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5F95EBF8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6A7A46">
        <w:rPr>
          <w:rFonts w:ascii="Arial" w:hAnsi="Arial" w:cs="Arial"/>
          <w:b/>
          <w:sz w:val="28"/>
        </w:rPr>
        <w:t>3</w:t>
      </w:r>
      <w:r w:rsidR="009E3F6C">
        <w:rPr>
          <w:rFonts w:ascii="Arial" w:hAnsi="Arial" w:cs="Arial"/>
          <w:b/>
          <w:sz w:val="28"/>
        </w:rPr>
        <w:tab/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6A7A46">
        <w:rPr>
          <w:rFonts w:ascii="Arial" w:hAnsi="Arial" w:cs="Arial"/>
          <w:b/>
          <w:sz w:val="28"/>
        </w:rPr>
        <w:t>4</w:t>
      </w:r>
      <w:r w:rsidR="009E3F6C">
        <w:rPr>
          <w:rFonts w:ascii="Arial" w:hAnsi="Arial" w:cs="Arial"/>
          <w:b/>
          <w:sz w:val="28"/>
        </w:rPr>
        <w:t>0013</w:t>
      </w:r>
    </w:p>
    <w:p w14:paraId="7EDDD884" w14:textId="17F22761" w:rsidR="00C52180" w:rsidRDefault="006A7A46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Maastricht</w:t>
      </w:r>
      <w:r w:rsidR="0045170C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Netherlands,</w:t>
      </w:r>
      <w:r w:rsidR="00854DF2">
        <w:rPr>
          <w:rFonts w:ascii="Arial" w:hAnsi="Arial" w:cs="Arial"/>
          <w:b/>
          <w:sz w:val="28"/>
          <w:szCs w:val="28"/>
        </w:rPr>
        <w:t xml:space="preserve"> </w:t>
      </w:r>
      <w:r w:rsidR="00386E4A">
        <w:rPr>
          <w:rFonts w:ascii="Arial" w:hAnsi="Arial" w:cs="Arial"/>
          <w:b/>
          <w:sz w:val="28"/>
          <w:szCs w:val="28"/>
        </w:rPr>
        <w:t>1</w:t>
      </w:r>
      <w:r w:rsidR="00B0496A">
        <w:rPr>
          <w:rFonts w:ascii="Arial" w:hAnsi="Arial" w:cs="Arial"/>
          <w:b/>
          <w:sz w:val="28"/>
          <w:szCs w:val="28"/>
        </w:rPr>
        <w:t>8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B0496A">
        <w:rPr>
          <w:rFonts w:ascii="Arial" w:hAnsi="Arial" w:cs="Arial"/>
          <w:b/>
          <w:sz w:val="28"/>
          <w:szCs w:val="28"/>
        </w:rPr>
        <w:t>2</w:t>
      </w:r>
      <w:r w:rsidR="00386E4A">
        <w:rPr>
          <w:rFonts w:ascii="Arial" w:hAnsi="Arial" w:cs="Arial"/>
          <w:b/>
          <w:sz w:val="28"/>
          <w:szCs w:val="28"/>
        </w:rPr>
        <w:t>1</w:t>
      </w:r>
      <w:r w:rsidR="00B0496A">
        <w:rPr>
          <w:rFonts w:ascii="Arial" w:hAnsi="Arial" w:cs="Arial"/>
          <w:b/>
          <w:sz w:val="28"/>
          <w:szCs w:val="28"/>
        </w:rPr>
        <w:t>s</w:t>
      </w:r>
      <w:r w:rsidR="00386E4A">
        <w:rPr>
          <w:rFonts w:ascii="Arial" w:hAnsi="Arial" w:cs="Arial"/>
          <w:b/>
          <w:sz w:val="28"/>
          <w:szCs w:val="28"/>
        </w:rPr>
        <w:t>t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B0496A">
        <w:rPr>
          <w:rFonts w:ascii="Arial" w:hAnsi="Arial" w:cs="Arial"/>
          <w:b/>
          <w:sz w:val="28"/>
          <w:szCs w:val="28"/>
        </w:rPr>
        <w:t>March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B0496A">
        <w:rPr>
          <w:rFonts w:ascii="Arial" w:hAnsi="Arial" w:cs="Arial"/>
          <w:b/>
          <w:sz w:val="28"/>
          <w:szCs w:val="28"/>
        </w:rPr>
        <w:t>4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110617E0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 WIs and indicate the RAN#</w:t>
      </w:r>
      <w:r w:rsidR="0045170C">
        <w:rPr>
          <w:rFonts w:ascii="Arial" w:hAnsi="Arial" w:cs="Arial"/>
        </w:rPr>
        <w:t>10</w:t>
      </w:r>
      <w:r w:rsidR="007348F2">
        <w:rPr>
          <w:rFonts w:ascii="Arial" w:hAnsi="Arial" w:cs="Arial"/>
        </w:rPr>
        <w:t>3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69CB7500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7348F2">
        <w:rPr>
          <w:rFonts w:ascii="Arial" w:hAnsi="Arial" w:cs="Arial"/>
        </w:rPr>
        <w:t>2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>1070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306DE6">
        <w:rPr>
          <w:rFonts w:ascii="Arial" w:hAnsi="Arial" w:cs="Arial"/>
        </w:rPr>
        <w:t>9</w:t>
      </w:r>
      <w:r w:rsidR="007348F2">
        <w:rPr>
          <w:rFonts w:ascii="Arial" w:hAnsi="Arial" w:cs="Arial"/>
        </w:rPr>
        <w:t>25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7348F2">
        <w:rPr>
          <w:rFonts w:ascii="Arial" w:hAnsi="Arial" w:cs="Arial"/>
          <w:bCs/>
        </w:rPr>
        <w:t>y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7348F2">
        <w:rPr>
          <w:rFonts w:ascii="Arial" w:hAnsi="Arial" w:cs="Arial"/>
          <w:bCs/>
        </w:rPr>
        <w:t>116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773AE4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0E6A5970" w:rsidR="003C2E1F" w:rsidRPr="00C23814" w:rsidRDefault="0087076A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7348F2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7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7348F2">
        <w:rPr>
          <w:rFonts w:ascii="Arial" w:hAnsi="Arial" w:cs="Arial"/>
        </w:rPr>
        <w:t>6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178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7348F2">
        <w:rPr>
          <w:rFonts w:ascii="Arial" w:hAnsi="Arial" w:cs="Arial"/>
        </w:rPr>
        <w:t>40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+ 879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7348F2">
        <w:rPr>
          <w:rFonts w:ascii="Arial" w:hAnsi="Arial" w:cs="Arial"/>
        </w:rPr>
        <w:t>7</w:t>
      </w:r>
      <w:r w:rsidR="00306DE6">
        <w:rPr>
          <w:rFonts w:ascii="Arial" w:hAnsi="Arial" w:cs="Arial"/>
        </w:rPr>
        <w:t>8</w:t>
      </w:r>
      <w:r w:rsidR="007348F2">
        <w:rPr>
          <w:rFonts w:ascii="Arial" w:hAnsi="Arial" w:cs="Arial"/>
        </w:rPr>
        <w:t>0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152943">
        <w:rPr>
          <w:rFonts w:ascii="Arial" w:hAnsi="Arial" w:cs="Arial"/>
        </w:rPr>
        <w:t>10</w:t>
      </w:r>
      <w:r w:rsidR="007348F2">
        <w:rPr>
          <w:rFonts w:ascii="Arial" w:hAnsi="Arial" w:cs="Arial"/>
        </w:rPr>
        <w:t>2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37D76D69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315577">
        <w:rPr>
          <w:rFonts w:ascii="Arial" w:hAnsi="Arial" w:cs="Arial"/>
        </w:rPr>
        <w:t>106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7348F2">
        <w:rPr>
          <w:rFonts w:ascii="Arial" w:hAnsi="Arial" w:cs="Arial"/>
        </w:rPr>
        <w:t>116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44375D49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73AE4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4918510A" w14:textId="492715F5" w:rsidR="00C87287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1134"/>
      </w:tblGrid>
      <w:tr w:rsidR="00761CE1" w:rsidRPr="00300442" w14:paraId="7C437D00" w14:textId="3C0EAEE0" w:rsidTr="00761CE1">
        <w:tc>
          <w:tcPr>
            <w:tcW w:w="959" w:type="dxa"/>
            <w:shd w:val="clear" w:color="auto" w:fill="CCFFFF"/>
          </w:tcPr>
          <w:p w14:paraId="44E9D682" w14:textId="77777777" w:rsidR="00761CE1" w:rsidRPr="005E2084" w:rsidRDefault="00761CE1" w:rsidP="00761CE1">
            <w:pPr>
              <w:pStyle w:val="TAH"/>
            </w:pPr>
            <w:bookmarkStart w:id="3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761CE1" w:rsidRPr="005E2084" w:rsidRDefault="00761CE1" w:rsidP="00761CE1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761CE1" w:rsidRPr="005E2084" w:rsidRDefault="00761CE1" w:rsidP="00761CE1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761CE1" w:rsidRPr="005E2084" w:rsidRDefault="00761CE1" w:rsidP="00761CE1">
            <w:pPr>
              <w:pStyle w:val="TAH"/>
            </w:pPr>
            <w:r w:rsidRPr="005E2084">
              <w:t>Nr of NON TTCN CRs</w:t>
            </w:r>
          </w:p>
        </w:tc>
        <w:tc>
          <w:tcPr>
            <w:tcW w:w="1134" w:type="dxa"/>
            <w:shd w:val="clear" w:color="auto" w:fill="CCFFFF"/>
          </w:tcPr>
          <w:p w14:paraId="1A57A8DC" w14:textId="4CBFF69E" w:rsidR="00761CE1" w:rsidRPr="005E2084" w:rsidRDefault="00761CE1" w:rsidP="00761CE1">
            <w:pPr>
              <w:pStyle w:val="TAH"/>
            </w:pPr>
            <w:r w:rsidRPr="005E2084">
              <w:t>Nr of TTCN CRs</w:t>
            </w:r>
          </w:p>
        </w:tc>
      </w:tr>
      <w:tr w:rsidR="00761CE1" w:rsidRPr="00DA247A" w14:paraId="4402E167" w14:textId="01BEECE9" w:rsidTr="00761CE1">
        <w:tc>
          <w:tcPr>
            <w:tcW w:w="959" w:type="dxa"/>
            <w:shd w:val="clear" w:color="auto" w:fill="auto"/>
          </w:tcPr>
          <w:p w14:paraId="329CFBB2" w14:textId="06203B83" w:rsidR="00761CE1" w:rsidRPr="007348F2" w:rsidRDefault="00761CE1" w:rsidP="00761CE1">
            <w:r w:rsidRPr="007348F2">
              <w:t>13.2.1</w:t>
            </w:r>
          </w:p>
        </w:tc>
        <w:tc>
          <w:tcPr>
            <w:tcW w:w="1276" w:type="dxa"/>
            <w:shd w:val="clear" w:color="auto" w:fill="auto"/>
          </w:tcPr>
          <w:p w14:paraId="4B70AA6A" w14:textId="30FDA8F6" w:rsidR="00761CE1" w:rsidRPr="00D92C77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RP-240174</w:t>
            </w:r>
          </w:p>
        </w:tc>
        <w:tc>
          <w:tcPr>
            <w:tcW w:w="3402" w:type="dxa"/>
            <w:shd w:val="clear" w:color="auto" w:fill="auto"/>
          </w:tcPr>
          <w:p w14:paraId="3C467AAD" w14:textId="0EB3D889" w:rsidR="00761CE1" w:rsidRPr="00440746" w:rsidRDefault="00761CE1" w:rsidP="00761CE1">
            <w:r w:rsidRPr="00440746">
              <w:t>NR_CADC_NR_LTE_DC_R16-UEConTest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D1456" w14:textId="44C1E128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34</w:t>
            </w:r>
          </w:p>
        </w:tc>
        <w:tc>
          <w:tcPr>
            <w:tcW w:w="1134" w:type="dxa"/>
          </w:tcPr>
          <w:p w14:paraId="14934E5C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5DFEDFC" w14:textId="7E015861" w:rsidTr="00761CE1">
        <w:tc>
          <w:tcPr>
            <w:tcW w:w="959" w:type="dxa"/>
            <w:shd w:val="clear" w:color="auto" w:fill="auto"/>
          </w:tcPr>
          <w:p w14:paraId="38C4E6C8" w14:textId="3A3FA80C" w:rsidR="00761CE1" w:rsidRPr="007348F2" w:rsidRDefault="00761CE1" w:rsidP="00761CE1">
            <w:r w:rsidRPr="007348F2">
              <w:t>13.2.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74D65002" w14:textId="417DB747" w:rsidR="00761CE1" w:rsidRPr="007348F2" w:rsidRDefault="00761CE1" w:rsidP="00761CE1">
            <w:pPr>
              <w:rPr>
                <w:rFonts w:ascii="Arial" w:hAnsi="Arial" w:cs="Arial"/>
              </w:rPr>
            </w:pPr>
            <w:r>
              <w:t>RP-240175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761CE1" w:rsidRPr="00440746" w:rsidRDefault="00761CE1" w:rsidP="00761CE1">
            <w:r w:rsidRPr="00440746">
              <w:t>5G_V2X_NRSL_eV2XARC-UEConTest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A213CC" w14:textId="0611D77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</w:tcPr>
          <w:p w14:paraId="14A87EBF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242271" w14:paraId="4FC419CB" w14:textId="3C1D9767" w:rsidTr="00761CE1">
        <w:tc>
          <w:tcPr>
            <w:tcW w:w="959" w:type="dxa"/>
            <w:shd w:val="clear" w:color="auto" w:fill="auto"/>
          </w:tcPr>
          <w:p w14:paraId="387C0732" w14:textId="75E39779" w:rsidR="00761CE1" w:rsidRPr="007348F2" w:rsidRDefault="00761CE1" w:rsidP="00761CE1">
            <w:r w:rsidRPr="007348F2">
              <w:t>13.2.</w:t>
            </w: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092CE208" w14:textId="6C3810BE" w:rsidR="00761CE1" w:rsidRPr="00D92C77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RP-240176-7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761CE1" w:rsidRPr="00440746" w:rsidRDefault="00761CE1" w:rsidP="00761CE1">
            <w:r w:rsidRPr="00440746">
              <w:t>NR_unlic-UEConTest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D62514" w14:textId="5DB2FE3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65</w:t>
            </w:r>
          </w:p>
        </w:tc>
        <w:tc>
          <w:tcPr>
            <w:tcW w:w="1134" w:type="dxa"/>
          </w:tcPr>
          <w:p w14:paraId="56462D66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DB883F6" w14:textId="4078355B" w:rsidTr="00761CE1">
        <w:tc>
          <w:tcPr>
            <w:tcW w:w="959" w:type="dxa"/>
            <w:shd w:val="clear" w:color="auto" w:fill="auto"/>
          </w:tcPr>
          <w:p w14:paraId="564D158E" w14:textId="234BC88B" w:rsidR="00761CE1" w:rsidRPr="007348F2" w:rsidRDefault="00761CE1" w:rsidP="00761CE1">
            <w:r w:rsidRPr="007348F2">
              <w:rPr>
                <w:color w:val="000000"/>
              </w:rPr>
              <w:t>13.2.</w:t>
            </w: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640D1B5" w14:textId="722F3212" w:rsidR="00761CE1" w:rsidRPr="007348F2" w:rsidRDefault="00761CE1" w:rsidP="00761CE1">
            <w:r>
              <w:t>RP-240178</w:t>
            </w:r>
          </w:p>
        </w:tc>
        <w:tc>
          <w:tcPr>
            <w:tcW w:w="3402" w:type="dxa"/>
            <w:shd w:val="clear" w:color="auto" w:fill="auto"/>
          </w:tcPr>
          <w:p w14:paraId="5FBA06E3" w14:textId="77777777" w:rsidR="00761CE1" w:rsidRPr="00440746" w:rsidRDefault="00761CE1" w:rsidP="00761CE1">
            <w:r w:rsidRPr="00440746">
              <w:t>NR_RRM_enh-UEConTest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70F26" w14:textId="061D0CEF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33</w:t>
            </w:r>
          </w:p>
        </w:tc>
        <w:tc>
          <w:tcPr>
            <w:tcW w:w="1134" w:type="dxa"/>
          </w:tcPr>
          <w:p w14:paraId="5EA3B9A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E058E51" w14:textId="2683E0B2" w:rsidTr="00761CE1">
        <w:tc>
          <w:tcPr>
            <w:tcW w:w="959" w:type="dxa"/>
            <w:shd w:val="clear" w:color="auto" w:fill="auto"/>
          </w:tcPr>
          <w:p w14:paraId="6843C972" w14:textId="516FB6AE" w:rsidR="00761CE1" w:rsidRPr="007348F2" w:rsidRDefault="00761CE1" w:rsidP="00761CE1">
            <w:r w:rsidRPr="007348F2">
              <w:t>13.2.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0B940291" w14:textId="4FF1D2AB" w:rsidR="00761CE1" w:rsidRPr="007348F2" w:rsidRDefault="00761CE1" w:rsidP="00761CE1">
            <w:r>
              <w:t>RP-240179</w:t>
            </w:r>
          </w:p>
        </w:tc>
        <w:tc>
          <w:tcPr>
            <w:tcW w:w="3402" w:type="dxa"/>
            <w:shd w:val="clear" w:color="auto" w:fill="auto"/>
          </w:tcPr>
          <w:p w14:paraId="48333A95" w14:textId="34BA5778" w:rsidR="00761CE1" w:rsidRPr="00440746" w:rsidRDefault="00761CE1" w:rsidP="00761CE1">
            <w:r w:rsidRPr="00440746">
              <w:t>MCProtoc16_enh2MCPTT_eMCData2-ConTest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5B5206" w14:textId="4E7B5A9A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14:paraId="2C4FC589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03420044" w14:textId="13F6C545" w:rsidTr="00761CE1">
        <w:tc>
          <w:tcPr>
            <w:tcW w:w="959" w:type="dxa"/>
            <w:shd w:val="clear" w:color="auto" w:fill="auto"/>
          </w:tcPr>
          <w:p w14:paraId="2A25AD3F" w14:textId="3B32D11E" w:rsidR="00761CE1" w:rsidRPr="007348F2" w:rsidRDefault="00761CE1" w:rsidP="00761CE1">
            <w:bookmarkStart w:id="4" w:name="_Hlk89332363"/>
            <w:r w:rsidRPr="007348F2">
              <w:lastRenderedPageBreak/>
              <w:t>13.3.1</w:t>
            </w:r>
          </w:p>
        </w:tc>
        <w:tc>
          <w:tcPr>
            <w:tcW w:w="1276" w:type="dxa"/>
            <w:shd w:val="clear" w:color="auto" w:fill="auto"/>
          </w:tcPr>
          <w:p w14:paraId="0274193D" w14:textId="59739FE7" w:rsidR="00761CE1" w:rsidRPr="007348F2" w:rsidRDefault="00761CE1" w:rsidP="00761CE1">
            <w:pPr>
              <w:tabs>
                <w:tab w:val="left" w:pos="161"/>
              </w:tabs>
              <w:rPr>
                <w:rFonts w:ascii="Arial" w:hAnsi="Arial" w:cs="Arial"/>
              </w:rPr>
            </w:pPr>
            <w:r>
              <w:t>RP-240180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761CE1" w:rsidRPr="00440746" w:rsidRDefault="00761CE1" w:rsidP="00761CE1">
            <w:r w:rsidRPr="00440746">
              <w:t>NR_CADC_NR_LTE_DC_R17-UEConTest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A90338" w14:textId="40C938F0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35</w:t>
            </w:r>
          </w:p>
        </w:tc>
        <w:tc>
          <w:tcPr>
            <w:tcW w:w="1134" w:type="dxa"/>
          </w:tcPr>
          <w:p w14:paraId="7CFAAAE6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bookmarkEnd w:id="4"/>
      <w:tr w:rsidR="00761CE1" w:rsidRPr="00942904" w14:paraId="26FE09A3" w14:textId="0D8617AD" w:rsidTr="00761CE1">
        <w:tc>
          <w:tcPr>
            <w:tcW w:w="959" w:type="dxa"/>
            <w:shd w:val="clear" w:color="auto" w:fill="auto"/>
          </w:tcPr>
          <w:p w14:paraId="4143A734" w14:textId="209B7495" w:rsidR="00761CE1" w:rsidRPr="007348F2" w:rsidRDefault="00761CE1" w:rsidP="00761CE1">
            <w:r w:rsidRPr="007348F2">
              <w:t>13.3.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5B725B58" w14:textId="3D13FAAA" w:rsidR="00761CE1" w:rsidRPr="007348F2" w:rsidRDefault="00761CE1" w:rsidP="00761CE1">
            <w:pPr>
              <w:rPr>
                <w:rFonts w:ascii="Arial" w:hAnsi="Arial" w:cs="Arial"/>
              </w:rPr>
            </w:pPr>
            <w:r w:rsidRPr="007348F2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D27168F" w14:textId="5564BF83" w:rsidR="00761CE1" w:rsidRPr="00440746" w:rsidRDefault="00761CE1" w:rsidP="00761CE1">
            <w:r w:rsidRPr="00440746">
              <w:t>NR_UE_PC2_R17_CADC_SUL_xBDL_yBUL-UEConTest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9952C0" w14:textId="28F95C7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6C46F6C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54462F20" w14:textId="1C41ECCA" w:rsidTr="00761CE1">
        <w:tc>
          <w:tcPr>
            <w:tcW w:w="959" w:type="dxa"/>
            <w:shd w:val="clear" w:color="auto" w:fill="auto"/>
          </w:tcPr>
          <w:p w14:paraId="1FAFB98D" w14:textId="19177741" w:rsidR="00761CE1" w:rsidRPr="007348F2" w:rsidRDefault="00761CE1" w:rsidP="00761CE1">
            <w:r w:rsidRPr="007348F2">
              <w:t>13.3.</w:t>
            </w: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336E141D" w14:textId="71788BFC" w:rsidR="00761CE1" w:rsidRPr="007348F2" w:rsidRDefault="00761CE1" w:rsidP="00761CE1">
            <w:pPr>
              <w:rPr>
                <w:rFonts w:ascii="Arial" w:hAnsi="Arial" w:cs="Arial"/>
              </w:rPr>
            </w:pPr>
            <w:r>
              <w:t>RP-240181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ENDC_PC2_R17_xLTE_yNR-UEConTest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2BD039" w14:textId="52DE359C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2825BFCD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6214EE" w14:paraId="2D2F7389" w14:textId="52425DA5" w:rsidTr="00761CE1">
        <w:tc>
          <w:tcPr>
            <w:tcW w:w="959" w:type="dxa"/>
            <w:shd w:val="clear" w:color="auto" w:fill="auto"/>
          </w:tcPr>
          <w:p w14:paraId="17EA3598" w14:textId="16617EBD" w:rsidR="00761CE1" w:rsidRPr="007348F2" w:rsidRDefault="00761CE1" w:rsidP="00761CE1">
            <w:r w:rsidRPr="007348F2">
              <w:t>13.3.</w:t>
            </w: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0F16D5FF" w14:textId="4E18F0CB" w:rsidR="00761CE1" w:rsidRPr="007348F2" w:rsidRDefault="00761CE1" w:rsidP="00761CE1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7A1C5FF0" w14:textId="77777777" w:rsidR="00761CE1" w:rsidRPr="00440746" w:rsidRDefault="00761CE1" w:rsidP="00761CE1">
            <w:r w:rsidRPr="00440746">
              <w:t>NR_FR2_FWA_Bn257_Bn258-UEConTest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998541" w14:textId="0C878F8F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570F618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610ED567" w14:textId="4CF01D04" w:rsidTr="00761CE1">
        <w:tc>
          <w:tcPr>
            <w:tcW w:w="959" w:type="dxa"/>
            <w:shd w:val="clear" w:color="auto" w:fill="auto"/>
          </w:tcPr>
          <w:p w14:paraId="622ED1F3" w14:textId="1DF0B214" w:rsidR="00761CE1" w:rsidRPr="007348F2" w:rsidRDefault="00761CE1" w:rsidP="00761CE1">
            <w:r w:rsidRPr="007348F2">
              <w:t>13.3.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393953E2" w14:textId="59774FEC" w:rsidR="00761CE1" w:rsidRPr="007348F2" w:rsidRDefault="00761CE1" w:rsidP="00761CE1">
            <w:r w:rsidRPr="008717F7">
              <w:t>RP-240182</w:t>
            </w:r>
          </w:p>
        </w:tc>
        <w:tc>
          <w:tcPr>
            <w:tcW w:w="3402" w:type="dxa"/>
            <w:shd w:val="clear" w:color="auto" w:fill="auto"/>
          </w:tcPr>
          <w:p w14:paraId="6753E190" w14:textId="6E433292" w:rsidR="00761CE1" w:rsidRPr="00440746" w:rsidRDefault="00761CE1" w:rsidP="00761CE1">
            <w:r w:rsidRPr="00440746">
              <w:t>NR_RF_FR1_enh-UEConTest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0130B3" w14:textId="45837B1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</w:tcPr>
          <w:p w14:paraId="32960848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3D69E66F" w14:textId="67D23144" w:rsidTr="00761CE1">
        <w:tc>
          <w:tcPr>
            <w:tcW w:w="959" w:type="dxa"/>
            <w:shd w:val="clear" w:color="auto" w:fill="auto"/>
          </w:tcPr>
          <w:p w14:paraId="31C44A79" w14:textId="4BCAC75D" w:rsidR="00761CE1" w:rsidRPr="007348F2" w:rsidRDefault="00761CE1" w:rsidP="00761CE1">
            <w:r w:rsidRPr="007348F2">
              <w:t>13.3.</w:t>
            </w:r>
            <w:r>
              <w:t>6</w:t>
            </w:r>
          </w:p>
        </w:tc>
        <w:tc>
          <w:tcPr>
            <w:tcW w:w="1276" w:type="dxa"/>
            <w:shd w:val="clear" w:color="auto" w:fill="auto"/>
          </w:tcPr>
          <w:p w14:paraId="5269BF60" w14:textId="639A7418" w:rsidR="00761CE1" w:rsidRPr="007348F2" w:rsidRDefault="00761CE1" w:rsidP="00761CE1">
            <w:r w:rsidRPr="008717F7">
              <w:t>RP-24018</w:t>
            </w:r>
            <w:r>
              <w:t>3</w:t>
            </w:r>
          </w:p>
        </w:tc>
        <w:tc>
          <w:tcPr>
            <w:tcW w:w="3402" w:type="dxa"/>
            <w:shd w:val="clear" w:color="auto" w:fill="auto"/>
          </w:tcPr>
          <w:p w14:paraId="3DDFA14A" w14:textId="77777777" w:rsidR="00761CE1" w:rsidRPr="00440746" w:rsidRDefault="00761CE1" w:rsidP="00761CE1">
            <w:r w:rsidRPr="00440746">
              <w:t>NR_RF_FR2_req_enh2-UEConTest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3B5E70" w14:textId="34AF273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14:paraId="05B8E18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39D2F66C" w14:textId="1D616B79" w:rsidTr="00761CE1">
        <w:tc>
          <w:tcPr>
            <w:tcW w:w="959" w:type="dxa"/>
            <w:shd w:val="clear" w:color="auto" w:fill="auto"/>
          </w:tcPr>
          <w:p w14:paraId="51DE290E" w14:textId="1BF42587" w:rsidR="00761CE1" w:rsidRPr="007348F2" w:rsidRDefault="00761CE1" w:rsidP="00761CE1">
            <w:r w:rsidRPr="007348F2">
              <w:t>13.3.</w:t>
            </w:r>
            <w:r>
              <w:t>7</w:t>
            </w:r>
          </w:p>
        </w:tc>
        <w:tc>
          <w:tcPr>
            <w:tcW w:w="1276" w:type="dxa"/>
            <w:shd w:val="clear" w:color="auto" w:fill="auto"/>
          </w:tcPr>
          <w:p w14:paraId="52D9DB39" w14:textId="2A694CAE" w:rsidR="00761CE1" w:rsidRPr="007348F2" w:rsidRDefault="00761CE1" w:rsidP="00761CE1">
            <w:r w:rsidRPr="008717F7">
              <w:t>RP-24018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0ABBEB15" w14:textId="77777777" w:rsidR="00761CE1" w:rsidRPr="00440746" w:rsidRDefault="00761CE1" w:rsidP="00761CE1">
            <w:r w:rsidRPr="00440746">
              <w:t>NR_feMIMO-UEConTest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364225" w14:textId="5C7FCCEE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3D64B449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7070D4" w14:paraId="0978A969" w14:textId="5060573F" w:rsidTr="00761CE1">
        <w:tc>
          <w:tcPr>
            <w:tcW w:w="959" w:type="dxa"/>
            <w:shd w:val="clear" w:color="auto" w:fill="auto"/>
          </w:tcPr>
          <w:p w14:paraId="5B244F5C" w14:textId="09A32F56" w:rsidR="00761CE1" w:rsidRPr="007348F2" w:rsidRDefault="00761CE1" w:rsidP="00761CE1">
            <w:r w:rsidRPr="007348F2">
              <w:t>13.3.</w:t>
            </w:r>
            <w:r>
              <w:t>8</w:t>
            </w:r>
          </w:p>
        </w:tc>
        <w:tc>
          <w:tcPr>
            <w:tcW w:w="1276" w:type="dxa"/>
            <w:shd w:val="clear" w:color="auto" w:fill="auto"/>
          </w:tcPr>
          <w:p w14:paraId="1B056BFE" w14:textId="34929849" w:rsidR="00761CE1" w:rsidRPr="007348F2" w:rsidRDefault="00761CE1" w:rsidP="00761CE1">
            <w:r w:rsidRPr="008717F7">
              <w:t>RP-24018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3A0CB482" w14:textId="77777777" w:rsidR="00761CE1" w:rsidRPr="00440746" w:rsidRDefault="00761CE1" w:rsidP="00761CE1">
            <w:r w:rsidRPr="00440746">
              <w:t>NR_demod_enh2-UEConTest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75B2C6" w14:textId="6719BD1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14:paraId="1AFFD95D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7070D4" w14:paraId="03934DD7" w14:textId="69BDFDF4" w:rsidTr="00761CE1">
        <w:tc>
          <w:tcPr>
            <w:tcW w:w="959" w:type="dxa"/>
            <w:shd w:val="clear" w:color="auto" w:fill="auto"/>
          </w:tcPr>
          <w:p w14:paraId="52AB4D12" w14:textId="2B502E75" w:rsidR="00761CE1" w:rsidRPr="007348F2" w:rsidRDefault="00761CE1" w:rsidP="00761CE1">
            <w:r w:rsidRPr="007348F2">
              <w:t>13.3.</w:t>
            </w:r>
            <w:r>
              <w:t>9</w:t>
            </w:r>
          </w:p>
        </w:tc>
        <w:tc>
          <w:tcPr>
            <w:tcW w:w="1276" w:type="dxa"/>
            <w:shd w:val="clear" w:color="auto" w:fill="auto"/>
          </w:tcPr>
          <w:p w14:paraId="10B87E43" w14:textId="63B8F8D8" w:rsidR="00761CE1" w:rsidRPr="007348F2" w:rsidRDefault="00761CE1" w:rsidP="00761CE1">
            <w:r w:rsidRPr="008717F7">
              <w:t>RP-24018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10D09833" w14:textId="77777777" w:rsidR="00761CE1" w:rsidRPr="00440746" w:rsidRDefault="00761CE1" w:rsidP="00761CE1">
            <w:r w:rsidRPr="00440746">
              <w:t>NR_cov_enh-UEConTest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6B976C" w14:textId="62F21E79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38C456C7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3D05EE4A" w14:textId="7D7B1AA2" w:rsidTr="00761CE1">
        <w:tc>
          <w:tcPr>
            <w:tcW w:w="959" w:type="dxa"/>
            <w:shd w:val="clear" w:color="auto" w:fill="auto"/>
          </w:tcPr>
          <w:p w14:paraId="1AA8A85B" w14:textId="54F7B32D" w:rsidR="00761CE1" w:rsidRPr="007348F2" w:rsidRDefault="00761CE1" w:rsidP="00761CE1">
            <w:r w:rsidRPr="007348F2">
              <w:t>13.3.1</w:t>
            </w: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534F7AB5" w14:textId="3C7BCB57" w:rsidR="00761CE1" w:rsidRPr="003F0A37" w:rsidRDefault="00761CE1" w:rsidP="00761CE1">
            <w:pPr>
              <w:rPr>
                <w:highlight w:val="yellow"/>
              </w:rPr>
            </w:pPr>
            <w:r w:rsidRPr="008717F7">
              <w:t>RP-24018</w:t>
            </w:r>
            <w:r>
              <w:t>7-91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761CE1" w:rsidRPr="00440746" w:rsidRDefault="00761CE1" w:rsidP="00761CE1">
            <w:r w:rsidRPr="00440746">
              <w:t>NR_redcap_plus_ARCH-UEConTest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37255" w14:textId="0AAB5A8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142</w:t>
            </w:r>
          </w:p>
        </w:tc>
        <w:tc>
          <w:tcPr>
            <w:tcW w:w="1134" w:type="dxa"/>
          </w:tcPr>
          <w:p w14:paraId="76B9BDEC" w14:textId="422DD3DB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761CE1" w:rsidRPr="00DA247A" w14:paraId="6929E06F" w14:textId="029911D7" w:rsidTr="00761CE1">
        <w:tc>
          <w:tcPr>
            <w:tcW w:w="959" w:type="dxa"/>
            <w:shd w:val="clear" w:color="auto" w:fill="auto"/>
          </w:tcPr>
          <w:p w14:paraId="311CF055" w14:textId="093D3492" w:rsidR="00761CE1" w:rsidRPr="007348F2" w:rsidRDefault="00761CE1" w:rsidP="00761CE1">
            <w:r w:rsidRPr="007348F2">
              <w:t>13.3.1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3E3CCCB6" w14:textId="3A922AD9" w:rsidR="00761CE1" w:rsidRPr="007348F2" w:rsidRDefault="00761CE1" w:rsidP="00761CE1">
            <w:r>
              <w:t>RP-240192</w:t>
            </w:r>
          </w:p>
        </w:tc>
        <w:tc>
          <w:tcPr>
            <w:tcW w:w="3402" w:type="dxa"/>
            <w:shd w:val="clear" w:color="auto" w:fill="auto"/>
          </w:tcPr>
          <w:p w14:paraId="3D86482C" w14:textId="54567BE4" w:rsidR="00761CE1" w:rsidRPr="00440746" w:rsidRDefault="00761CE1" w:rsidP="00761CE1">
            <w:r w:rsidRPr="00440746">
              <w:t>NR_SmallData_INACTIVE-UEConTest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B8298" w14:textId="3835DB78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454E05ED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F86926F" w14:textId="65F9F317" w:rsidTr="00761CE1">
        <w:tc>
          <w:tcPr>
            <w:tcW w:w="959" w:type="dxa"/>
            <w:shd w:val="clear" w:color="auto" w:fill="auto"/>
          </w:tcPr>
          <w:p w14:paraId="690A06CE" w14:textId="6D40E63E" w:rsidR="00761CE1" w:rsidRPr="007348F2" w:rsidRDefault="00761CE1" w:rsidP="00761CE1">
            <w:r w:rsidRPr="007348F2">
              <w:t>13.3.1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40B3E9D2" w14:textId="57D1F941" w:rsidR="00761CE1" w:rsidRPr="007348F2" w:rsidRDefault="00761CE1" w:rsidP="00761CE1">
            <w:r w:rsidRPr="00254894">
              <w:t>RP-24019</w:t>
            </w:r>
            <w:r>
              <w:t>3</w:t>
            </w:r>
          </w:p>
        </w:tc>
        <w:tc>
          <w:tcPr>
            <w:tcW w:w="3402" w:type="dxa"/>
            <w:shd w:val="clear" w:color="auto" w:fill="auto"/>
          </w:tcPr>
          <w:p w14:paraId="511E0716" w14:textId="4EC2E1A3" w:rsidR="00761CE1" w:rsidRPr="00440746" w:rsidRDefault="00761CE1" w:rsidP="00761CE1">
            <w:r w:rsidRPr="00440746">
              <w:t>NG_RAN_PRN_enh_plus_CT-UEConTest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02C31E" w14:textId="4DFBC158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40EF9452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0661374F" w14:textId="74093D7D" w:rsidTr="00761CE1">
        <w:tc>
          <w:tcPr>
            <w:tcW w:w="959" w:type="dxa"/>
            <w:shd w:val="clear" w:color="auto" w:fill="auto"/>
          </w:tcPr>
          <w:p w14:paraId="33CE188D" w14:textId="3B405AC4" w:rsidR="00761CE1" w:rsidRPr="007348F2" w:rsidRDefault="00761CE1" w:rsidP="00761CE1">
            <w:r w:rsidRPr="007348F2">
              <w:t>13.3.1</w:t>
            </w:r>
            <w:r>
              <w:t>3</w:t>
            </w:r>
          </w:p>
        </w:tc>
        <w:tc>
          <w:tcPr>
            <w:tcW w:w="1276" w:type="dxa"/>
            <w:shd w:val="clear" w:color="auto" w:fill="auto"/>
          </w:tcPr>
          <w:p w14:paraId="0490A79A" w14:textId="0DC7804C" w:rsidR="00761CE1" w:rsidRPr="007348F2" w:rsidRDefault="00761CE1" w:rsidP="00761CE1">
            <w:r w:rsidRPr="00254894">
              <w:t>RP-24019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3C7A7246" w14:textId="77777777" w:rsidR="00761CE1" w:rsidRPr="00440746" w:rsidRDefault="00761CE1" w:rsidP="00761CE1">
            <w:r w:rsidRPr="00440746">
              <w:t>NR_NTN_solutions_plus_CT-UEConTest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EAB2A" w14:textId="4FC1C5FC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54</w:t>
            </w:r>
          </w:p>
        </w:tc>
        <w:tc>
          <w:tcPr>
            <w:tcW w:w="1134" w:type="dxa"/>
          </w:tcPr>
          <w:p w14:paraId="2188DE9F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575BA61" w14:textId="673CBDC2" w:rsidTr="00761CE1">
        <w:tc>
          <w:tcPr>
            <w:tcW w:w="959" w:type="dxa"/>
            <w:shd w:val="clear" w:color="auto" w:fill="auto"/>
          </w:tcPr>
          <w:p w14:paraId="58970350" w14:textId="54945502" w:rsidR="00761CE1" w:rsidRPr="007348F2" w:rsidRDefault="00761CE1" w:rsidP="00761CE1">
            <w:r w:rsidRPr="007348F2">
              <w:t>13.3.1</w:t>
            </w: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3466E80F" w14:textId="21EDB233" w:rsidR="00761CE1" w:rsidRPr="007348F2" w:rsidRDefault="00761CE1" w:rsidP="00761CE1">
            <w:r w:rsidRPr="00254894">
              <w:t>RP-24019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6AE152AD" w14:textId="77777777" w:rsidR="00761CE1" w:rsidRPr="00440746" w:rsidRDefault="00761CE1" w:rsidP="00761CE1">
            <w:r w:rsidRPr="00440746">
              <w:t>LTE_NBIOT_eMTC_NTN_plus_EPS-UEConTest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2D9EC6" w14:textId="23F07F3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14:paraId="2048B457" w14:textId="372E5663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761CE1" w:rsidRPr="00DA247A" w14:paraId="0A5C0611" w14:textId="175CD535" w:rsidTr="00761CE1">
        <w:tc>
          <w:tcPr>
            <w:tcW w:w="959" w:type="dxa"/>
            <w:shd w:val="clear" w:color="auto" w:fill="auto"/>
          </w:tcPr>
          <w:p w14:paraId="1DCF6BA7" w14:textId="48D0B5BB" w:rsidR="00761CE1" w:rsidRPr="007348F2" w:rsidRDefault="00761CE1" w:rsidP="00761CE1">
            <w:r w:rsidRPr="007348F2">
              <w:t>13.3.</w:t>
            </w:r>
            <w:r>
              <w:t>15</w:t>
            </w:r>
          </w:p>
        </w:tc>
        <w:tc>
          <w:tcPr>
            <w:tcW w:w="1276" w:type="dxa"/>
            <w:shd w:val="clear" w:color="auto" w:fill="auto"/>
          </w:tcPr>
          <w:p w14:paraId="3961B7DD" w14:textId="6818092B" w:rsidR="00761CE1" w:rsidRPr="007348F2" w:rsidRDefault="00761CE1" w:rsidP="00761CE1">
            <w:r w:rsidRPr="00254894">
              <w:t>RP-24019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74D77D16" w14:textId="31E74ABD" w:rsidR="00761CE1" w:rsidRPr="00440746" w:rsidRDefault="00761CE1" w:rsidP="00761CE1">
            <w:r w:rsidRPr="00440746">
              <w:t>NR_HST_FR2-UEConTest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6B31A" w14:textId="56F39C38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5F6C2220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64AB12B2" w14:textId="31A3E043" w:rsidTr="00761CE1">
        <w:tc>
          <w:tcPr>
            <w:tcW w:w="959" w:type="dxa"/>
            <w:shd w:val="clear" w:color="auto" w:fill="auto"/>
          </w:tcPr>
          <w:p w14:paraId="1FA29740" w14:textId="0B83472B" w:rsidR="00761CE1" w:rsidRPr="007348F2" w:rsidRDefault="00761CE1" w:rsidP="00761CE1">
            <w:r w:rsidRPr="007348F2">
              <w:t>13.3.</w:t>
            </w:r>
            <w:r>
              <w:t>16</w:t>
            </w:r>
          </w:p>
        </w:tc>
        <w:tc>
          <w:tcPr>
            <w:tcW w:w="1276" w:type="dxa"/>
            <w:shd w:val="clear" w:color="auto" w:fill="auto"/>
          </w:tcPr>
          <w:p w14:paraId="25A731D2" w14:textId="77777777" w:rsidR="00761CE1" w:rsidRPr="005E7543" w:rsidRDefault="00761CE1" w:rsidP="00761CE1">
            <w:pPr>
              <w:rPr>
                <w:color w:val="FF0000"/>
              </w:rPr>
            </w:pPr>
            <w:r w:rsidRPr="00254894">
              <w:t>RP-24019</w:t>
            </w:r>
            <w:r>
              <w:t>7</w:t>
            </w:r>
          </w:p>
          <w:p w14:paraId="3B9131F1" w14:textId="3588C9CA" w:rsidR="005E7543" w:rsidRPr="007348F2" w:rsidRDefault="005E7543" w:rsidP="00761CE1">
            <w:r w:rsidRPr="005E7543">
              <w:rPr>
                <w:color w:val="FF0000"/>
              </w:rPr>
              <w:t>withdrawn!</w:t>
            </w:r>
          </w:p>
        </w:tc>
        <w:tc>
          <w:tcPr>
            <w:tcW w:w="3402" w:type="dxa"/>
            <w:shd w:val="clear" w:color="auto" w:fill="auto"/>
          </w:tcPr>
          <w:p w14:paraId="4C35AD29" w14:textId="77777777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NR_SL_enh-UEConTest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0EA17" w14:textId="2F2575EE" w:rsidR="00761CE1" w:rsidRPr="005E7543" w:rsidRDefault="00761CE1" w:rsidP="00761CE1">
            <w:pPr>
              <w:jc w:val="right"/>
              <w:rPr>
                <w:color w:val="FF0000"/>
              </w:rPr>
            </w:pPr>
            <w:r w:rsidRPr="005E7543">
              <w:rPr>
                <w:color w:val="FF0000"/>
              </w:rPr>
              <w:t>0!</w:t>
            </w:r>
          </w:p>
        </w:tc>
        <w:tc>
          <w:tcPr>
            <w:tcW w:w="1134" w:type="dxa"/>
          </w:tcPr>
          <w:p w14:paraId="76DF2D19" w14:textId="77777777" w:rsidR="00761CE1" w:rsidRPr="00440746" w:rsidRDefault="00761CE1" w:rsidP="00761CE1">
            <w:pPr>
              <w:jc w:val="right"/>
            </w:pPr>
          </w:p>
        </w:tc>
      </w:tr>
      <w:tr w:rsidR="00761CE1" w:rsidRPr="00BF0FBB" w14:paraId="01A00F8F" w14:textId="1811A4D2" w:rsidTr="00761CE1">
        <w:tc>
          <w:tcPr>
            <w:tcW w:w="959" w:type="dxa"/>
            <w:shd w:val="clear" w:color="auto" w:fill="auto"/>
          </w:tcPr>
          <w:p w14:paraId="26C4FBF5" w14:textId="0989F8EA" w:rsidR="00761CE1" w:rsidRPr="00BF0FBB" w:rsidRDefault="00761CE1" w:rsidP="00761CE1">
            <w:r w:rsidRPr="00BF0FBB">
              <w:t>13.3.17</w:t>
            </w:r>
          </w:p>
        </w:tc>
        <w:tc>
          <w:tcPr>
            <w:tcW w:w="1276" w:type="dxa"/>
            <w:shd w:val="clear" w:color="auto" w:fill="auto"/>
          </w:tcPr>
          <w:p w14:paraId="6E02BB58" w14:textId="3A912271" w:rsidR="00761CE1" w:rsidRPr="00BF0FBB" w:rsidRDefault="00761CE1" w:rsidP="00761CE1">
            <w:r w:rsidRPr="00BF0FBB">
              <w:t>RP-240198</w:t>
            </w:r>
          </w:p>
        </w:tc>
        <w:tc>
          <w:tcPr>
            <w:tcW w:w="3402" w:type="dxa"/>
            <w:shd w:val="clear" w:color="auto" w:fill="auto"/>
          </w:tcPr>
          <w:p w14:paraId="79DA1AE6" w14:textId="02462DC5" w:rsidR="00761CE1" w:rsidRPr="00440746" w:rsidRDefault="00761CE1" w:rsidP="00761CE1">
            <w:r w:rsidRPr="00440746">
              <w:t>NR_SL_Relay-UEConTest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46D42E" w14:textId="2807BF6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</w:tcPr>
          <w:p w14:paraId="77ECC1DC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BCBBC67" w14:textId="3F3A66DA" w:rsidTr="00761CE1">
        <w:tc>
          <w:tcPr>
            <w:tcW w:w="959" w:type="dxa"/>
            <w:shd w:val="clear" w:color="auto" w:fill="auto"/>
          </w:tcPr>
          <w:p w14:paraId="36796823" w14:textId="223C071E" w:rsidR="00761CE1" w:rsidRPr="007348F2" w:rsidRDefault="00761CE1" w:rsidP="00761CE1">
            <w:r w:rsidRPr="007348F2">
              <w:t>13.3.</w:t>
            </w:r>
            <w:r>
              <w:t>18</w:t>
            </w:r>
          </w:p>
        </w:tc>
        <w:tc>
          <w:tcPr>
            <w:tcW w:w="1276" w:type="dxa"/>
            <w:shd w:val="clear" w:color="auto" w:fill="auto"/>
          </w:tcPr>
          <w:p w14:paraId="6A9CDEAE" w14:textId="5F908414" w:rsidR="00761CE1" w:rsidRPr="007348F2" w:rsidRDefault="00761CE1" w:rsidP="00761CE1">
            <w:r w:rsidRPr="00254894">
              <w:t>RP-24019</w:t>
            </w:r>
            <w:r>
              <w:t>9</w:t>
            </w:r>
          </w:p>
        </w:tc>
        <w:tc>
          <w:tcPr>
            <w:tcW w:w="3402" w:type="dxa"/>
            <w:shd w:val="clear" w:color="auto" w:fill="auto"/>
          </w:tcPr>
          <w:p w14:paraId="1F179C7E" w14:textId="5BBC46E6" w:rsidR="00761CE1" w:rsidRPr="00440746" w:rsidRDefault="00761CE1" w:rsidP="00761CE1">
            <w:r w:rsidRPr="00440746">
              <w:t>NR_UE_pow_sav_enh_plus_CT-UEConTest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DB5B19" w14:textId="3A2D52D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14:paraId="3E889FD9" w14:textId="7325425C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61CE1" w:rsidRPr="00DA247A" w14:paraId="1F6C118D" w14:textId="4D5D5F3E" w:rsidTr="00761CE1">
        <w:tc>
          <w:tcPr>
            <w:tcW w:w="959" w:type="dxa"/>
            <w:shd w:val="clear" w:color="auto" w:fill="auto"/>
          </w:tcPr>
          <w:p w14:paraId="483D275C" w14:textId="391B48F0" w:rsidR="00761CE1" w:rsidRPr="007348F2" w:rsidRDefault="00761CE1" w:rsidP="00761CE1">
            <w:r w:rsidRPr="007348F2">
              <w:t>13.3.</w:t>
            </w:r>
            <w:r>
              <w:t>19</w:t>
            </w:r>
          </w:p>
        </w:tc>
        <w:tc>
          <w:tcPr>
            <w:tcW w:w="1276" w:type="dxa"/>
            <w:shd w:val="clear" w:color="auto" w:fill="auto"/>
          </w:tcPr>
          <w:p w14:paraId="6D1BC019" w14:textId="46670720" w:rsidR="00761CE1" w:rsidRPr="007348F2" w:rsidRDefault="00761CE1" w:rsidP="00761CE1">
            <w:r w:rsidRPr="007348F2">
              <w:t>-</w:t>
            </w:r>
          </w:p>
        </w:tc>
        <w:tc>
          <w:tcPr>
            <w:tcW w:w="3402" w:type="dxa"/>
            <w:shd w:val="clear" w:color="auto" w:fill="auto"/>
          </w:tcPr>
          <w:p w14:paraId="5CA56A74" w14:textId="7B42F236" w:rsidR="00761CE1" w:rsidRPr="00440746" w:rsidRDefault="00761CE1" w:rsidP="00761CE1">
            <w:r w:rsidRPr="00440746">
              <w:t>NR_QoE-UEConTest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F1C938" w14:textId="2B569D2C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121BB574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5106E8D9" w14:textId="23336157" w:rsidTr="00761CE1">
        <w:tc>
          <w:tcPr>
            <w:tcW w:w="959" w:type="dxa"/>
            <w:shd w:val="clear" w:color="auto" w:fill="auto"/>
          </w:tcPr>
          <w:p w14:paraId="43B26732" w14:textId="670F9BF4" w:rsidR="00761CE1" w:rsidRPr="007348F2" w:rsidRDefault="00761CE1" w:rsidP="00761CE1">
            <w:r w:rsidRPr="007348F2">
              <w:t>13.3.2</w:t>
            </w:r>
            <w:r>
              <w:t>0</w:t>
            </w:r>
          </w:p>
        </w:tc>
        <w:tc>
          <w:tcPr>
            <w:tcW w:w="1276" w:type="dxa"/>
            <w:shd w:val="clear" w:color="auto" w:fill="auto"/>
          </w:tcPr>
          <w:p w14:paraId="2E2DB4D8" w14:textId="5822016E" w:rsidR="00761CE1" w:rsidRPr="007348F2" w:rsidRDefault="00761CE1" w:rsidP="00761CE1">
            <w:r w:rsidRPr="005830C3">
              <w:t>RP-240200</w:t>
            </w:r>
          </w:p>
        </w:tc>
        <w:tc>
          <w:tcPr>
            <w:tcW w:w="3402" w:type="dxa"/>
            <w:shd w:val="clear" w:color="auto" w:fill="auto"/>
          </w:tcPr>
          <w:p w14:paraId="2A7F877B" w14:textId="154D8D40" w:rsidR="00761CE1" w:rsidRPr="00440746" w:rsidRDefault="00761CE1" w:rsidP="00761CE1">
            <w:r w:rsidRPr="00440746">
              <w:t>UPIP_SEC_LTE-RAN-UEConTest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D3852" w14:textId="6493BB8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052A0E8A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63D13E44" w14:textId="792D5483" w:rsidTr="00761CE1">
        <w:tc>
          <w:tcPr>
            <w:tcW w:w="959" w:type="dxa"/>
            <w:shd w:val="clear" w:color="auto" w:fill="auto"/>
          </w:tcPr>
          <w:p w14:paraId="3D2F87E5" w14:textId="469033E5" w:rsidR="00761CE1" w:rsidRPr="007348F2" w:rsidRDefault="00761CE1" w:rsidP="00761CE1">
            <w:r w:rsidRPr="007348F2">
              <w:t>13.3.2</w:t>
            </w:r>
            <w:r>
              <w:t>1</w:t>
            </w:r>
          </w:p>
        </w:tc>
        <w:tc>
          <w:tcPr>
            <w:tcW w:w="1276" w:type="dxa"/>
            <w:shd w:val="clear" w:color="auto" w:fill="auto"/>
          </w:tcPr>
          <w:p w14:paraId="637D4204" w14:textId="0B62F7D4" w:rsidR="00761CE1" w:rsidRPr="007348F2" w:rsidRDefault="00761CE1" w:rsidP="00761CE1">
            <w:r w:rsidRPr="005830C3">
              <w:t>RP-24020</w:t>
            </w:r>
            <w:r>
              <w:t>1</w:t>
            </w:r>
          </w:p>
        </w:tc>
        <w:tc>
          <w:tcPr>
            <w:tcW w:w="3402" w:type="dxa"/>
            <w:shd w:val="clear" w:color="auto" w:fill="auto"/>
          </w:tcPr>
          <w:p w14:paraId="575A8DE3" w14:textId="18B0ED2F" w:rsidR="00761CE1" w:rsidRPr="00440746" w:rsidRDefault="00761CE1" w:rsidP="00761CE1">
            <w:r w:rsidRPr="00440746">
              <w:t>NR_pos_enh-UEConTest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020FA9" w14:textId="62A1018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33</w:t>
            </w:r>
          </w:p>
        </w:tc>
        <w:tc>
          <w:tcPr>
            <w:tcW w:w="1134" w:type="dxa"/>
          </w:tcPr>
          <w:p w14:paraId="5B100D5D" w14:textId="07B4E7D0" w:rsidR="00761CE1" w:rsidRPr="0044074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61CE1" w:rsidRPr="00315862" w14:paraId="381F88C6" w14:textId="7D361FC6" w:rsidTr="00761CE1">
        <w:tc>
          <w:tcPr>
            <w:tcW w:w="959" w:type="dxa"/>
            <w:shd w:val="clear" w:color="auto" w:fill="auto"/>
          </w:tcPr>
          <w:p w14:paraId="4A785FA9" w14:textId="1F47B9A7" w:rsidR="00761CE1" w:rsidRPr="00852CF7" w:rsidRDefault="00761CE1" w:rsidP="00761CE1">
            <w:r w:rsidRPr="00852CF7">
              <w:t>13.3.22</w:t>
            </w:r>
          </w:p>
        </w:tc>
        <w:tc>
          <w:tcPr>
            <w:tcW w:w="1276" w:type="dxa"/>
            <w:shd w:val="clear" w:color="auto" w:fill="auto"/>
          </w:tcPr>
          <w:p w14:paraId="06FAB555" w14:textId="5CD309B4" w:rsidR="00761CE1" w:rsidRPr="00852CF7" w:rsidRDefault="00761CE1" w:rsidP="00761CE1">
            <w:r w:rsidRPr="005830C3">
              <w:t>RP-24020</w:t>
            </w:r>
            <w:r>
              <w:t>2</w:t>
            </w:r>
          </w:p>
        </w:tc>
        <w:tc>
          <w:tcPr>
            <w:tcW w:w="3402" w:type="dxa"/>
            <w:shd w:val="clear" w:color="auto" w:fill="auto"/>
          </w:tcPr>
          <w:p w14:paraId="5B0B36AC" w14:textId="33BCA52E" w:rsidR="00761CE1" w:rsidRPr="00440746" w:rsidRDefault="00761CE1" w:rsidP="00761CE1">
            <w:r w:rsidRPr="00440746">
              <w:t>DL_intrpt_combos_TxSW_R17-UEConTest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3D588C" w14:textId="604286B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206DD85B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BF0FBB" w14:paraId="20050BBD" w14:textId="167489AE" w:rsidTr="00761CE1">
        <w:tc>
          <w:tcPr>
            <w:tcW w:w="959" w:type="dxa"/>
            <w:shd w:val="clear" w:color="auto" w:fill="auto"/>
          </w:tcPr>
          <w:p w14:paraId="2CCEF231" w14:textId="1C72C676" w:rsidR="00761CE1" w:rsidRPr="00BF0FBB" w:rsidRDefault="00761CE1" w:rsidP="00761CE1">
            <w:r w:rsidRPr="00BF0FBB">
              <w:t>13.3.23</w:t>
            </w:r>
          </w:p>
        </w:tc>
        <w:tc>
          <w:tcPr>
            <w:tcW w:w="1276" w:type="dxa"/>
            <w:shd w:val="clear" w:color="auto" w:fill="auto"/>
          </w:tcPr>
          <w:p w14:paraId="1A2E089C" w14:textId="4C07B522" w:rsidR="00761CE1" w:rsidRPr="00BF0FBB" w:rsidRDefault="00761CE1" w:rsidP="00761CE1">
            <w:r w:rsidRPr="00BF0FBB">
              <w:t>RP-240203</w:t>
            </w:r>
          </w:p>
        </w:tc>
        <w:tc>
          <w:tcPr>
            <w:tcW w:w="3402" w:type="dxa"/>
            <w:shd w:val="clear" w:color="auto" w:fill="auto"/>
          </w:tcPr>
          <w:p w14:paraId="730D1519" w14:textId="35244741" w:rsidR="00761CE1" w:rsidRPr="00440746" w:rsidRDefault="00761CE1" w:rsidP="00761CE1">
            <w:r w:rsidRPr="00440746">
              <w:t>NR_MG_enh-UEConTest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EF4469" w14:textId="51939741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14:paraId="0FD2A384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45170C" w14:paraId="5BA610D8" w14:textId="570CB34B" w:rsidTr="00761CE1">
        <w:tc>
          <w:tcPr>
            <w:tcW w:w="959" w:type="dxa"/>
            <w:shd w:val="clear" w:color="auto" w:fill="auto"/>
          </w:tcPr>
          <w:p w14:paraId="09F2C1C6" w14:textId="77777777" w:rsidR="00761CE1" w:rsidRPr="00852CF7" w:rsidRDefault="00761CE1" w:rsidP="00761CE1">
            <w:r w:rsidRPr="00852CF7">
              <w:t>13.3.24</w:t>
            </w:r>
          </w:p>
        </w:tc>
        <w:tc>
          <w:tcPr>
            <w:tcW w:w="1276" w:type="dxa"/>
            <w:shd w:val="clear" w:color="auto" w:fill="auto"/>
          </w:tcPr>
          <w:p w14:paraId="41007969" w14:textId="0ADF51B2" w:rsidR="00761CE1" w:rsidRPr="007348F2" w:rsidRDefault="00761CE1" w:rsidP="00761CE1">
            <w:r w:rsidRPr="005830C3">
              <w:t>RP-24020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4A3E78A0" w14:textId="77777777" w:rsidR="00761CE1" w:rsidRPr="00440746" w:rsidRDefault="00761CE1" w:rsidP="00761CE1">
            <w:r w:rsidRPr="00440746">
              <w:t>LTE_NR_DC_enh2-UEConTest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A676E7" w14:textId="7F60ECF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</w:tcPr>
          <w:p w14:paraId="1D471685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45170C" w14:paraId="02818621" w14:textId="3283A331" w:rsidTr="00761CE1">
        <w:tc>
          <w:tcPr>
            <w:tcW w:w="959" w:type="dxa"/>
            <w:shd w:val="clear" w:color="auto" w:fill="auto"/>
          </w:tcPr>
          <w:p w14:paraId="269F1FD8" w14:textId="77777777" w:rsidR="00761CE1" w:rsidRPr="007348F2" w:rsidRDefault="00761CE1" w:rsidP="00761CE1">
            <w:r w:rsidRPr="007348F2">
              <w:t>13.3.</w:t>
            </w:r>
            <w:r>
              <w:t>25</w:t>
            </w:r>
          </w:p>
        </w:tc>
        <w:tc>
          <w:tcPr>
            <w:tcW w:w="1276" w:type="dxa"/>
            <w:shd w:val="clear" w:color="auto" w:fill="auto"/>
          </w:tcPr>
          <w:p w14:paraId="4195790F" w14:textId="2A3093D1" w:rsidR="00761CE1" w:rsidRPr="007348F2" w:rsidRDefault="00761CE1" w:rsidP="00761CE1">
            <w:r w:rsidRPr="005830C3">
              <w:t>RP-24020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1E521B41" w14:textId="77777777" w:rsidR="00761CE1" w:rsidRPr="00440746" w:rsidRDefault="00761CE1" w:rsidP="00761CE1">
            <w:r w:rsidRPr="00440746">
              <w:t>ID_UAS-UEConTest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EC482E" w14:textId="5CD5CF1D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7F185D8C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33669B4E" w14:textId="2AE691F9" w:rsidTr="00761CE1">
        <w:tc>
          <w:tcPr>
            <w:tcW w:w="959" w:type="dxa"/>
            <w:shd w:val="clear" w:color="auto" w:fill="auto"/>
          </w:tcPr>
          <w:p w14:paraId="3E0349F3" w14:textId="77777777" w:rsidR="00761CE1" w:rsidRPr="007348F2" w:rsidRDefault="00761CE1" w:rsidP="00761CE1">
            <w:r w:rsidRPr="007348F2">
              <w:t>13.3.</w:t>
            </w:r>
            <w:r>
              <w:t>26</w:t>
            </w:r>
          </w:p>
        </w:tc>
        <w:tc>
          <w:tcPr>
            <w:tcW w:w="1276" w:type="dxa"/>
            <w:shd w:val="clear" w:color="auto" w:fill="auto"/>
          </w:tcPr>
          <w:p w14:paraId="1F38BE55" w14:textId="3106091A" w:rsidR="00761CE1" w:rsidRPr="007348F2" w:rsidRDefault="00761CE1" w:rsidP="00761CE1">
            <w:r w:rsidRPr="005830C3">
              <w:t>RP-24020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5EEA7F32" w14:textId="77777777" w:rsidR="00761CE1" w:rsidRPr="00440746" w:rsidRDefault="00761CE1" w:rsidP="00761CE1">
            <w:r w:rsidRPr="00440746">
              <w:t>ING_5GS-UEConTest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1E8378" w14:textId="7777777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6A7AC888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4790FE0F" w14:textId="62BF3715" w:rsidTr="00761CE1">
        <w:tc>
          <w:tcPr>
            <w:tcW w:w="959" w:type="dxa"/>
            <w:shd w:val="clear" w:color="auto" w:fill="auto"/>
          </w:tcPr>
          <w:p w14:paraId="1FCA63A5" w14:textId="5015C1DC" w:rsidR="00761CE1" w:rsidRPr="007348F2" w:rsidRDefault="00761CE1" w:rsidP="00761CE1">
            <w:r w:rsidRPr="007348F2">
              <w:lastRenderedPageBreak/>
              <w:t>13.3.</w:t>
            </w:r>
            <w:r>
              <w:t>27</w:t>
            </w:r>
          </w:p>
        </w:tc>
        <w:tc>
          <w:tcPr>
            <w:tcW w:w="1276" w:type="dxa"/>
            <w:shd w:val="clear" w:color="auto" w:fill="auto"/>
          </w:tcPr>
          <w:p w14:paraId="325D6C23" w14:textId="375B9B66" w:rsidR="00761CE1" w:rsidRPr="007348F2" w:rsidRDefault="00761CE1" w:rsidP="00761CE1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450A4139" w14:textId="15F7B305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IMSProtoc17_dataCH-UEContest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74FEA0" w14:textId="74ABFD44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5CB1182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45170C" w14:paraId="7060ED60" w14:textId="122799CC" w:rsidTr="00761CE1">
        <w:tc>
          <w:tcPr>
            <w:tcW w:w="959" w:type="dxa"/>
            <w:shd w:val="clear" w:color="auto" w:fill="auto"/>
          </w:tcPr>
          <w:p w14:paraId="27892DEC" w14:textId="77777777" w:rsidR="00761CE1" w:rsidRPr="007348F2" w:rsidRDefault="00761CE1" w:rsidP="00761CE1">
            <w:r w:rsidRPr="007348F2">
              <w:t>13.3.</w:t>
            </w:r>
            <w:r>
              <w:t>28</w:t>
            </w:r>
          </w:p>
        </w:tc>
        <w:tc>
          <w:tcPr>
            <w:tcW w:w="1276" w:type="dxa"/>
            <w:shd w:val="clear" w:color="auto" w:fill="auto"/>
          </w:tcPr>
          <w:p w14:paraId="54B38E79" w14:textId="6A218E0E" w:rsidR="00761CE1" w:rsidRPr="007348F2" w:rsidRDefault="00761CE1" w:rsidP="00761CE1">
            <w:r w:rsidRPr="00E93857">
              <w:t>RP-24020</w:t>
            </w:r>
            <w:r>
              <w:t>7</w:t>
            </w:r>
          </w:p>
        </w:tc>
        <w:tc>
          <w:tcPr>
            <w:tcW w:w="3402" w:type="dxa"/>
            <w:shd w:val="clear" w:color="auto" w:fill="auto"/>
          </w:tcPr>
          <w:p w14:paraId="076DACB3" w14:textId="77777777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ATSSS_Ph2-UEConTest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87025B" w14:textId="128EF7ED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</w:tcPr>
          <w:p w14:paraId="1443F03E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942904" w14:paraId="79DF68E5" w14:textId="58E3750C" w:rsidTr="00761CE1">
        <w:tc>
          <w:tcPr>
            <w:tcW w:w="959" w:type="dxa"/>
            <w:shd w:val="clear" w:color="auto" w:fill="auto"/>
          </w:tcPr>
          <w:p w14:paraId="1E6036F3" w14:textId="1414FDE8" w:rsidR="00761CE1" w:rsidRPr="007348F2" w:rsidRDefault="00761CE1" w:rsidP="00761CE1">
            <w:r w:rsidRPr="007348F2">
              <w:t>13.3.</w:t>
            </w:r>
            <w:r>
              <w:t>29</w:t>
            </w:r>
          </w:p>
        </w:tc>
        <w:tc>
          <w:tcPr>
            <w:tcW w:w="1276" w:type="dxa"/>
            <w:shd w:val="clear" w:color="auto" w:fill="auto"/>
          </w:tcPr>
          <w:p w14:paraId="6C28DAC5" w14:textId="34625624" w:rsidR="00761CE1" w:rsidRPr="007348F2" w:rsidRDefault="00761CE1" w:rsidP="00761CE1">
            <w:r w:rsidRPr="00E93857">
              <w:t>RP-24020</w:t>
            </w:r>
            <w:r>
              <w:t>8</w:t>
            </w:r>
          </w:p>
        </w:tc>
        <w:tc>
          <w:tcPr>
            <w:tcW w:w="3402" w:type="dxa"/>
            <w:shd w:val="clear" w:color="auto" w:fill="auto"/>
          </w:tcPr>
          <w:p w14:paraId="765DB73E" w14:textId="77777777" w:rsidR="00761CE1" w:rsidRPr="00440746" w:rsidRDefault="00761CE1" w:rsidP="00761CE1">
            <w:r w:rsidRPr="00440746">
              <w:t>LTE_CA_R17-UEConTest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BB326" w14:textId="38D9695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290E3B22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B1A6F" w14:paraId="2EA58573" w14:textId="581901D5" w:rsidTr="00761CE1">
        <w:tc>
          <w:tcPr>
            <w:tcW w:w="959" w:type="dxa"/>
            <w:shd w:val="clear" w:color="auto" w:fill="auto"/>
          </w:tcPr>
          <w:p w14:paraId="1B98FAC0" w14:textId="7754AB3E" w:rsidR="00761CE1" w:rsidRPr="007348F2" w:rsidRDefault="00761CE1" w:rsidP="00761CE1">
            <w:r w:rsidRPr="007348F2">
              <w:t>13.4.1</w:t>
            </w:r>
          </w:p>
        </w:tc>
        <w:tc>
          <w:tcPr>
            <w:tcW w:w="1276" w:type="dxa"/>
            <w:shd w:val="clear" w:color="auto" w:fill="auto"/>
          </w:tcPr>
          <w:p w14:paraId="56D855DD" w14:textId="08B58C32" w:rsidR="00761CE1" w:rsidRPr="007348F2" w:rsidRDefault="00761CE1" w:rsidP="00761CE1">
            <w:r w:rsidRPr="00E93857">
              <w:t>RP-24020</w:t>
            </w:r>
            <w:r>
              <w:t>9</w:t>
            </w:r>
          </w:p>
        </w:tc>
        <w:tc>
          <w:tcPr>
            <w:tcW w:w="3402" w:type="dxa"/>
            <w:shd w:val="clear" w:color="auto" w:fill="auto"/>
          </w:tcPr>
          <w:p w14:paraId="4462EF61" w14:textId="4B787B1A" w:rsidR="00761CE1" w:rsidRPr="00440746" w:rsidRDefault="00761CE1" w:rsidP="00761CE1">
            <w:r w:rsidRPr="00440746">
              <w:t>LTE_NBIOT_eMTC_NTN_req-UEConTest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862BE4" w14:textId="09463E1E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44</w:t>
            </w:r>
          </w:p>
        </w:tc>
        <w:tc>
          <w:tcPr>
            <w:tcW w:w="1134" w:type="dxa"/>
          </w:tcPr>
          <w:p w14:paraId="52682D88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2284FF3" w14:textId="162B3856" w:rsidTr="00761CE1">
        <w:tc>
          <w:tcPr>
            <w:tcW w:w="959" w:type="dxa"/>
            <w:shd w:val="clear" w:color="auto" w:fill="auto"/>
          </w:tcPr>
          <w:p w14:paraId="5FA933EE" w14:textId="2A31463E" w:rsidR="00761CE1" w:rsidRPr="007348F2" w:rsidRDefault="00761CE1" w:rsidP="00761CE1">
            <w:r w:rsidRPr="007348F2">
              <w:t>13.4.</w:t>
            </w:r>
            <w:r>
              <w:t>2</w:t>
            </w:r>
          </w:p>
        </w:tc>
        <w:tc>
          <w:tcPr>
            <w:tcW w:w="1276" w:type="dxa"/>
            <w:shd w:val="clear" w:color="auto" w:fill="auto"/>
          </w:tcPr>
          <w:p w14:paraId="793A2286" w14:textId="44E72FE5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</w:t>
            </w:r>
            <w:r w:rsidRPr="00E93857">
              <w:t>0</w:t>
            </w:r>
          </w:p>
        </w:tc>
        <w:tc>
          <w:tcPr>
            <w:tcW w:w="3402" w:type="dxa"/>
            <w:shd w:val="clear" w:color="auto" w:fill="auto"/>
          </w:tcPr>
          <w:p w14:paraId="464B728E" w14:textId="3F592B77" w:rsidR="00761CE1" w:rsidRPr="00440746" w:rsidRDefault="00761CE1" w:rsidP="00761CE1">
            <w:r w:rsidRPr="00440746">
              <w:t>NR_bands_UL_MIMO_R18-UEConTest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767F6F" w14:textId="040C83DF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131CF551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5AAADD67" w14:textId="50FF75DE" w:rsidTr="00761CE1">
        <w:tc>
          <w:tcPr>
            <w:tcW w:w="959" w:type="dxa"/>
            <w:shd w:val="clear" w:color="auto" w:fill="auto"/>
          </w:tcPr>
          <w:p w14:paraId="73C9D13A" w14:textId="77777777" w:rsidR="00761CE1" w:rsidRPr="007348F2" w:rsidRDefault="00761CE1" w:rsidP="00761CE1">
            <w:r w:rsidRPr="007348F2">
              <w:t>13.4</w:t>
            </w:r>
            <w:r>
              <w:t>.3</w:t>
            </w:r>
          </w:p>
        </w:tc>
        <w:tc>
          <w:tcPr>
            <w:tcW w:w="1276" w:type="dxa"/>
            <w:shd w:val="clear" w:color="auto" w:fill="auto"/>
          </w:tcPr>
          <w:p w14:paraId="206CA432" w14:textId="77777777" w:rsidR="00761CE1" w:rsidRPr="007348F2" w:rsidRDefault="00761CE1" w:rsidP="00761CE1">
            <w:pPr>
              <w:rPr>
                <w:rFonts w:ascii="Arial" w:hAnsi="Arial" w:cs="Arial"/>
              </w:rPr>
            </w:pPr>
            <w:r w:rsidRPr="007348F2"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02E3CB0A" w14:textId="77777777" w:rsidR="00761CE1" w:rsidRPr="00440746" w:rsidRDefault="00761CE1" w:rsidP="00761CE1">
            <w:r w:rsidRPr="00440746">
              <w:t>NR_CADC_NR_LTE_DC_R18-UEConTest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0ECEF" w14:textId="77777777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7359B54A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1C8270B1" w14:textId="5B3F6D46" w:rsidTr="00761CE1">
        <w:tc>
          <w:tcPr>
            <w:tcW w:w="959" w:type="dxa"/>
            <w:shd w:val="clear" w:color="auto" w:fill="auto"/>
          </w:tcPr>
          <w:p w14:paraId="546F9BA0" w14:textId="37C7FEED" w:rsidR="00761CE1" w:rsidRPr="007348F2" w:rsidRDefault="00761CE1" w:rsidP="00761CE1">
            <w:r w:rsidRPr="007348F2">
              <w:t>13.4.</w:t>
            </w:r>
            <w:r>
              <w:t>4</w:t>
            </w:r>
          </w:p>
        </w:tc>
        <w:tc>
          <w:tcPr>
            <w:tcW w:w="1276" w:type="dxa"/>
            <w:shd w:val="clear" w:color="auto" w:fill="auto"/>
          </w:tcPr>
          <w:p w14:paraId="58B22CC7" w14:textId="4F5CFEF4" w:rsidR="00761CE1" w:rsidRPr="007348F2" w:rsidRDefault="00761CE1" w:rsidP="00761CE1"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466CBE76" w14:textId="167E69A0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NR_lic_bands_BW_R18-UEConTest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D38B7C" w14:textId="00A715E1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2B500BEB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252B237F" w14:textId="6BF4C5B4" w:rsidTr="00761CE1">
        <w:tc>
          <w:tcPr>
            <w:tcW w:w="959" w:type="dxa"/>
            <w:shd w:val="clear" w:color="auto" w:fill="auto"/>
          </w:tcPr>
          <w:p w14:paraId="1DBE791F" w14:textId="223C0B86" w:rsidR="00761CE1" w:rsidRPr="007348F2" w:rsidRDefault="00761CE1" w:rsidP="00761CE1">
            <w:r w:rsidRPr="007348F2">
              <w:t>13.4.</w:t>
            </w:r>
            <w:r>
              <w:t>5</w:t>
            </w:r>
          </w:p>
        </w:tc>
        <w:tc>
          <w:tcPr>
            <w:tcW w:w="1276" w:type="dxa"/>
            <w:shd w:val="clear" w:color="auto" w:fill="auto"/>
          </w:tcPr>
          <w:p w14:paraId="2F396531" w14:textId="5F3A0926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11</w:t>
            </w:r>
          </w:p>
        </w:tc>
        <w:tc>
          <w:tcPr>
            <w:tcW w:w="3402" w:type="dxa"/>
            <w:shd w:val="clear" w:color="auto" w:fill="auto"/>
          </w:tcPr>
          <w:p w14:paraId="47EBD4DA" w14:textId="7F84FF71" w:rsidR="00761CE1" w:rsidRPr="00440746" w:rsidRDefault="00761CE1" w:rsidP="00761CE1">
            <w:r w:rsidRPr="00440746">
              <w:t>HPUE_NR_FR1_TDD_R18-UEConTest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1970C" w14:textId="205C97E6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14:paraId="28516FC5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F03AEDD" w14:textId="5A1F613B" w:rsidTr="00761CE1">
        <w:tc>
          <w:tcPr>
            <w:tcW w:w="959" w:type="dxa"/>
            <w:shd w:val="clear" w:color="auto" w:fill="auto"/>
          </w:tcPr>
          <w:p w14:paraId="32864F53" w14:textId="41B20FE1" w:rsidR="00761CE1" w:rsidRPr="007348F2" w:rsidRDefault="00761CE1" w:rsidP="00761CE1">
            <w:r w:rsidRPr="007348F2">
              <w:t>13.4.</w:t>
            </w:r>
            <w:r>
              <w:t>6</w:t>
            </w:r>
          </w:p>
        </w:tc>
        <w:tc>
          <w:tcPr>
            <w:tcW w:w="1276" w:type="dxa"/>
            <w:shd w:val="clear" w:color="auto" w:fill="auto"/>
          </w:tcPr>
          <w:p w14:paraId="659DFABE" w14:textId="063B75CC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12</w:t>
            </w:r>
          </w:p>
        </w:tc>
        <w:tc>
          <w:tcPr>
            <w:tcW w:w="3402" w:type="dxa"/>
            <w:shd w:val="clear" w:color="auto" w:fill="auto"/>
          </w:tcPr>
          <w:p w14:paraId="78A931D2" w14:textId="39C60C31" w:rsidR="00761CE1" w:rsidRPr="00440746" w:rsidRDefault="00761CE1" w:rsidP="00761CE1">
            <w:r w:rsidRPr="00440746">
              <w:t>HPUE_NR_FR1_FDD_R18-UEConTest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E94D96" w14:textId="3DB7F303" w:rsidR="00761CE1" w:rsidRPr="00440746" w:rsidRDefault="00761CE1" w:rsidP="00761CE1">
            <w:pPr>
              <w:jc w:val="right"/>
            </w:pPr>
            <w:r w:rsidRPr="00440746">
              <w:t>3</w:t>
            </w:r>
          </w:p>
        </w:tc>
        <w:tc>
          <w:tcPr>
            <w:tcW w:w="1134" w:type="dxa"/>
          </w:tcPr>
          <w:p w14:paraId="00E1F1E0" w14:textId="77777777" w:rsidR="00761CE1" w:rsidRPr="00440746" w:rsidRDefault="00761CE1" w:rsidP="00761CE1">
            <w:pPr>
              <w:jc w:val="right"/>
            </w:pPr>
          </w:p>
        </w:tc>
      </w:tr>
      <w:tr w:rsidR="00761CE1" w:rsidRPr="00DA247A" w14:paraId="0ED76F8A" w14:textId="25902A97" w:rsidTr="00761CE1">
        <w:tc>
          <w:tcPr>
            <w:tcW w:w="959" w:type="dxa"/>
            <w:shd w:val="clear" w:color="auto" w:fill="auto"/>
          </w:tcPr>
          <w:p w14:paraId="374219F7" w14:textId="093438CF" w:rsidR="00761CE1" w:rsidRPr="007348F2" w:rsidRDefault="00761CE1" w:rsidP="00761CE1">
            <w:r w:rsidRPr="007348F2">
              <w:t>13.4.</w:t>
            </w:r>
            <w:r>
              <w:t>7</w:t>
            </w:r>
          </w:p>
        </w:tc>
        <w:tc>
          <w:tcPr>
            <w:tcW w:w="1276" w:type="dxa"/>
            <w:shd w:val="clear" w:color="auto" w:fill="auto"/>
          </w:tcPr>
          <w:p w14:paraId="7DEAEE12" w14:textId="7C0C4FF2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13</w:t>
            </w:r>
          </w:p>
        </w:tc>
        <w:tc>
          <w:tcPr>
            <w:tcW w:w="3402" w:type="dxa"/>
            <w:shd w:val="clear" w:color="auto" w:fill="auto"/>
          </w:tcPr>
          <w:p w14:paraId="38BC2479" w14:textId="03B54B30" w:rsidR="00761CE1" w:rsidRPr="00440746" w:rsidRDefault="00761CE1" w:rsidP="00761CE1">
            <w:r w:rsidRPr="00440746">
              <w:t>HPUE_NR_CADC_NR_LTE_DC_R18-UEConTest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FFA38" w14:textId="47A4BAA4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</w:tcPr>
          <w:p w14:paraId="26BEA851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7BFCACE2" w14:textId="2AE39C5F" w:rsidTr="00761CE1">
        <w:tc>
          <w:tcPr>
            <w:tcW w:w="959" w:type="dxa"/>
            <w:shd w:val="clear" w:color="auto" w:fill="auto"/>
          </w:tcPr>
          <w:p w14:paraId="060A4351" w14:textId="7B32DDB8" w:rsidR="00761CE1" w:rsidRPr="007348F2" w:rsidRDefault="00761CE1" w:rsidP="00761CE1">
            <w:r w:rsidRPr="007348F2">
              <w:t>13.4.</w:t>
            </w:r>
            <w:r>
              <w:t>8</w:t>
            </w:r>
          </w:p>
        </w:tc>
        <w:tc>
          <w:tcPr>
            <w:tcW w:w="1276" w:type="dxa"/>
            <w:shd w:val="clear" w:color="auto" w:fill="auto"/>
          </w:tcPr>
          <w:p w14:paraId="52C51B65" w14:textId="362F0C8D" w:rsidR="00761CE1" w:rsidRPr="007348F2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14</w:t>
            </w:r>
          </w:p>
        </w:tc>
        <w:tc>
          <w:tcPr>
            <w:tcW w:w="3402" w:type="dxa"/>
            <w:shd w:val="clear" w:color="auto" w:fill="auto"/>
          </w:tcPr>
          <w:p w14:paraId="6EB8C888" w14:textId="60F6E66D" w:rsidR="00761CE1" w:rsidRPr="00440746" w:rsidRDefault="00761CE1" w:rsidP="00761CE1">
            <w:r w:rsidRPr="00440746">
              <w:t>LTE_NR_HPUE_FWVM_R18-UEConTest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1F740" w14:textId="0095FB43" w:rsidR="00761CE1" w:rsidRPr="00440746" w:rsidRDefault="00761CE1" w:rsidP="00761CE1">
            <w:pPr>
              <w:jc w:val="right"/>
            </w:pPr>
            <w:r w:rsidRPr="00440746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8F2C3FF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B63EF2" w14:paraId="2AF62D39" w14:textId="431EB122" w:rsidTr="00761CE1">
        <w:tc>
          <w:tcPr>
            <w:tcW w:w="959" w:type="dxa"/>
            <w:shd w:val="clear" w:color="auto" w:fill="auto"/>
          </w:tcPr>
          <w:p w14:paraId="1AE5D9F0" w14:textId="09DDC2A7" w:rsidR="00761CE1" w:rsidRPr="00271BB8" w:rsidRDefault="00761CE1" w:rsidP="00761CE1">
            <w:r w:rsidRPr="00271BB8">
              <w:t>13.4.9</w:t>
            </w:r>
          </w:p>
        </w:tc>
        <w:tc>
          <w:tcPr>
            <w:tcW w:w="1276" w:type="dxa"/>
            <w:shd w:val="clear" w:color="auto" w:fill="auto"/>
          </w:tcPr>
          <w:p w14:paraId="7EE69158" w14:textId="38E97B5A" w:rsidR="00761CE1" w:rsidRPr="00271BB8" w:rsidRDefault="00761CE1" w:rsidP="00761CE1">
            <w:r w:rsidRPr="00E93857">
              <w:t>RP-2402</w:t>
            </w:r>
            <w:r>
              <w:t>15</w:t>
            </w:r>
          </w:p>
        </w:tc>
        <w:tc>
          <w:tcPr>
            <w:tcW w:w="3402" w:type="dxa"/>
            <w:shd w:val="clear" w:color="auto" w:fill="auto"/>
          </w:tcPr>
          <w:p w14:paraId="6E62CFE8" w14:textId="1F6336AE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SENSE-UEContest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CEE9B2" w14:textId="5ABCEC48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14:paraId="0B7E3BD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3E132AA3" w14:textId="48C9BA44" w:rsidTr="00761CE1">
        <w:tc>
          <w:tcPr>
            <w:tcW w:w="959" w:type="dxa"/>
            <w:shd w:val="clear" w:color="auto" w:fill="auto"/>
          </w:tcPr>
          <w:p w14:paraId="457F3C2A" w14:textId="77777777" w:rsidR="00761CE1" w:rsidRPr="00271BB8" w:rsidRDefault="00761CE1" w:rsidP="00761CE1">
            <w:r w:rsidRPr="00271BB8">
              <w:t>13.4.10</w:t>
            </w:r>
          </w:p>
        </w:tc>
        <w:tc>
          <w:tcPr>
            <w:tcW w:w="1276" w:type="dxa"/>
            <w:shd w:val="clear" w:color="auto" w:fill="auto"/>
          </w:tcPr>
          <w:p w14:paraId="3D33EA81" w14:textId="30356ED7" w:rsidR="00761CE1" w:rsidRPr="00271BB8" w:rsidRDefault="00761CE1" w:rsidP="00761CE1">
            <w:pPr>
              <w:rPr>
                <w:highlight w:val="yellow"/>
              </w:rPr>
            </w:pPr>
            <w:r w:rsidRPr="00E93857">
              <w:t>RP-2402</w:t>
            </w:r>
            <w:r>
              <w:t>16</w:t>
            </w:r>
          </w:p>
        </w:tc>
        <w:tc>
          <w:tcPr>
            <w:tcW w:w="3402" w:type="dxa"/>
            <w:shd w:val="clear" w:color="auto" w:fill="auto"/>
          </w:tcPr>
          <w:p w14:paraId="0BB82923" w14:textId="77777777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NR_ATG-UEConTest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0EE820" w14:textId="6364B559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30</w:t>
            </w:r>
          </w:p>
        </w:tc>
        <w:tc>
          <w:tcPr>
            <w:tcW w:w="1134" w:type="dxa"/>
          </w:tcPr>
          <w:p w14:paraId="7DFBA66E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074C92F5" w14:textId="61F8AEBA" w:rsidTr="00761CE1">
        <w:tc>
          <w:tcPr>
            <w:tcW w:w="959" w:type="dxa"/>
            <w:shd w:val="clear" w:color="auto" w:fill="auto"/>
          </w:tcPr>
          <w:p w14:paraId="40FB249C" w14:textId="6F779C0B" w:rsidR="00761CE1" w:rsidRPr="00440746" w:rsidRDefault="00761CE1" w:rsidP="00761CE1">
            <w:r w:rsidRPr="00440746">
              <w:t>13.4.11</w:t>
            </w:r>
          </w:p>
        </w:tc>
        <w:tc>
          <w:tcPr>
            <w:tcW w:w="1276" w:type="dxa"/>
            <w:shd w:val="clear" w:color="auto" w:fill="auto"/>
          </w:tcPr>
          <w:p w14:paraId="7DB84E35" w14:textId="072EB863" w:rsidR="00761CE1" w:rsidRPr="005F29CA" w:rsidRDefault="00761CE1" w:rsidP="00761CE1">
            <w:pPr>
              <w:rPr>
                <w:highlight w:val="yellow"/>
              </w:rPr>
            </w:pPr>
            <w:r w:rsidRPr="00E93857">
              <w:t>RP-2402</w:t>
            </w:r>
            <w:r>
              <w:t>17</w:t>
            </w:r>
          </w:p>
        </w:tc>
        <w:tc>
          <w:tcPr>
            <w:tcW w:w="3402" w:type="dxa"/>
            <w:shd w:val="clear" w:color="auto" w:fill="auto"/>
          </w:tcPr>
          <w:p w14:paraId="229D49C8" w14:textId="7E9F2725" w:rsidR="00761CE1" w:rsidRPr="00440746" w:rsidRDefault="00761CE1" w:rsidP="00761CE1">
            <w:pPr>
              <w:rPr>
                <w:color w:val="FF0000"/>
              </w:rPr>
            </w:pPr>
            <w:r w:rsidRPr="00440746">
              <w:rPr>
                <w:color w:val="FF0000"/>
              </w:rPr>
              <w:t>4Rx_low_NR_band_handheld_3Tx_NR_CA_ENDC-UEConTest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244152" w14:textId="156C290B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  <w:r w:rsidRPr="00440746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1C53FCD3" w14:textId="77777777" w:rsidR="00761CE1" w:rsidRPr="00440746" w:rsidRDefault="00761CE1" w:rsidP="00761CE1">
            <w:pPr>
              <w:jc w:val="right"/>
              <w:rPr>
                <w:rFonts w:ascii="Arial" w:hAnsi="Arial" w:cs="Arial"/>
              </w:rPr>
            </w:pPr>
          </w:p>
        </w:tc>
      </w:tr>
      <w:tr w:rsidR="00761CE1" w:rsidRPr="00DA247A" w14:paraId="41466AAB" w14:textId="530F15BE" w:rsidTr="00761CE1">
        <w:tc>
          <w:tcPr>
            <w:tcW w:w="959" w:type="dxa"/>
            <w:shd w:val="clear" w:color="auto" w:fill="auto"/>
          </w:tcPr>
          <w:p w14:paraId="37B6E5CA" w14:textId="77777777" w:rsidR="00761CE1" w:rsidRPr="00440746" w:rsidRDefault="00761CE1" w:rsidP="00761CE1">
            <w:r w:rsidRPr="00440746">
              <w:t>13.4.12</w:t>
            </w:r>
          </w:p>
        </w:tc>
        <w:tc>
          <w:tcPr>
            <w:tcW w:w="1276" w:type="dxa"/>
            <w:shd w:val="clear" w:color="auto" w:fill="auto"/>
          </w:tcPr>
          <w:p w14:paraId="7E9A53E4" w14:textId="7290CE04" w:rsidR="00761CE1" w:rsidRPr="00F03ECE" w:rsidRDefault="00761CE1" w:rsidP="00761CE1">
            <w:pPr>
              <w:rPr>
                <w:rFonts w:ascii="Arial" w:hAnsi="Arial" w:cs="Arial"/>
              </w:rPr>
            </w:pPr>
            <w:r w:rsidRPr="00E93857">
              <w:t>RP-2402</w:t>
            </w:r>
            <w:r>
              <w:t>18</w:t>
            </w:r>
          </w:p>
        </w:tc>
        <w:tc>
          <w:tcPr>
            <w:tcW w:w="3402" w:type="dxa"/>
            <w:shd w:val="clear" w:color="auto" w:fill="auto"/>
          </w:tcPr>
          <w:p w14:paraId="0191460C" w14:textId="77777777" w:rsidR="00761CE1" w:rsidRPr="009B6483" w:rsidRDefault="00761CE1" w:rsidP="00761CE1">
            <w:r w:rsidRPr="009B6483">
              <w:t>TEI18_Test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8E358" w14:textId="08AD4F36" w:rsidR="00761CE1" w:rsidRPr="00EB5090" w:rsidRDefault="00761CE1" w:rsidP="00761CE1">
            <w:pPr>
              <w:jc w:val="right"/>
            </w:pPr>
            <w:r>
              <w:t>20</w:t>
            </w:r>
          </w:p>
        </w:tc>
        <w:tc>
          <w:tcPr>
            <w:tcW w:w="1134" w:type="dxa"/>
          </w:tcPr>
          <w:p w14:paraId="04C204F3" w14:textId="1D181F6F" w:rsidR="00761CE1" w:rsidRDefault="00315577" w:rsidP="00761CE1">
            <w:pPr>
              <w:jc w:val="right"/>
            </w:pPr>
            <w:r>
              <w:t>0</w:t>
            </w:r>
          </w:p>
        </w:tc>
      </w:tr>
      <w:tr w:rsidR="00761CE1" w:rsidRPr="00DA247A" w14:paraId="6C8EE0A5" w14:textId="3CC07D77" w:rsidTr="00761CE1">
        <w:tc>
          <w:tcPr>
            <w:tcW w:w="959" w:type="dxa"/>
            <w:shd w:val="clear" w:color="auto" w:fill="auto"/>
          </w:tcPr>
          <w:p w14:paraId="7D14674A" w14:textId="43C8736E" w:rsidR="00761CE1" w:rsidRPr="00DA247A" w:rsidRDefault="00761CE1" w:rsidP="00761CE1">
            <w:pPr>
              <w:rPr>
                <w:color w:val="000000"/>
              </w:rPr>
            </w:pPr>
            <w:r w:rsidRPr="00DA247A">
              <w:rPr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2CB829D" w14:textId="61A36FA0" w:rsidR="00761CE1" w:rsidRPr="00DA247A" w:rsidRDefault="00761CE1" w:rsidP="00761CE1"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245E76E9" w14:textId="77777777" w:rsidR="00761CE1" w:rsidRPr="0045170C" w:rsidRDefault="00761CE1" w:rsidP="00761CE1">
            <w:r w:rsidRPr="0045170C">
              <w:t>TEI_Test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04931F" w14:textId="4FFFA456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</w:tcPr>
          <w:p w14:paraId="3F9A1526" w14:textId="3C22C624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1666673A" w14:textId="0C4A9B46" w:rsidTr="00761CE1">
        <w:tc>
          <w:tcPr>
            <w:tcW w:w="959" w:type="dxa"/>
            <w:shd w:val="clear" w:color="auto" w:fill="auto"/>
          </w:tcPr>
          <w:p w14:paraId="404D0E75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6730635C" w14:textId="25EEF463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660BDDA" w14:textId="77777777" w:rsidR="00761CE1" w:rsidRPr="0045170C" w:rsidRDefault="00761CE1" w:rsidP="00761CE1">
            <w:r w:rsidRPr="0045170C">
              <w:t>TEI6_Test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603096" w14:textId="1D45D31D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25338C0C" w14:textId="7D04CC69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7CD5B885" w14:textId="4F594451" w:rsidTr="00761CE1">
        <w:tc>
          <w:tcPr>
            <w:tcW w:w="959" w:type="dxa"/>
            <w:shd w:val="clear" w:color="auto" w:fill="auto"/>
          </w:tcPr>
          <w:p w14:paraId="7192D0BE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85EFD77" w14:textId="5B223EAC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F2E7C32" w14:textId="77777777" w:rsidR="00761CE1" w:rsidRPr="0045170C" w:rsidRDefault="00761CE1" w:rsidP="00761CE1">
            <w:r w:rsidRPr="0045170C">
              <w:t>TEI7_Test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F6C53" w14:textId="71D35B64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2E9EBBFB" w14:textId="42F2F098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3237CFC3" w14:textId="485E15A1" w:rsidTr="00761CE1">
        <w:tc>
          <w:tcPr>
            <w:tcW w:w="959" w:type="dxa"/>
            <w:shd w:val="clear" w:color="auto" w:fill="auto"/>
          </w:tcPr>
          <w:p w14:paraId="2E14BE21" w14:textId="77777777" w:rsidR="00761CE1" w:rsidRPr="00DA247A" w:rsidRDefault="00761CE1" w:rsidP="00761CE1">
            <w:bookmarkStart w:id="5" w:name="_Hlk89332525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6CCEBC8C" w14:textId="5DBEDCA3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5224286A" w14:textId="77777777" w:rsidR="00761CE1" w:rsidRPr="0045170C" w:rsidRDefault="00761CE1" w:rsidP="00761CE1">
            <w:r w:rsidRPr="0045170C">
              <w:t>TEI8_Test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2F5787" w14:textId="68C13E91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5C709EEC" w14:textId="1C2525EC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bookmarkEnd w:id="5"/>
      <w:tr w:rsidR="00761CE1" w:rsidRPr="00DA247A" w14:paraId="2446A4A5" w14:textId="41CB6094" w:rsidTr="00761CE1">
        <w:tc>
          <w:tcPr>
            <w:tcW w:w="959" w:type="dxa"/>
            <w:shd w:val="clear" w:color="auto" w:fill="auto"/>
          </w:tcPr>
          <w:p w14:paraId="222A4D40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BE248D2" w14:textId="272E147A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43107F73" w14:textId="77777777" w:rsidR="00761CE1" w:rsidRPr="0045170C" w:rsidRDefault="00761CE1" w:rsidP="00761CE1">
            <w:r w:rsidRPr="0045170C">
              <w:t>TEI9_Test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F62C7A" w14:textId="1401D597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14:paraId="3244EDFA" w14:textId="582C9F95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13E86FA9" w14:textId="1DF1FD48" w:rsidTr="00761CE1">
        <w:tc>
          <w:tcPr>
            <w:tcW w:w="959" w:type="dxa"/>
            <w:shd w:val="clear" w:color="auto" w:fill="auto"/>
          </w:tcPr>
          <w:p w14:paraId="452705D7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0517DB6B" w14:textId="440A767C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7F494C9E" w14:textId="77777777" w:rsidR="00761CE1" w:rsidRPr="0045170C" w:rsidRDefault="00761CE1" w:rsidP="00761CE1">
            <w:r w:rsidRPr="0045170C">
              <w:t>TEI10_Test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D44CE" w14:textId="1195ED77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678E7ADC" w14:textId="0859745F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61CE1" w:rsidRPr="00DA247A" w14:paraId="16E5F7E2" w14:textId="518A6A8C" w:rsidTr="00761CE1">
        <w:tc>
          <w:tcPr>
            <w:tcW w:w="959" w:type="dxa"/>
            <w:shd w:val="clear" w:color="auto" w:fill="auto"/>
          </w:tcPr>
          <w:p w14:paraId="57105885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2920D403" w14:textId="51DD5422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6B724DEE" w14:textId="77777777" w:rsidR="00761CE1" w:rsidRPr="0045170C" w:rsidRDefault="00761CE1" w:rsidP="00761CE1">
            <w:r w:rsidRPr="0045170C">
              <w:t>TEI11_Test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24914F" w14:textId="65E657C0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46266383" w14:textId="6AD21628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19C4F99C" w14:textId="0F8681B9" w:rsidTr="00761CE1">
        <w:tc>
          <w:tcPr>
            <w:tcW w:w="959" w:type="dxa"/>
            <w:shd w:val="clear" w:color="auto" w:fill="auto"/>
          </w:tcPr>
          <w:p w14:paraId="0F635007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7001D57C" w14:textId="74B1C313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1167F80D" w14:textId="77777777" w:rsidR="00761CE1" w:rsidRPr="0045170C" w:rsidRDefault="00761CE1" w:rsidP="00761CE1">
            <w:r w:rsidRPr="0045170C">
              <w:t>TEI12_Test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A3C3E4" w14:textId="08194A88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62B57C5" w14:textId="18A8FED6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61CFA322" w14:textId="337E5DB9" w:rsidTr="00761CE1">
        <w:tc>
          <w:tcPr>
            <w:tcW w:w="959" w:type="dxa"/>
            <w:shd w:val="clear" w:color="auto" w:fill="auto"/>
          </w:tcPr>
          <w:p w14:paraId="34A89A02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3290B61" w14:textId="1FC07987" w:rsidR="00761CE1" w:rsidRPr="00480588" w:rsidRDefault="00761CE1" w:rsidP="00761CE1">
            <w:pPr>
              <w:rPr>
                <w:rFonts w:ascii="Arial" w:hAnsi="Arial" w:cs="Arial"/>
              </w:rPr>
            </w:pPr>
            <w:r w:rsidRPr="00E77452">
              <w:t>RP-240222</w:t>
            </w:r>
          </w:p>
        </w:tc>
        <w:tc>
          <w:tcPr>
            <w:tcW w:w="3402" w:type="dxa"/>
            <w:shd w:val="clear" w:color="auto" w:fill="auto"/>
          </w:tcPr>
          <w:p w14:paraId="18A65B1D" w14:textId="77777777" w:rsidR="00761CE1" w:rsidRPr="0045170C" w:rsidRDefault="00761CE1" w:rsidP="00761CE1">
            <w:r w:rsidRPr="0045170C">
              <w:t>TEI13_Test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216F7" w14:textId="448F8C99" w:rsidR="00761CE1" w:rsidRPr="00986FD6" w:rsidRDefault="00761CE1" w:rsidP="00761CE1">
            <w:pPr>
              <w:jc w:val="right"/>
            </w:pPr>
            <w:r w:rsidRPr="00986FD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14:paraId="11DE4A24" w14:textId="2645066D" w:rsidR="00761CE1" w:rsidRPr="00986FD6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761CE1" w:rsidRPr="00DA247A" w14:paraId="37E7206F" w14:textId="7C96D26D" w:rsidTr="00761CE1">
        <w:tc>
          <w:tcPr>
            <w:tcW w:w="959" w:type="dxa"/>
            <w:shd w:val="clear" w:color="auto" w:fill="auto"/>
          </w:tcPr>
          <w:p w14:paraId="75B22FB5" w14:textId="77777777" w:rsidR="00761CE1" w:rsidRPr="00DA247A" w:rsidRDefault="00761CE1" w:rsidP="00761CE1">
            <w:bookmarkStart w:id="6" w:name="_Hlk89332333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4FDD2338" w14:textId="2F2C81CD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t>RP-240223</w:t>
            </w:r>
          </w:p>
        </w:tc>
        <w:tc>
          <w:tcPr>
            <w:tcW w:w="3402" w:type="dxa"/>
            <w:shd w:val="clear" w:color="auto" w:fill="auto"/>
          </w:tcPr>
          <w:p w14:paraId="719D0DE8" w14:textId="77777777" w:rsidR="00761CE1" w:rsidRPr="0045170C" w:rsidRDefault="00761CE1" w:rsidP="00761CE1">
            <w:r w:rsidRPr="0045170C">
              <w:t>TEI14_Test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B7312" w14:textId="0B7A1620" w:rsidR="00761CE1" w:rsidRPr="00986FD6" w:rsidRDefault="00761CE1" w:rsidP="00761CE1">
            <w:pPr>
              <w:jc w:val="right"/>
            </w:pPr>
            <w:r>
              <w:rPr>
                <w:rFonts w:ascii="Arial" w:hAnsi="Arial" w:cs="Arial"/>
              </w:rPr>
              <w:t>28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1134" w:type="dxa"/>
          </w:tcPr>
          <w:p w14:paraId="41138760" w14:textId="41143D4B" w:rsidR="00761CE1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61CE1" w:rsidRPr="00DA247A" w14:paraId="06BD0F54" w14:textId="38826559" w:rsidTr="00761CE1">
        <w:tc>
          <w:tcPr>
            <w:tcW w:w="959" w:type="dxa"/>
            <w:shd w:val="clear" w:color="auto" w:fill="auto"/>
          </w:tcPr>
          <w:p w14:paraId="38D402FD" w14:textId="77777777" w:rsidR="00761CE1" w:rsidRPr="00DA247A" w:rsidRDefault="00761CE1" w:rsidP="00761CE1">
            <w:bookmarkStart w:id="7" w:name="_Hlk89332536"/>
            <w:bookmarkEnd w:id="6"/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8837462" w14:textId="1A7097CA" w:rsidR="00761CE1" w:rsidRPr="00DA247A" w:rsidRDefault="00761CE1" w:rsidP="00761CE1">
            <w:pPr>
              <w:rPr>
                <w:rFonts w:ascii="Arial" w:hAnsi="Arial" w:cs="Arial"/>
              </w:rPr>
            </w:pPr>
            <w:r>
              <w:t>RP-240224-231</w:t>
            </w:r>
          </w:p>
        </w:tc>
        <w:tc>
          <w:tcPr>
            <w:tcW w:w="3402" w:type="dxa"/>
            <w:shd w:val="clear" w:color="auto" w:fill="auto"/>
          </w:tcPr>
          <w:p w14:paraId="2614B097" w14:textId="77777777" w:rsidR="00761CE1" w:rsidRPr="0045170C" w:rsidRDefault="00761CE1" w:rsidP="00761CE1">
            <w:r w:rsidRPr="0045170C">
              <w:t>TEI15_Test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C7544C" w14:textId="2F37DD59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188+</w:t>
            </w:r>
            <w:r w:rsidR="000040DE">
              <w:rPr>
                <w:rFonts w:ascii="Arial" w:hAnsi="Arial" w:cs="Arial"/>
              </w:rPr>
              <w:t>1</w:t>
            </w:r>
            <w:r w:rsidRPr="00EB5090">
              <w:rPr>
                <w:rFonts w:ascii="Arial" w:hAnsi="Arial" w:cs="Arial"/>
              </w:rPr>
              <w:t xml:space="preserve"> RP</w:t>
            </w:r>
          </w:p>
        </w:tc>
        <w:tc>
          <w:tcPr>
            <w:tcW w:w="1134" w:type="dxa"/>
          </w:tcPr>
          <w:p w14:paraId="7D76CA64" w14:textId="125E26B8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</w:tr>
      <w:bookmarkEnd w:id="7"/>
      <w:tr w:rsidR="00761CE1" w:rsidRPr="00DA247A" w14:paraId="71F51ED0" w14:textId="049F15D0" w:rsidTr="00761CE1">
        <w:tc>
          <w:tcPr>
            <w:tcW w:w="959" w:type="dxa"/>
            <w:shd w:val="clear" w:color="auto" w:fill="auto"/>
          </w:tcPr>
          <w:p w14:paraId="2658F425" w14:textId="77777777" w:rsidR="00761CE1" w:rsidRPr="00DA247A" w:rsidRDefault="00761CE1" w:rsidP="00761CE1">
            <w:r w:rsidRPr="00DA247A">
              <w:t>14</w:t>
            </w:r>
          </w:p>
        </w:tc>
        <w:tc>
          <w:tcPr>
            <w:tcW w:w="1276" w:type="dxa"/>
            <w:shd w:val="clear" w:color="auto" w:fill="auto"/>
          </w:tcPr>
          <w:p w14:paraId="3D9AF3DA" w14:textId="751EC647" w:rsidR="00761CE1" w:rsidRPr="00C032FF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RP-24023-3</w:t>
            </w:r>
          </w:p>
        </w:tc>
        <w:tc>
          <w:tcPr>
            <w:tcW w:w="3402" w:type="dxa"/>
            <w:shd w:val="clear" w:color="auto" w:fill="auto"/>
          </w:tcPr>
          <w:p w14:paraId="7C89C5D0" w14:textId="5C071FEB" w:rsidR="00761CE1" w:rsidRPr="009A3C4A" w:rsidRDefault="00761CE1" w:rsidP="00761CE1">
            <w:r w:rsidRPr="009A3C4A">
              <w:t>TEI16_Test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6B1AD" w14:textId="0D337E1F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46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1134" w:type="dxa"/>
          </w:tcPr>
          <w:p w14:paraId="6614838F" w14:textId="588D1368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761CE1" w:rsidRPr="0045170C" w14:paraId="29D529CC" w14:textId="16D7E797" w:rsidTr="00761CE1">
        <w:tc>
          <w:tcPr>
            <w:tcW w:w="959" w:type="dxa"/>
            <w:shd w:val="clear" w:color="auto" w:fill="auto"/>
          </w:tcPr>
          <w:p w14:paraId="650FB9F4" w14:textId="77777777" w:rsidR="00761CE1" w:rsidRPr="00DA247A" w:rsidRDefault="00761CE1" w:rsidP="00761CE1">
            <w:r w:rsidRPr="00DA247A">
              <w:lastRenderedPageBreak/>
              <w:t>14</w:t>
            </w:r>
          </w:p>
        </w:tc>
        <w:tc>
          <w:tcPr>
            <w:tcW w:w="1276" w:type="dxa"/>
            <w:shd w:val="clear" w:color="auto" w:fill="auto"/>
          </w:tcPr>
          <w:p w14:paraId="275DC52C" w14:textId="0DDCC942" w:rsidR="00761CE1" w:rsidRPr="0096695B" w:rsidRDefault="00761CE1" w:rsidP="00761CE1">
            <w:pPr>
              <w:rPr>
                <w:rFonts w:ascii="Arial" w:hAnsi="Arial" w:cs="Arial"/>
                <w:highlight w:val="yellow"/>
              </w:rPr>
            </w:pPr>
            <w:r>
              <w:t>RP-240234-6</w:t>
            </w:r>
          </w:p>
        </w:tc>
        <w:tc>
          <w:tcPr>
            <w:tcW w:w="3402" w:type="dxa"/>
            <w:shd w:val="clear" w:color="auto" w:fill="auto"/>
          </w:tcPr>
          <w:p w14:paraId="5361E24E" w14:textId="388162B6" w:rsidR="00761CE1" w:rsidRPr="009A3C4A" w:rsidRDefault="00761CE1" w:rsidP="00761CE1">
            <w:r w:rsidRPr="009A3C4A">
              <w:t>TEI17_Test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33A273" w14:textId="0DA1F414" w:rsidR="00761CE1" w:rsidRPr="00EB5090" w:rsidRDefault="00761CE1" w:rsidP="00761CE1">
            <w:pPr>
              <w:jc w:val="right"/>
            </w:pPr>
            <w:r w:rsidRPr="00EB5090">
              <w:rPr>
                <w:rFonts w:ascii="Arial" w:hAnsi="Arial" w:cs="Arial"/>
              </w:rPr>
              <w:t>71+1 RP</w:t>
            </w:r>
          </w:p>
        </w:tc>
        <w:tc>
          <w:tcPr>
            <w:tcW w:w="1134" w:type="dxa"/>
          </w:tcPr>
          <w:p w14:paraId="73DC4553" w14:textId="17CBDC12" w:rsidR="00761CE1" w:rsidRPr="00EB5090" w:rsidRDefault="00315577" w:rsidP="00761C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761CE1" w:rsidRPr="00996D14" w14:paraId="737EE518" w14:textId="47F01F04" w:rsidTr="00761CE1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761CE1" w:rsidRPr="00996D14" w:rsidRDefault="00761CE1" w:rsidP="00761CE1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761CE1" w:rsidRPr="00996D14" w:rsidRDefault="00761CE1" w:rsidP="00761CE1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761CE1" w:rsidRPr="00996D14" w:rsidRDefault="00761CE1" w:rsidP="00761CE1">
            <w:pPr>
              <w:pStyle w:val="TAL"/>
              <w:rPr>
                <w:lang w:val="en-US"/>
              </w:rPr>
            </w:pPr>
            <w:r w:rsidRPr="00996D1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BED3B1" w14:textId="2F8AA159" w:rsidR="00761CE1" w:rsidRPr="00EB5090" w:rsidRDefault="00761CE1" w:rsidP="00761CE1">
            <w:pPr>
              <w:jc w:val="right"/>
            </w:pPr>
            <w:r w:rsidRPr="00EB5090">
              <w:t>1070+4 RP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1E2B039" w14:textId="2E8E7C47" w:rsidR="00761CE1" w:rsidRPr="00EB5090" w:rsidRDefault="00315577" w:rsidP="00761CE1">
            <w:pPr>
              <w:jc w:val="right"/>
            </w:pPr>
            <w:r>
              <w:t>106</w:t>
            </w:r>
          </w:p>
        </w:tc>
      </w:tr>
      <w:bookmarkEnd w:id="3"/>
    </w:tbl>
    <w:p w14:paraId="6627BADC" w14:textId="77777777" w:rsidR="007726AA" w:rsidRPr="005E2084" w:rsidRDefault="007726AA" w:rsidP="00B231F7"/>
    <w:bookmarkEnd w:id="0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3"/>
        <w:gridCol w:w="1219"/>
        <w:gridCol w:w="923"/>
      </w:tblGrid>
      <w:tr w:rsidR="00E1134A" w:rsidRPr="00300442" w14:paraId="07DA5B09" w14:textId="4EC81736" w:rsidTr="00E1134A">
        <w:tc>
          <w:tcPr>
            <w:tcW w:w="4513" w:type="dxa"/>
            <w:shd w:val="clear" w:color="auto" w:fill="CCFFFF"/>
          </w:tcPr>
          <w:p w14:paraId="18F5EEE4" w14:textId="77777777" w:rsidR="00E1134A" w:rsidRPr="005E2084" w:rsidRDefault="00E1134A" w:rsidP="00311C3B">
            <w:pPr>
              <w:pStyle w:val="TAH"/>
            </w:pPr>
            <w:bookmarkStart w:id="8" w:name="_Hlk98252787"/>
            <w:bookmarkStart w:id="9" w:name="_Hlk18427511"/>
            <w:r w:rsidRPr="005E2084">
              <w:t>TS</w:t>
            </w:r>
          </w:p>
        </w:tc>
        <w:tc>
          <w:tcPr>
            <w:tcW w:w="1219" w:type="dxa"/>
            <w:shd w:val="clear" w:color="auto" w:fill="CCFFFF"/>
          </w:tcPr>
          <w:p w14:paraId="2DDA683C" w14:textId="77777777" w:rsidR="00E1134A" w:rsidRPr="005E2084" w:rsidRDefault="00E1134A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23" w:type="dxa"/>
            <w:shd w:val="clear" w:color="auto" w:fill="CCFFFF"/>
          </w:tcPr>
          <w:p w14:paraId="2EDDA39C" w14:textId="77777777" w:rsidR="00E1134A" w:rsidRPr="005E2084" w:rsidRDefault="00E1134A" w:rsidP="00311C3B">
            <w:pPr>
              <w:pStyle w:val="TAH"/>
            </w:pPr>
            <w:r w:rsidRPr="005E2084">
              <w:t>Nr of TTCN CRs</w:t>
            </w:r>
          </w:p>
        </w:tc>
      </w:tr>
      <w:tr w:rsidR="00E1134A" w:rsidRPr="00E1057C" w14:paraId="62BA4CF2" w14:textId="496CE37F" w:rsidTr="00E1134A">
        <w:tc>
          <w:tcPr>
            <w:tcW w:w="4513" w:type="dxa"/>
          </w:tcPr>
          <w:p w14:paraId="5EE3270F" w14:textId="77777777" w:rsidR="00E1134A" w:rsidRPr="00E1057C" w:rsidRDefault="00E1134A" w:rsidP="00E1134A">
            <w:r w:rsidRPr="00E1057C">
              <w:t>34.108</w:t>
            </w:r>
          </w:p>
        </w:tc>
        <w:tc>
          <w:tcPr>
            <w:tcW w:w="1219" w:type="dxa"/>
            <w:vAlign w:val="bottom"/>
          </w:tcPr>
          <w:p w14:paraId="4B5E4C88" w14:textId="48A2E20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7BAACE53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4C90C93E" w14:textId="1892BCE0" w:rsidTr="00E1134A">
        <w:tc>
          <w:tcPr>
            <w:tcW w:w="4513" w:type="dxa"/>
          </w:tcPr>
          <w:p w14:paraId="79393705" w14:textId="77777777" w:rsidR="00E1134A" w:rsidRPr="00E1057C" w:rsidRDefault="00E1134A" w:rsidP="00E1134A">
            <w:r w:rsidRPr="00E1057C">
              <w:t>34.121-1</w:t>
            </w:r>
          </w:p>
        </w:tc>
        <w:tc>
          <w:tcPr>
            <w:tcW w:w="1219" w:type="dxa"/>
            <w:vAlign w:val="bottom"/>
          </w:tcPr>
          <w:p w14:paraId="2300A36B" w14:textId="628B897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6A8A0939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61E9EB14" w14:textId="3CFECDE7" w:rsidTr="00E1134A">
        <w:tc>
          <w:tcPr>
            <w:tcW w:w="4513" w:type="dxa"/>
          </w:tcPr>
          <w:p w14:paraId="69851AD3" w14:textId="77777777" w:rsidR="00E1134A" w:rsidRPr="00E1057C" w:rsidRDefault="00E1134A" w:rsidP="00E1134A">
            <w:r w:rsidRPr="00E1057C">
              <w:t>34.121-2</w:t>
            </w:r>
          </w:p>
        </w:tc>
        <w:tc>
          <w:tcPr>
            <w:tcW w:w="1219" w:type="dxa"/>
            <w:vAlign w:val="bottom"/>
          </w:tcPr>
          <w:p w14:paraId="3262FF8C" w14:textId="48685E7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1AF2711B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4B3F39F4" w14:textId="7A99DE3C" w:rsidTr="00E1134A">
        <w:tc>
          <w:tcPr>
            <w:tcW w:w="4513" w:type="dxa"/>
          </w:tcPr>
          <w:p w14:paraId="65EC4909" w14:textId="77777777" w:rsidR="00E1134A" w:rsidRPr="00E1057C" w:rsidRDefault="00E1134A" w:rsidP="00E1134A">
            <w:r w:rsidRPr="00E1057C">
              <w:t>34.122</w:t>
            </w:r>
          </w:p>
        </w:tc>
        <w:tc>
          <w:tcPr>
            <w:tcW w:w="1219" w:type="dxa"/>
            <w:vAlign w:val="bottom"/>
          </w:tcPr>
          <w:p w14:paraId="34BAD841" w14:textId="7C52FFD3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7F07045C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1057C" w14:paraId="469065A6" w14:textId="2FD00FA6" w:rsidTr="00E1134A">
        <w:tc>
          <w:tcPr>
            <w:tcW w:w="4513" w:type="dxa"/>
          </w:tcPr>
          <w:p w14:paraId="539F1B48" w14:textId="77777777" w:rsidR="00E1134A" w:rsidRPr="00E1057C" w:rsidRDefault="00E1134A" w:rsidP="00E1134A">
            <w:r w:rsidRPr="00E1057C">
              <w:t>34.123-1</w:t>
            </w:r>
          </w:p>
        </w:tc>
        <w:tc>
          <w:tcPr>
            <w:tcW w:w="1219" w:type="dxa"/>
            <w:vAlign w:val="bottom"/>
          </w:tcPr>
          <w:p w14:paraId="19E68A9A" w14:textId="3E416083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3C5FE992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5C6E3E0" w14:textId="67AF37AA" w:rsidTr="00E1134A">
        <w:tc>
          <w:tcPr>
            <w:tcW w:w="4513" w:type="dxa"/>
          </w:tcPr>
          <w:p w14:paraId="2C986274" w14:textId="77777777" w:rsidR="00E1134A" w:rsidRPr="007D5265" w:rsidRDefault="00E1134A" w:rsidP="00E1134A">
            <w:r w:rsidRPr="007D5265">
              <w:t>34.123-2</w:t>
            </w:r>
          </w:p>
        </w:tc>
        <w:tc>
          <w:tcPr>
            <w:tcW w:w="1219" w:type="dxa"/>
            <w:vAlign w:val="bottom"/>
          </w:tcPr>
          <w:p w14:paraId="6D05CB1D" w14:textId="0A44207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124E029C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0E87DEE2" w14:textId="772742E3" w:rsidTr="00E1134A">
        <w:tc>
          <w:tcPr>
            <w:tcW w:w="4513" w:type="dxa"/>
          </w:tcPr>
          <w:p w14:paraId="4A20F3F9" w14:textId="77777777" w:rsidR="00E1134A" w:rsidRPr="00773AE4" w:rsidRDefault="00E1134A" w:rsidP="00E1134A">
            <w:r w:rsidRPr="00773AE4">
              <w:t>34.123-3</w:t>
            </w:r>
          </w:p>
        </w:tc>
        <w:tc>
          <w:tcPr>
            <w:tcW w:w="1219" w:type="dxa"/>
            <w:vAlign w:val="bottom"/>
          </w:tcPr>
          <w:p w14:paraId="6D3C6B00" w14:textId="31570C7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41E1CD25" w14:textId="4C4688D1" w:rsidR="00E1134A" w:rsidRPr="00315577" w:rsidRDefault="00315577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2128094" w14:textId="3BD8C975" w:rsidTr="00E1134A">
        <w:tc>
          <w:tcPr>
            <w:tcW w:w="4513" w:type="dxa"/>
          </w:tcPr>
          <w:p w14:paraId="6307D901" w14:textId="77777777" w:rsidR="00E1134A" w:rsidRPr="00C72FA3" w:rsidRDefault="00E1134A" w:rsidP="00E1134A">
            <w:r w:rsidRPr="00C72FA3">
              <w:t>34.229-1</w:t>
            </w:r>
          </w:p>
        </w:tc>
        <w:tc>
          <w:tcPr>
            <w:tcW w:w="1219" w:type="dxa"/>
            <w:vAlign w:val="bottom"/>
          </w:tcPr>
          <w:p w14:paraId="3F1CD966" w14:textId="66DF4CF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50CCF652" w14:textId="5BCF0E66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36F02D8" w14:textId="77059B40" w:rsidTr="00E1134A">
        <w:tc>
          <w:tcPr>
            <w:tcW w:w="4513" w:type="dxa"/>
          </w:tcPr>
          <w:p w14:paraId="7ADB90F8" w14:textId="77777777" w:rsidR="00E1134A" w:rsidRPr="007D5265" w:rsidRDefault="00E1134A" w:rsidP="00E1134A">
            <w:r w:rsidRPr="007D5265">
              <w:t>34.229-2</w:t>
            </w:r>
          </w:p>
        </w:tc>
        <w:tc>
          <w:tcPr>
            <w:tcW w:w="1219" w:type="dxa"/>
            <w:vAlign w:val="bottom"/>
          </w:tcPr>
          <w:p w14:paraId="545566D0" w14:textId="2F44866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23" w:type="dxa"/>
          </w:tcPr>
          <w:p w14:paraId="6B5628FB" w14:textId="095818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2F174D2" w14:textId="094D9969" w:rsidTr="00E1134A">
        <w:tc>
          <w:tcPr>
            <w:tcW w:w="4513" w:type="dxa"/>
          </w:tcPr>
          <w:p w14:paraId="34CCF468" w14:textId="77777777" w:rsidR="00E1134A" w:rsidRPr="007D5265" w:rsidRDefault="00E1134A" w:rsidP="00E1134A">
            <w:r w:rsidRPr="007D5265">
              <w:t>34.229-3</w:t>
            </w:r>
          </w:p>
        </w:tc>
        <w:tc>
          <w:tcPr>
            <w:tcW w:w="1219" w:type="dxa"/>
            <w:vAlign w:val="bottom"/>
          </w:tcPr>
          <w:p w14:paraId="35C90EC0" w14:textId="3042570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7D47B4D6" w14:textId="79ADB1DA" w:rsidR="00E1134A" w:rsidRPr="00315577" w:rsidRDefault="00315577" w:rsidP="00E1134A">
            <w:pPr>
              <w:jc w:val="right"/>
            </w:pPr>
            <w:r w:rsidRPr="00315577">
              <w:t>3</w:t>
            </w:r>
          </w:p>
        </w:tc>
      </w:tr>
      <w:tr w:rsidR="00E1134A" w:rsidRPr="00831FDF" w14:paraId="71BD58CE" w14:textId="6BDDB90B" w:rsidTr="00E1134A">
        <w:tc>
          <w:tcPr>
            <w:tcW w:w="4513" w:type="dxa"/>
          </w:tcPr>
          <w:p w14:paraId="441B7887" w14:textId="77777777" w:rsidR="00E1134A" w:rsidRPr="00557755" w:rsidRDefault="00E1134A" w:rsidP="00E1134A">
            <w:r w:rsidRPr="00557755">
              <w:t>34.229-4</w:t>
            </w:r>
          </w:p>
        </w:tc>
        <w:tc>
          <w:tcPr>
            <w:tcW w:w="1219" w:type="dxa"/>
            <w:vAlign w:val="bottom"/>
          </w:tcPr>
          <w:p w14:paraId="6CEB9D85" w14:textId="45A069A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2606E64A" w14:textId="2ED530BD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BBB8206" w14:textId="03CA86DB" w:rsidTr="00E1134A">
        <w:tc>
          <w:tcPr>
            <w:tcW w:w="4513" w:type="dxa"/>
          </w:tcPr>
          <w:p w14:paraId="0804D252" w14:textId="0195B94A" w:rsidR="00E1134A" w:rsidRPr="00557755" w:rsidRDefault="00E1134A" w:rsidP="00E1134A">
            <w:r w:rsidRPr="00557755">
              <w:t>34.229-</w:t>
            </w:r>
            <w:r>
              <w:t>5</w:t>
            </w:r>
          </w:p>
        </w:tc>
        <w:tc>
          <w:tcPr>
            <w:tcW w:w="1219" w:type="dxa"/>
            <w:vAlign w:val="bottom"/>
          </w:tcPr>
          <w:p w14:paraId="3C055474" w14:textId="0929806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23" w:type="dxa"/>
          </w:tcPr>
          <w:p w14:paraId="3385B69D" w14:textId="0CC38AF4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C72FA3" w14:paraId="5D2042CF" w14:textId="372C7C16" w:rsidTr="00E1134A">
        <w:tc>
          <w:tcPr>
            <w:tcW w:w="4513" w:type="dxa"/>
          </w:tcPr>
          <w:p w14:paraId="0823E474" w14:textId="77777777" w:rsidR="00E1134A" w:rsidRPr="00C72FA3" w:rsidRDefault="00E1134A" w:rsidP="00E1134A">
            <w:r w:rsidRPr="00C72FA3">
              <w:t>36.508</w:t>
            </w:r>
          </w:p>
        </w:tc>
        <w:tc>
          <w:tcPr>
            <w:tcW w:w="1219" w:type="dxa"/>
            <w:vAlign w:val="bottom"/>
          </w:tcPr>
          <w:p w14:paraId="63FFF29B" w14:textId="0AA2556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23" w:type="dxa"/>
          </w:tcPr>
          <w:p w14:paraId="6D0B148C" w14:textId="27A8B9D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9BD9B69" w14:textId="020D350C" w:rsidTr="00E1134A">
        <w:tc>
          <w:tcPr>
            <w:tcW w:w="4513" w:type="dxa"/>
          </w:tcPr>
          <w:p w14:paraId="39AFD418" w14:textId="77777777" w:rsidR="00E1134A" w:rsidRPr="007D5265" w:rsidRDefault="00E1134A" w:rsidP="00E1134A">
            <w:r w:rsidRPr="007D5265">
              <w:t>36.509</w:t>
            </w:r>
          </w:p>
        </w:tc>
        <w:tc>
          <w:tcPr>
            <w:tcW w:w="1219" w:type="dxa"/>
            <w:vAlign w:val="bottom"/>
          </w:tcPr>
          <w:p w14:paraId="29686ED8" w14:textId="14B61D0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26710AF2" w14:textId="68E7A3C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32A94" w14:paraId="1E4C7C4E" w14:textId="7E79FB86" w:rsidTr="00E1134A">
        <w:tc>
          <w:tcPr>
            <w:tcW w:w="4513" w:type="dxa"/>
          </w:tcPr>
          <w:p w14:paraId="59FFFF82" w14:textId="44AF2515" w:rsidR="00E1134A" w:rsidRPr="00A32A94" w:rsidRDefault="00E1134A" w:rsidP="00E1134A">
            <w:r w:rsidRPr="00A32A94">
              <w:t>36.521-1</w:t>
            </w:r>
          </w:p>
        </w:tc>
        <w:tc>
          <w:tcPr>
            <w:tcW w:w="1219" w:type="dxa"/>
            <w:vAlign w:val="bottom"/>
          </w:tcPr>
          <w:p w14:paraId="4CF9FB70" w14:textId="54C3C18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23" w:type="dxa"/>
          </w:tcPr>
          <w:p w14:paraId="2D2FD008" w14:textId="450CC03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944D8DB" w14:textId="0073C486" w:rsidTr="00E1134A">
        <w:tc>
          <w:tcPr>
            <w:tcW w:w="4513" w:type="dxa"/>
          </w:tcPr>
          <w:p w14:paraId="7749750E" w14:textId="77777777" w:rsidR="00E1134A" w:rsidRPr="007D5265" w:rsidRDefault="00E1134A" w:rsidP="00E1134A">
            <w:r w:rsidRPr="007D5265">
              <w:t>36.521-2</w:t>
            </w:r>
          </w:p>
        </w:tc>
        <w:tc>
          <w:tcPr>
            <w:tcW w:w="1219" w:type="dxa"/>
            <w:vAlign w:val="bottom"/>
          </w:tcPr>
          <w:p w14:paraId="581C872E" w14:textId="0038518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23" w:type="dxa"/>
          </w:tcPr>
          <w:p w14:paraId="597ADB88" w14:textId="68CDA60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593B78" w14:paraId="0AC0D217" w14:textId="63A02C8E" w:rsidTr="00E1134A">
        <w:tc>
          <w:tcPr>
            <w:tcW w:w="4513" w:type="dxa"/>
          </w:tcPr>
          <w:p w14:paraId="41402B57" w14:textId="77777777" w:rsidR="00E1134A" w:rsidRPr="00593B78" w:rsidRDefault="00E1134A" w:rsidP="00E1134A">
            <w:r w:rsidRPr="00593B78">
              <w:t>36.521-3</w:t>
            </w:r>
          </w:p>
        </w:tc>
        <w:tc>
          <w:tcPr>
            <w:tcW w:w="1219" w:type="dxa"/>
            <w:vAlign w:val="bottom"/>
          </w:tcPr>
          <w:p w14:paraId="55CB8404" w14:textId="2995513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23" w:type="dxa"/>
          </w:tcPr>
          <w:p w14:paraId="7B947E5E" w14:textId="7770D856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55B68C3F" w14:textId="5656DCDF" w:rsidTr="00E1134A">
        <w:tc>
          <w:tcPr>
            <w:tcW w:w="4513" w:type="dxa"/>
          </w:tcPr>
          <w:p w14:paraId="10385242" w14:textId="462A0809" w:rsidR="00E1134A" w:rsidRPr="00593B78" w:rsidRDefault="00E1134A" w:rsidP="00E1134A">
            <w:r w:rsidRPr="00593B78">
              <w:t>36.521-</w:t>
            </w:r>
            <w:r>
              <w:t>4</w:t>
            </w:r>
          </w:p>
        </w:tc>
        <w:tc>
          <w:tcPr>
            <w:tcW w:w="1219" w:type="dxa"/>
            <w:vAlign w:val="bottom"/>
          </w:tcPr>
          <w:p w14:paraId="5BB85B15" w14:textId="6C7E4EF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23" w:type="dxa"/>
          </w:tcPr>
          <w:p w14:paraId="4A8B1BCE" w14:textId="0BB325D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593B78" w14:paraId="2335C908" w14:textId="66FAF524" w:rsidTr="00E1134A">
        <w:tc>
          <w:tcPr>
            <w:tcW w:w="4513" w:type="dxa"/>
          </w:tcPr>
          <w:p w14:paraId="22486C3D" w14:textId="0D5EABAD" w:rsidR="00E1134A" w:rsidRPr="00593B78" w:rsidRDefault="00E1134A" w:rsidP="00E1134A">
            <w:r w:rsidRPr="00593B78">
              <w:t>36.523-1</w:t>
            </w:r>
          </w:p>
        </w:tc>
        <w:tc>
          <w:tcPr>
            <w:tcW w:w="1219" w:type="dxa"/>
            <w:vAlign w:val="bottom"/>
          </w:tcPr>
          <w:p w14:paraId="4F6D1642" w14:textId="7B88B92C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23" w:type="dxa"/>
          </w:tcPr>
          <w:p w14:paraId="26FBC15D" w14:textId="5E33F844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8F3A891" w14:textId="17E672E2" w:rsidTr="00E1134A">
        <w:tc>
          <w:tcPr>
            <w:tcW w:w="4513" w:type="dxa"/>
          </w:tcPr>
          <w:p w14:paraId="616DECE1" w14:textId="77777777" w:rsidR="00E1134A" w:rsidRPr="007D5265" w:rsidRDefault="00E1134A" w:rsidP="00E1134A">
            <w:r w:rsidRPr="007D5265">
              <w:t>36.523-2</w:t>
            </w:r>
          </w:p>
        </w:tc>
        <w:tc>
          <w:tcPr>
            <w:tcW w:w="1219" w:type="dxa"/>
            <w:vAlign w:val="bottom"/>
          </w:tcPr>
          <w:p w14:paraId="51255DB0" w14:textId="4CF03BF2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23" w:type="dxa"/>
          </w:tcPr>
          <w:p w14:paraId="2187FCA2" w14:textId="3B54FAF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217A6CB" w14:textId="5B988CD0" w:rsidTr="00E1134A">
        <w:tc>
          <w:tcPr>
            <w:tcW w:w="4513" w:type="dxa"/>
          </w:tcPr>
          <w:p w14:paraId="3696BB16" w14:textId="77777777" w:rsidR="00E1134A" w:rsidRPr="007D5265" w:rsidRDefault="00E1134A" w:rsidP="00E1134A">
            <w:r w:rsidRPr="007D5265">
              <w:t>36.523-3</w:t>
            </w:r>
          </w:p>
        </w:tc>
        <w:tc>
          <w:tcPr>
            <w:tcW w:w="1219" w:type="dxa"/>
            <w:vAlign w:val="bottom"/>
          </w:tcPr>
          <w:p w14:paraId="4F9410EF" w14:textId="281CCEF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7E5A87C6" w14:textId="45660412" w:rsidR="00E1134A" w:rsidRPr="00315577" w:rsidRDefault="00315577" w:rsidP="00E1134A">
            <w:pPr>
              <w:jc w:val="right"/>
            </w:pPr>
            <w:r w:rsidRPr="00315577">
              <w:t>12</w:t>
            </w:r>
          </w:p>
        </w:tc>
      </w:tr>
      <w:tr w:rsidR="00E1134A" w:rsidRPr="00831FDF" w14:paraId="423AD31C" w14:textId="0155F9F5" w:rsidTr="00E1134A">
        <w:tc>
          <w:tcPr>
            <w:tcW w:w="4513" w:type="dxa"/>
          </w:tcPr>
          <w:p w14:paraId="1066C14B" w14:textId="4F7816FF" w:rsidR="00E1134A" w:rsidRPr="007D5265" w:rsidRDefault="00E1134A" w:rsidP="00E1134A">
            <w:r>
              <w:t>36.579-1</w:t>
            </w:r>
          </w:p>
        </w:tc>
        <w:tc>
          <w:tcPr>
            <w:tcW w:w="1219" w:type="dxa"/>
            <w:vAlign w:val="bottom"/>
          </w:tcPr>
          <w:p w14:paraId="51122459" w14:textId="79F0D11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23" w:type="dxa"/>
          </w:tcPr>
          <w:p w14:paraId="40095CD3" w14:textId="41114F1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01545DF6" w14:textId="1B8F211B" w:rsidTr="00E1134A">
        <w:tc>
          <w:tcPr>
            <w:tcW w:w="4513" w:type="dxa"/>
          </w:tcPr>
          <w:p w14:paraId="65C1A572" w14:textId="77777777" w:rsidR="00E1134A" w:rsidRPr="007D5265" w:rsidRDefault="00E1134A" w:rsidP="00E1134A">
            <w:r>
              <w:t>36.579-2</w:t>
            </w:r>
          </w:p>
        </w:tc>
        <w:tc>
          <w:tcPr>
            <w:tcW w:w="1219" w:type="dxa"/>
            <w:vAlign w:val="bottom"/>
          </w:tcPr>
          <w:p w14:paraId="50F5032B" w14:textId="64C2B47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23" w:type="dxa"/>
          </w:tcPr>
          <w:p w14:paraId="62877304" w14:textId="302E0DE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535C2B7" w14:textId="5A3C6E94" w:rsidTr="00E1134A">
        <w:tc>
          <w:tcPr>
            <w:tcW w:w="4513" w:type="dxa"/>
          </w:tcPr>
          <w:p w14:paraId="1CA5635C" w14:textId="77777777" w:rsidR="00E1134A" w:rsidRPr="007D5265" w:rsidRDefault="00E1134A" w:rsidP="00E1134A">
            <w:r>
              <w:t>36.579-3</w:t>
            </w:r>
          </w:p>
        </w:tc>
        <w:tc>
          <w:tcPr>
            <w:tcW w:w="1219" w:type="dxa"/>
            <w:vAlign w:val="bottom"/>
          </w:tcPr>
          <w:p w14:paraId="0FE194B8" w14:textId="02BCDA5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5C132315" w14:textId="120943A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5F8439A" w14:textId="3459006B" w:rsidTr="00E1134A">
        <w:tc>
          <w:tcPr>
            <w:tcW w:w="4513" w:type="dxa"/>
          </w:tcPr>
          <w:p w14:paraId="5A7BE628" w14:textId="77777777" w:rsidR="00E1134A" w:rsidRPr="007D5265" w:rsidRDefault="00E1134A" w:rsidP="00E1134A">
            <w:r>
              <w:t>36.579-4</w:t>
            </w:r>
          </w:p>
        </w:tc>
        <w:tc>
          <w:tcPr>
            <w:tcW w:w="1219" w:type="dxa"/>
            <w:vAlign w:val="bottom"/>
          </w:tcPr>
          <w:p w14:paraId="5E397A26" w14:textId="7145C4D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E0FFA0A" w14:textId="17149C7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35C604C" w14:textId="0C8C17DF" w:rsidTr="00E1134A">
        <w:tc>
          <w:tcPr>
            <w:tcW w:w="4513" w:type="dxa"/>
          </w:tcPr>
          <w:p w14:paraId="404628FC" w14:textId="77777777" w:rsidR="00E1134A" w:rsidRPr="007D5265" w:rsidRDefault="00E1134A" w:rsidP="00E1134A">
            <w:r>
              <w:t>36.579-5</w:t>
            </w:r>
          </w:p>
        </w:tc>
        <w:tc>
          <w:tcPr>
            <w:tcW w:w="1219" w:type="dxa"/>
            <w:vAlign w:val="bottom"/>
          </w:tcPr>
          <w:p w14:paraId="5E9F34AB" w14:textId="40FD3E9C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1CB47E42" w14:textId="0668B401" w:rsidR="00E1134A" w:rsidRPr="00315577" w:rsidRDefault="00315577" w:rsidP="00E1134A">
            <w:pPr>
              <w:jc w:val="right"/>
            </w:pPr>
            <w:r w:rsidRPr="00315577">
              <w:t>2</w:t>
            </w:r>
          </w:p>
        </w:tc>
      </w:tr>
      <w:tr w:rsidR="00E1134A" w:rsidRPr="00A90EB0" w14:paraId="1CB63E6D" w14:textId="43841FA0" w:rsidTr="00E1134A">
        <w:tc>
          <w:tcPr>
            <w:tcW w:w="4513" w:type="dxa"/>
          </w:tcPr>
          <w:p w14:paraId="19E737E7" w14:textId="77777777" w:rsidR="00E1134A" w:rsidRPr="007D5265" w:rsidRDefault="00E1134A" w:rsidP="00E1134A">
            <w:r>
              <w:t>36.579-6</w:t>
            </w:r>
          </w:p>
        </w:tc>
        <w:tc>
          <w:tcPr>
            <w:tcW w:w="1219" w:type="dxa"/>
            <w:vAlign w:val="bottom"/>
          </w:tcPr>
          <w:p w14:paraId="565848CC" w14:textId="1952FE6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23" w:type="dxa"/>
          </w:tcPr>
          <w:p w14:paraId="13ED9693" w14:textId="623CA73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90EB0" w14:paraId="711986B1" w14:textId="1D3916C4" w:rsidTr="00E1134A">
        <w:tc>
          <w:tcPr>
            <w:tcW w:w="4513" w:type="dxa"/>
          </w:tcPr>
          <w:p w14:paraId="168597D8" w14:textId="77777777" w:rsidR="00E1134A" w:rsidRPr="007D5265" w:rsidRDefault="00E1134A" w:rsidP="00E1134A">
            <w:r>
              <w:lastRenderedPageBreak/>
              <w:t>36.579-7</w:t>
            </w:r>
          </w:p>
        </w:tc>
        <w:tc>
          <w:tcPr>
            <w:tcW w:w="1219" w:type="dxa"/>
            <w:vAlign w:val="bottom"/>
          </w:tcPr>
          <w:p w14:paraId="1E1EEE72" w14:textId="3DB5058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23" w:type="dxa"/>
          </w:tcPr>
          <w:p w14:paraId="23AE4F00" w14:textId="0DBAD994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5F41E6BC" w14:textId="3DA98127" w:rsidTr="00E1134A">
        <w:tc>
          <w:tcPr>
            <w:tcW w:w="4513" w:type="dxa"/>
          </w:tcPr>
          <w:p w14:paraId="7F299ACB" w14:textId="1101D961" w:rsidR="00E1134A" w:rsidRPr="007D5265" w:rsidRDefault="00E1134A" w:rsidP="00E1134A">
            <w:r>
              <w:t>36.579-8</w:t>
            </w:r>
          </w:p>
        </w:tc>
        <w:tc>
          <w:tcPr>
            <w:tcW w:w="1219" w:type="dxa"/>
            <w:vAlign w:val="bottom"/>
          </w:tcPr>
          <w:p w14:paraId="7A245E8B" w14:textId="40287D9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604C03FD" w14:textId="45A6B37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40A4A05C" w14:textId="04B3D01C" w:rsidTr="00E1134A">
        <w:tc>
          <w:tcPr>
            <w:tcW w:w="4513" w:type="dxa"/>
          </w:tcPr>
          <w:p w14:paraId="7E3DB4BA" w14:textId="1E528302" w:rsidR="00E1134A" w:rsidRPr="007D5265" w:rsidRDefault="00E1134A" w:rsidP="00E1134A">
            <w:r>
              <w:t>36.579-9</w:t>
            </w:r>
          </w:p>
        </w:tc>
        <w:tc>
          <w:tcPr>
            <w:tcW w:w="1219" w:type="dxa"/>
            <w:vAlign w:val="bottom"/>
          </w:tcPr>
          <w:p w14:paraId="204B3C22" w14:textId="1C68A8E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014EA1DF" w14:textId="5A48855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CB8AEEA" w14:textId="1386B8AB" w:rsidTr="00E1134A">
        <w:tc>
          <w:tcPr>
            <w:tcW w:w="4513" w:type="dxa"/>
          </w:tcPr>
          <w:p w14:paraId="7B513061" w14:textId="77777777" w:rsidR="00E1134A" w:rsidRPr="005E2084" w:rsidRDefault="00E1134A" w:rsidP="00E1134A">
            <w:r w:rsidRPr="005E2084">
              <w:t>36.903</w:t>
            </w:r>
          </w:p>
        </w:tc>
        <w:tc>
          <w:tcPr>
            <w:tcW w:w="1219" w:type="dxa"/>
            <w:vAlign w:val="bottom"/>
          </w:tcPr>
          <w:p w14:paraId="74B9F1A5" w14:textId="75CF52E6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1C784340" w14:textId="0988CB8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1EF63E7F" w14:textId="3F1C7A6C" w:rsidTr="00E1134A">
        <w:tc>
          <w:tcPr>
            <w:tcW w:w="4513" w:type="dxa"/>
          </w:tcPr>
          <w:p w14:paraId="641B177B" w14:textId="77777777" w:rsidR="00E1134A" w:rsidRPr="005E2084" w:rsidRDefault="00E1134A" w:rsidP="00E1134A">
            <w:r>
              <w:t>36.904</w:t>
            </w:r>
          </w:p>
        </w:tc>
        <w:tc>
          <w:tcPr>
            <w:tcW w:w="1219" w:type="dxa"/>
            <w:vAlign w:val="bottom"/>
          </w:tcPr>
          <w:p w14:paraId="7E60A6AB" w14:textId="420D9C2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CE6D7EB" w14:textId="5E18627E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62566D1" w14:textId="5DAEC60E" w:rsidTr="00E1134A">
        <w:tc>
          <w:tcPr>
            <w:tcW w:w="4513" w:type="dxa"/>
          </w:tcPr>
          <w:p w14:paraId="67C845BB" w14:textId="77777777" w:rsidR="00E1134A" w:rsidRPr="005E2084" w:rsidRDefault="00E1134A" w:rsidP="00E1134A">
            <w:r>
              <w:t>36.905</w:t>
            </w:r>
          </w:p>
        </w:tc>
        <w:tc>
          <w:tcPr>
            <w:tcW w:w="1219" w:type="dxa"/>
            <w:vAlign w:val="bottom"/>
          </w:tcPr>
          <w:p w14:paraId="09280E99" w14:textId="5915541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60C4BA21" w14:textId="2C50A9AC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1A07FCD7" w14:textId="78A9AD7D" w:rsidTr="00E1134A">
        <w:tc>
          <w:tcPr>
            <w:tcW w:w="4513" w:type="dxa"/>
          </w:tcPr>
          <w:p w14:paraId="13E6502C" w14:textId="77777777" w:rsidR="00E1134A" w:rsidRPr="005E2084" w:rsidRDefault="00E1134A" w:rsidP="00E1134A">
            <w:r>
              <w:t>36.978</w:t>
            </w:r>
          </w:p>
        </w:tc>
        <w:tc>
          <w:tcPr>
            <w:tcW w:w="1219" w:type="dxa"/>
            <w:vAlign w:val="bottom"/>
          </w:tcPr>
          <w:p w14:paraId="059E5F5C" w14:textId="4D85C86F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27BD08D1" w14:textId="211268D0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F1EDEF3" w14:textId="4105D548" w:rsidTr="00E1134A">
        <w:tc>
          <w:tcPr>
            <w:tcW w:w="4513" w:type="dxa"/>
          </w:tcPr>
          <w:p w14:paraId="3F7B7F73" w14:textId="77777777" w:rsidR="00E1134A" w:rsidRPr="005E2084" w:rsidRDefault="00E1134A" w:rsidP="00E1134A">
            <w:r>
              <w:t>37.544</w:t>
            </w:r>
          </w:p>
        </w:tc>
        <w:tc>
          <w:tcPr>
            <w:tcW w:w="1219" w:type="dxa"/>
            <w:vAlign w:val="bottom"/>
          </w:tcPr>
          <w:p w14:paraId="7FD53338" w14:textId="32B4B07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311AE062" w14:textId="24C3EBC1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03563" w14:paraId="03B4673A" w14:textId="3B776051" w:rsidTr="00E1134A">
        <w:tc>
          <w:tcPr>
            <w:tcW w:w="4513" w:type="dxa"/>
          </w:tcPr>
          <w:p w14:paraId="0E5BF7D5" w14:textId="77777777" w:rsidR="00E1134A" w:rsidRPr="00A03563" w:rsidRDefault="00E1134A" w:rsidP="00E1134A">
            <w:r w:rsidRPr="00A03563">
              <w:t>37.571-1</w:t>
            </w:r>
          </w:p>
        </w:tc>
        <w:tc>
          <w:tcPr>
            <w:tcW w:w="1219" w:type="dxa"/>
            <w:vAlign w:val="bottom"/>
          </w:tcPr>
          <w:p w14:paraId="793F5B0D" w14:textId="0EE2635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23" w:type="dxa"/>
          </w:tcPr>
          <w:p w14:paraId="0E94F62A" w14:textId="7F8D68B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D596FD7" w14:textId="1D27D64C" w:rsidTr="00E1134A">
        <w:tc>
          <w:tcPr>
            <w:tcW w:w="4513" w:type="dxa"/>
          </w:tcPr>
          <w:p w14:paraId="3AE8D7DD" w14:textId="77777777" w:rsidR="00E1134A" w:rsidRPr="005E2084" w:rsidRDefault="00E1134A" w:rsidP="00E1134A">
            <w:r>
              <w:t>37.571-2</w:t>
            </w:r>
          </w:p>
        </w:tc>
        <w:tc>
          <w:tcPr>
            <w:tcW w:w="1219" w:type="dxa"/>
            <w:vAlign w:val="bottom"/>
          </w:tcPr>
          <w:p w14:paraId="11AE112E" w14:textId="5636E16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DD5C7A8" w14:textId="49FE655D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16E3623" w14:textId="00429EDB" w:rsidTr="00E1134A">
        <w:tc>
          <w:tcPr>
            <w:tcW w:w="4513" w:type="dxa"/>
          </w:tcPr>
          <w:p w14:paraId="1B2475F5" w14:textId="77777777" w:rsidR="00E1134A" w:rsidRPr="005E2084" w:rsidRDefault="00E1134A" w:rsidP="00E1134A">
            <w:r>
              <w:t>37.571-3</w:t>
            </w:r>
          </w:p>
        </w:tc>
        <w:tc>
          <w:tcPr>
            <w:tcW w:w="1219" w:type="dxa"/>
            <w:vAlign w:val="bottom"/>
          </w:tcPr>
          <w:p w14:paraId="60CDEC61" w14:textId="3DEDA68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56F21DCD" w14:textId="2FD0B725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0F22F91D" w14:textId="7EC5A6E9" w:rsidTr="00E1134A">
        <w:tc>
          <w:tcPr>
            <w:tcW w:w="4513" w:type="dxa"/>
          </w:tcPr>
          <w:p w14:paraId="1C1FAF70" w14:textId="77777777" w:rsidR="00E1134A" w:rsidRPr="005E2084" w:rsidRDefault="00E1134A" w:rsidP="00E1134A">
            <w:r>
              <w:t>37.571-4</w:t>
            </w:r>
          </w:p>
        </w:tc>
        <w:tc>
          <w:tcPr>
            <w:tcW w:w="1219" w:type="dxa"/>
            <w:vAlign w:val="bottom"/>
          </w:tcPr>
          <w:p w14:paraId="069A238C" w14:textId="4E57AE01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62526CC0" w14:textId="772A3E28" w:rsidR="00E1134A" w:rsidRPr="00315577" w:rsidRDefault="00315577" w:rsidP="00E1134A">
            <w:pPr>
              <w:jc w:val="right"/>
            </w:pPr>
            <w:r w:rsidRPr="00315577">
              <w:t>5</w:t>
            </w:r>
          </w:p>
        </w:tc>
      </w:tr>
      <w:tr w:rsidR="00E1134A" w:rsidRPr="00831FDF" w14:paraId="1C0ECD83" w14:textId="63C0DC93" w:rsidTr="00E1134A">
        <w:tc>
          <w:tcPr>
            <w:tcW w:w="4513" w:type="dxa"/>
          </w:tcPr>
          <w:p w14:paraId="4BBB8E93" w14:textId="77777777" w:rsidR="00E1134A" w:rsidRPr="005E2084" w:rsidRDefault="00E1134A" w:rsidP="00E1134A">
            <w:r w:rsidRPr="005E2084">
              <w:t>37.571-5</w:t>
            </w:r>
          </w:p>
        </w:tc>
        <w:tc>
          <w:tcPr>
            <w:tcW w:w="1219" w:type="dxa"/>
            <w:vAlign w:val="bottom"/>
          </w:tcPr>
          <w:p w14:paraId="75596A5A" w14:textId="5241060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23" w:type="dxa"/>
          </w:tcPr>
          <w:p w14:paraId="0251ED72" w14:textId="7777777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7699DE8" w14:textId="00B52A86" w:rsidTr="00E1134A">
        <w:tc>
          <w:tcPr>
            <w:tcW w:w="4513" w:type="dxa"/>
          </w:tcPr>
          <w:p w14:paraId="7EEEDCAD" w14:textId="77777777" w:rsidR="00E1134A" w:rsidRPr="005E2084" w:rsidRDefault="00E1134A" w:rsidP="00E1134A">
            <w:r w:rsidRPr="005E2084">
              <w:t>37.901</w:t>
            </w:r>
          </w:p>
        </w:tc>
        <w:tc>
          <w:tcPr>
            <w:tcW w:w="1219" w:type="dxa"/>
            <w:vAlign w:val="bottom"/>
          </w:tcPr>
          <w:p w14:paraId="2C94D1A2" w14:textId="3902EA64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643B0632" w14:textId="3150480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D717B38" w14:textId="754510B9" w:rsidTr="00E1134A">
        <w:tc>
          <w:tcPr>
            <w:tcW w:w="4513" w:type="dxa"/>
          </w:tcPr>
          <w:p w14:paraId="39DB9CC8" w14:textId="77777777" w:rsidR="00E1134A" w:rsidRPr="005E2084" w:rsidRDefault="00E1134A" w:rsidP="00E1134A">
            <w:r w:rsidRPr="005E2084">
              <w:t>37.901</w:t>
            </w:r>
            <w:r>
              <w:t>-5</w:t>
            </w:r>
          </w:p>
        </w:tc>
        <w:tc>
          <w:tcPr>
            <w:tcW w:w="1219" w:type="dxa"/>
            <w:vAlign w:val="bottom"/>
          </w:tcPr>
          <w:p w14:paraId="391A73C8" w14:textId="13539A13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46D8924D" w14:textId="3254B01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FDAA673" w14:textId="02538AE5" w:rsidTr="00E1134A">
        <w:tc>
          <w:tcPr>
            <w:tcW w:w="4513" w:type="dxa"/>
          </w:tcPr>
          <w:p w14:paraId="05911F17" w14:textId="590F6B05" w:rsidR="00E1134A" w:rsidRPr="005E2084" w:rsidRDefault="00E1134A" w:rsidP="00E1134A">
            <w:r>
              <w:t>38.508-1</w:t>
            </w:r>
          </w:p>
        </w:tc>
        <w:tc>
          <w:tcPr>
            <w:tcW w:w="1219" w:type="dxa"/>
            <w:vAlign w:val="bottom"/>
          </w:tcPr>
          <w:p w14:paraId="2B625FB1" w14:textId="0D0F7C2F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3" w:type="dxa"/>
          </w:tcPr>
          <w:p w14:paraId="77FDD4D3" w14:textId="4A81AC53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BAE127A" w14:textId="6D99B0CB" w:rsidTr="00E1134A">
        <w:tc>
          <w:tcPr>
            <w:tcW w:w="4513" w:type="dxa"/>
          </w:tcPr>
          <w:p w14:paraId="62307719" w14:textId="03F21692" w:rsidR="00E1134A" w:rsidRPr="005E2084" w:rsidRDefault="00E1134A" w:rsidP="00E1134A">
            <w:r>
              <w:t>38.508-2</w:t>
            </w:r>
          </w:p>
        </w:tc>
        <w:tc>
          <w:tcPr>
            <w:tcW w:w="1219" w:type="dxa"/>
            <w:vAlign w:val="bottom"/>
          </w:tcPr>
          <w:p w14:paraId="7855D471" w14:textId="15F9751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23" w:type="dxa"/>
          </w:tcPr>
          <w:p w14:paraId="0FC3F581" w14:textId="44496FD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363292BE" w14:textId="3B6F64C2" w:rsidTr="00E1134A">
        <w:tc>
          <w:tcPr>
            <w:tcW w:w="4513" w:type="dxa"/>
          </w:tcPr>
          <w:p w14:paraId="1007D081" w14:textId="77777777" w:rsidR="00E1134A" w:rsidRPr="005E2084" w:rsidRDefault="00E1134A" w:rsidP="00E1134A">
            <w:r>
              <w:t>38.509</w:t>
            </w:r>
          </w:p>
        </w:tc>
        <w:tc>
          <w:tcPr>
            <w:tcW w:w="1219" w:type="dxa"/>
            <w:vAlign w:val="bottom"/>
          </w:tcPr>
          <w:p w14:paraId="16D693D9" w14:textId="04826A3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40F29B0A" w14:textId="5312CE2B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2E48F9F" w14:textId="35ADD4B6" w:rsidTr="00E1134A">
        <w:tc>
          <w:tcPr>
            <w:tcW w:w="4513" w:type="dxa"/>
          </w:tcPr>
          <w:p w14:paraId="4D346122" w14:textId="3E0FF602" w:rsidR="00E1134A" w:rsidRPr="005E2084" w:rsidRDefault="00E1134A" w:rsidP="00E1134A">
            <w:r>
              <w:t>38.521-1</w:t>
            </w:r>
          </w:p>
        </w:tc>
        <w:tc>
          <w:tcPr>
            <w:tcW w:w="1219" w:type="dxa"/>
            <w:vAlign w:val="bottom"/>
          </w:tcPr>
          <w:p w14:paraId="6D7F3495" w14:textId="18F05087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923" w:type="dxa"/>
          </w:tcPr>
          <w:p w14:paraId="44113329" w14:textId="1D58AF51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FC4341" w14:paraId="6F260DC2" w14:textId="1272B5CB" w:rsidTr="00E1134A">
        <w:tc>
          <w:tcPr>
            <w:tcW w:w="4513" w:type="dxa"/>
          </w:tcPr>
          <w:p w14:paraId="7566BDE5" w14:textId="77777777" w:rsidR="00E1134A" w:rsidRPr="00FC4341" w:rsidRDefault="00E1134A" w:rsidP="00E1134A">
            <w:r w:rsidRPr="00FC4341">
              <w:t>38.521-2</w:t>
            </w:r>
          </w:p>
        </w:tc>
        <w:tc>
          <w:tcPr>
            <w:tcW w:w="1219" w:type="dxa"/>
            <w:vAlign w:val="bottom"/>
          </w:tcPr>
          <w:p w14:paraId="018FF30E" w14:textId="0A49790F" w:rsidR="00E1134A" w:rsidRPr="009A3C4A" w:rsidRDefault="00E1134A" w:rsidP="00E1134A">
            <w:pPr>
              <w:jc w:val="right"/>
              <w:rPr>
                <w:color w:val="D9D9D9" w:themeColor="background1" w:themeShade="D9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23" w:type="dxa"/>
          </w:tcPr>
          <w:p w14:paraId="0A6C131E" w14:textId="38CA8936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AEDF5D6" w14:textId="1918C4B7" w:rsidTr="00E1134A">
        <w:tc>
          <w:tcPr>
            <w:tcW w:w="4513" w:type="dxa"/>
          </w:tcPr>
          <w:p w14:paraId="21EAC919" w14:textId="4626CDCA" w:rsidR="00E1134A" w:rsidRPr="005E2084" w:rsidRDefault="00E1134A" w:rsidP="00E1134A">
            <w:r>
              <w:t>38.521-3</w:t>
            </w:r>
          </w:p>
        </w:tc>
        <w:tc>
          <w:tcPr>
            <w:tcW w:w="1219" w:type="dxa"/>
            <w:vAlign w:val="bottom"/>
          </w:tcPr>
          <w:p w14:paraId="47317875" w14:textId="41F9707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23" w:type="dxa"/>
          </w:tcPr>
          <w:p w14:paraId="4FE6F912" w14:textId="600416B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270FE711" w14:textId="286A79D2" w:rsidTr="00E1134A">
        <w:tc>
          <w:tcPr>
            <w:tcW w:w="4513" w:type="dxa"/>
          </w:tcPr>
          <w:p w14:paraId="45FD0BD4" w14:textId="7D93AD9F" w:rsidR="00E1134A" w:rsidRPr="005E2084" w:rsidRDefault="00E1134A" w:rsidP="00E1134A">
            <w:r>
              <w:t>38.521-4</w:t>
            </w:r>
          </w:p>
        </w:tc>
        <w:tc>
          <w:tcPr>
            <w:tcW w:w="1219" w:type="dxa"/>
            <w:vAlign w:val="bottom"/>
          </w:tcPr>
          <w:p w14:paraId="17BB8BE0" w14:textId="15D264C8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23" w:type="dxa"/>
          </w:tcPr>
          <w:p w14:paraId="10F1CB46" w14:textId="29C74409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71C6CD07" w14:textId="2B5139A8" w:rsidTr="00E1134A">
        <w:tc>
          <w:tcPr>
            <w:tcW w:w="4513" w:type="dxa"/>
          </w:tcPr>
          <w:p w14:paraId="38CF18F2" w14:textId="1181AD50" w:rsidR="00E1134A" w:rsidRPr="005E2084" w:rsidRDefault="00E1134A" w:rsidP="00E1134A">
            <w:r>
              <w:t>38.521-5</w:t>
            </w:r>
          </w:p>
        </w:tc>
        <w:tc>
          <w:tcPr>
            <w:tcW w:w="1219" w:type="dxa"/>
            <w:vAlign w:val="bottom"/>
          </w:tcPr>
          <w:p w14:paraId="7BFCD560" w14:textId="6180A5A0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23" w:type="dxa"/>
          </w:tcPr>
          <w:p w14:paraId="2D92BF6F" w14:textId="2D691D67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10BA3DB7" w14:textId="18ACC603" w:rsidTr="00E1134A">
        <w:tc>
          <w:tcPr>
            <w:tcW w:w="4513" w:type="dxa"/>
          </w:tcPr>
          <w:p w14:paraId="28203837" w14:textId="77777777" w:rsidR="00E1134A" w:rsidRPr="005E2084" w:rsidRDefault="00E1134A" w:rsidP="00E1134A">
            <w:r>
              <w:t>38.522</w:t>
            </w:r>
          </w:p>
        </w:tc>
        <w:tc>
          <w:tcPr>
            <w:tcW w:w="1219" w:type="dxa"/>
            <w:vAlign w:val="bottom"/>
          </w:tcPr>
          <w:p w14:paraId="771962EE" w14:textId="13A5732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23" w:type="dxa"/>
          </w:tcPr>
          <w:p w14:paraId="23F53335" w14:textId="0A2FD628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39427ED" w14:textId="0CE3D383" w:rsidTr="00E1134A">
        <w:tc>
          <w:tcPr>
            <w:tcW w:w="4513" w:type="dxa"/>
          </w:tcPr>
          <w:p w14:paraId="53DE5791" w14:textId="7D100600" w:rsidR="00E1134A" w:rsidRPr="005E2084" w:rsidRDefault="00E1134A" w:rsidP="00E1134A">
            <w:r>
              <w:t>38.523-1</w:t>
            </w:r>
          </w:p>
        </w:tc>
        <w:tc>
          <w:tcPr>
            <w:tcW w:w="1219" w:type="dxa"/>
            <w:vAlign w:val="bottom"/>
          </w:tcPr>
          <w:p w14:paraId="13D23776" w14:textId="1FC2EF4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923" w:type="dxa"/>
          </w:tcPr>
          <w:p w14:paraId="02A65EEC" w14:textId="2FF9639C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769178F0" w14:textId="0144C7A7" w:rsidTr="00E1134A">
        <w:tc>
          <w:tcPr>
            <w:tcW w:w="4513" w:type="dxa"/>
          </w:tcPr>
          <w:p w14:paraId="25CC7EAD" w14:textId="77777777" w:rsidR="00E1134A" w:rsidRPr="005E2084" w:rsidRDefault="00E1134A" w:rsidP="00E1134A">
            <w:r>
              <w:t>38.523-2</w:t>
            </w:r>
          </w:p>
        </w:tc>
        <w:tc>
          <w:tcPr>
            <w:tcW w:w="1219" w:type="dxa"/>
            <w:vAlign w:val="bottom"/>
          </w:tcPr>
          <w:p w14:paraId="31247995" w14:textId="3C54A595" w:rsidR="00E1134A" w:rsidRPr="009A3C4A" w:rsidRDefault="00E1134A" w:rsidP="00E1134A">
            <w:pPr>
              <w:jc w:val="right"/>
              <w:rPr>
                <w:color w:val="D9D9D9" w:themeColor="background1" w:themeShade="D9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23" w:type="dxa"/>
          </w:tcPr>
          <w:p w14:paraId="5F590E96" w14:textId="7B869A6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ED51C3" w14:paraId="56BEC7F0" w14:textId="513CC361" w:rsidTr="00E1134A">
        <w:tc>
          <w:tcPr>
            <w:tcW w:w="4513" w:type="dxa"/>
          </w:tcPr>
          <w:p w14:paraId="45D99755" w14:textId="77777777" w:rsidR="00E1134A" w:rsidRPr="00ED51C3" w:rsidRDefault="00E1134A" w:rsidP="00E1134A">
            <w:r w:rsidRPr="00ED51C3">
              <w:t>38.523-3</w:t>
            </w:r>
          </w:p>
        </w:tc>
        <w:tc>
          <w:tcPr>
            <w:tcW w:w="1219" w:type="dxa"/>
            <w:vAlign w:val="bottom"/>
          </w:tcPr>
          <w:p w14:paraId="478F735E" w14:textId="14BB333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0040DE">
              <w:rPr>
                <w:rFonts w:ascii="Arial" w:hAnsi="Arial" w:cs="Arial"/>
                <w:color w:val="000000"/>
              </w:rPr>
              <w:t>+1 RP</w:t>
            </w:r>
          </w:p>
        </w:tc>
        <w:tc>
          <w:tcPr>
            <w:tcW w:w="923" w:type="dxa"/>
          </w:tcPr>
          <w:p w14:paraId="6549AEAB" w14:textId="703BF767" w:rsidR="00E1134A" w:rsidRPr="00315577" w:rsidRDefault="00315577" w:rsidP="00E1134A">
            <w:pPr>
              <w:jc w:val="right"/>
            </w:pPr>
            <w:r w:rsidRPr="00315577">
              <w:t>84</w:t>
            </w:r>
          </w:p>
        </w:tc>
      </w:tr>
      <w:tr w:rsidR="00E1134A" w:rsidRPr="00831FDF" w14:paraId="7D9E067B" w14:textId="28830A5E" w:rsidTr="00E1134A">
        <w:tc>
          <w:tcPr>
            <w:tcW w:w="4513" w:type="dxa"/>
          </w:tcPr>
          <w:p w14:paraId="700918A7" w14:textId="6765BDEA" w:rsidR="00E1134A" w:rsidRPr="005E2084" w:rsidRDefault="00E1134A" w:rsidP="00E1134A">
            <w:r>
              <w:t>38.533</w:t>
            </w:r>
          </w:p>
        </w:tc>
        <w:tc>
          <w:tcPr>
            <w:tcW w:w="1219" w:type="dxa"/>
            <w:vAlign w:val="bottom"/>
          </w:tcPr>
          <w:p w14:paraId="2803B009" w14:textId="0AE18B0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201</w:t>
            </w:r>
          </w:p>
        </w:tc>
        <w:tc>
          <w:tcPr>
            <w:tcW w:w="923" w:type="dxa"/>
          </w:tcPr>
          <w:p w14:paraId="30851C5E" w14:textId="50655F4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3BFA764B" w14:textId="77777777" w:rsidTr="00E1134A">
        <w:tc>
          <w:tcPr>
            <w:tcW w:w="4513" w:type="dxa"/>
          </w:tcPr>
          <w:p w14:paraId="76DEE783" w14:textId="685D715B" w:rsidR="00E1134A" w:rsidRDefault="00E1134A" w:rsidP="00E1134A">
            <w:r>
              <w:t>38.551</w:t>
            </w:r>
          </w:p>
        </w:tc>
        <w:tc>
          <w:tcPr>
            <w:tcW w:w="1219" w:type="dxa"/>
            <w:vAlign w:val="bottom"/>
          </w:tcPr>
          <w:p w14:paraId="606473FD" w14:textId="09A0563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23" w:type="dxa"/>
          </w:tcPr>
          <w:p w14:paraId="08C2A43A" w14:textId="6A6DD16C" w:rsidR="00E1134A" w:rsidRPr="00315577" w:rsidRDefault="00A7490F" w:rsidP="00E1134A">
            <w:pPr>
              <w:jc w:val="right"/>
            </w:pPr>
            <w:r>
              <w:t>0</w:t>
            </w:r>
          </w:p>
        </w:tc>
      </w:tr>
      <w:tr w:rsidR="00E1134A" w:rsidRPr="00831FDF" w14:paraId="1D836EE1" w14:textId="77777777" w:rsidTr="00E1134A">
        <w:tc>
          <w:tcPr>
            <w:tcW w:w="4513" w:type="dxa"/>
          </w:tcPr>
          <w:p w14:paraId="0A0F0954" w14:textId="63D2997B" w:rsidR="00E1134A" w:rsidRDefault="00E1134A" w:rsidP="00E1134A">
            <w:r>
              <w:t>38.561</w:t>
            </w:r>
          </w:p>
        </w:tc>
        <w:tc>
          <w:tcPr>
            <w:tcW w:w="1219" w:type="dxa"/>
            <w:vAlign w:val="bottom"/>
          </w:tcPr>
          <w:p w14:paraId="7DE58B51" w14:textId="6717D29E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23" w:type="dxa"/>
          </w:tcPr>
          <w:p w14:paraId="6A1E9E48" w14:textId="1207FEC5" w:rsidR="00E1134A" w:rsidRPr="00315577" w:rsidRDefault="00A7490F" w:rsidP="00E1134A">
            <w:pPr>
              <w:jc w:val="right"/>
            </w:pPr>
            <w:r>
              <w:t>0</w:t>
            </w:r>
          </w:p>
        </w:tc>
      </w:tr>
      <w:tr w:rsidR="00E1134A" w:rsidRPr="00831FDF" w14:paraId="01C0EA3E" w14:textId="744D8483" w:rsidTr="00E1134A">
        <w:tc>
          <w:tcPr>
            <w:tcW w:w="4513" w:type="dxa"/>
          </w:tcPr>
          <w:p w14:paraId="326B8FB3" w14:textId="77777777" w:rsidR="00E1134A" w:rsidRPr="005E2084" w:rsidRDefault="00E1134A" w:rsidP="00E1134A">
            <w:r>
              <w:t>38</w:t>
            </w:r>
            <w:r w:rsidRPr="005E2084">
              <w:t>.903</w:t>
            </w:r>
          </w:p>
        </w:tc>
        <w:tc>
          <w:tcPr>
            <w:tcW w:w="1219" w:type="dxa"/>
            <w:vAlign w:val="bottom"/>
          </w:tcPr>
          <w:p w14:paraId="637498F9" w14:textId="1D5BB235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923" w:type="dxa"/>
          </w:tcPr>
          <w:p w14:paraId="0B1D6539" w14:textId="28BBF4AC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626E6F03" w14:textId="565611D1" w:rsidTr="00E1134A">
        <w:tc>
          <w:tcPr>
            <w:tcW w:w="4513" w:type="dxa"/>
          </w:tcPr>
          <w:p w14:paraId="60E6F848" w14:textId="77777777" w:rsidR="00E1134A" w:rsidRPr="005E2084" w:rsidRDefault="00E1134A" w:rsidP="00E1134A">
            <w:r>
              <w:t>38.905</w:t>
            </w:r>
          </w:p>
        </w:tc>
        <w:tc>
          <w:tcPr>
            <w:tcW w:w="1219" w:type="dxa"/>
            <w:vAlign w:val="bottom"/>
          </w:tcPr>
          <w:p w14:paraId="17CFBEFF" w14:textId="12D8C609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23" w:type="dxa"/>
          </w:tcPr>
          <w:p w14:paraId="17DF0924" w14:textId="79CF6CEA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C24CE7" w14:paraId="56E9B7D1" w14:textId="0F69DE54" w:rsidTr="00E1134A">
        <w:tc>
          <w:tcPr>
            <w:tcW w:w="4513" w:type="dxa"/>
          </w:tcPr>
          <w:p w14:paraId="73345D26" w14:textId="5B4EF34A" w:rsidR="00E1134A" w:rsidRPr="005E2084" w:rsidRDefault="00E1134A" w:rsidP="00E1134A">
            <w:r>
              <w:t>38.918</w:t>
            </w:r>
          </w:p>
        </w:tc>
        <w:tc>
          <w:tcPr>
            <w:tcW w:w="1219" w:type="dxa"/>
            <w:vAlign w:val="bottom"/>
          </w:tcPr>
          <w:p w14:paraId="3AE67D68" w14:textId="1619BB4D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23" w:type="dxa"/>
          </w:tcPr>
          <w:p w14:paraId="3765C956" w14:textId="7738F2EA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3536D69B" w14:textId="1CF52A24" w:rsidTr="00E1134A">
        <w:tc>
          <w:tcPr>
            <w:tcW w:w="4513" w:type="dxa"/>
          </w:tcPr>
          <w:p w14:paraId="41A5A420" w14:textId="77777777" w:rsidR="00E1134A" w:rsidRPr="005E2084" w:rsidRDefault="00E1134A" w:rsidP="00E1134A">
            <w:r>
              <w:lastRenderedPageBreak/>
              <w:t>51.010-1</w:t>
            </w:r>
          </w:p>
        </w:tc>
        <w:tc>
          <w:tcPr>
            <w:tcW w:w="1219" w:type="dxa"/>
            <w:vAlign w:val="bottom"/>
          </w:tcPr>
          <w:p w14:paraId="0A9637E5" w14:textId="6D5C257F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23" w:type="dxa"/>
          </w:tcPr>
          <w:p w14:paraId="3FEAFE9E" w14:textId="51FB3DBE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594E919F" w14:textId="3542EE8C" w:rsidTr="00E1134A">
        <w:tc>
          <w:tcPr>
            <w:tcW w:w="4513" w:type="dxa"/>
          </w:tcPr>
          <w:p w14:paraId="13D3BEAB" w14:textId="77777777" w:rsidR="00E1134A" w:rsidRPr="005E2084" w:rsidRDefault="00E1134A" w:rsidP="00E1134A">
            <w:r>
              <w:t>51.010-2</w:t>
            </w:r>
          </w:p>
        </w:tc>
        <w:tc>
          <w:tcPr>
            <w:tcW w:w="1219" w:type="dxa"/>
            <w:vAlign w:val="bottom"/>
          </w:tcPr>
          <w:p w14:paraId="3D466F1A" w14:textId="318F0A4B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" w:type="dxa"/>
          </w:tcPr>
          <w:p w14:paraId="52210F23" w14:textId="77414F1F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831FDF" w14:paraId="453E8484" w14:textId="49FB7D63" w:rsidTr="00E1134A">
        <w:tc>
          <w:tcPr>
            <w:tcW w:w="4513" w:type="dxa"/>
          </w:tcPr>
          <w:p w14:paraId="36356DC9" w14:textId="77777777" w:rsidR="00E1134A" w:rsidRPr="005E2084" w:rsidRDefault="00E1134A" w:rsidP="00E1134A">
            <w:r>
              <w:t>51.010-5</w:t>
            </w:r>
          </w:p>
        </w:tc>
        <w:tc>
          <w:tcPr>
            <w:tcW w:w="1219" w:type="dxa"/>
            <w:vAlign w:val="bottom"/>
          </w:tcPr>
          <w:p w14:paraId="3AC17683" w14:textId="7BDDB85A" w:rsidR="00E1134A" w:rsidRPr="009A3C4A" w:rsidRDefault="00E1134A" w:rsidP="00E1134A">
            <w:pPr>
              <w:jc w:val="right"/>
              <w:rPr>
                <w:color w:val="D9D9D9" w:themeColor="background1" w:themeShade="D9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" w:type="dxa"/>
          </w:tcPr>
          <w:p w14:paraId="2AEC45CD" w14:textId="56442592" w:rsidR="00E1134A" w:rsidRPr="00315577" w:rsidRDefault="00E1134A" w:rsidP="00E1134A">
            <w:pPr>
              <w:jc w:val="right"/>
            </w:pPr>
            <w:r w:rsidRPr="00315577">
              <w:t>0</w:t>
            </w:r>
          </w:p>
        </w:tc>
      </w:tr>
      <w:tr w:rsidR="00E1134A" w:rsidRPr="00AA3924" w14:paraId="49F30E5A" w14:textId="166817B3" w:rsidTr="00E1134A">
        <w:tc>
          <w:tcPr>
            <w:tcW w:w="4513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E1134A" w:rsidRPr="00AA3924" w:rsidRDefault="00E1134A" w:rsidP="00E1134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219" w:type="dxa"/>
            <w:tcBorders>
              <w:top w:val="single" w:sz="12" w:space="0" w:color="auto"/>
              <w:bottom w:val="single" w:sz="12" w:space="0" w:color="auto"/>
            </w:tcBorders>
          </w:tcPr>
          <w:p w14:paraId="5038D5A0" w14:textId="45F94F06" w:rsidR="00E1134A" w:rsidRPr="00E1134A" w:rsidRDefault="00E1134A" w:rsidP="00E1134A">
            <w:pPr>
              <w:jc w:val="right"/>
            </w:pPr>
            <w:r w:rsidRPr="00E1134A">
              <w:t>1070+4 RP</w:t>
            </w:r>
          </w:p>
        </w:tc>
        <w:tc>
          <w:tcPr>
            <w:tcW w:w="923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5954B3AA" w:rsidR="00E1134A" w:rsidRPr="00315577" w:rsidRDefault="00E1134A" w:rsidP="00E1134A">
            <w:pPr>
              <w:jc w:val="right"/>
            </w:pPr>
            <w:r w:rsidRPr="00315577">
              <w:t>1</w:t>
            </w:r>
            <w:r w:rsidR="00315577">
              <w:t>0</w:t>
            </w:r>
            <w:r w:rsidRPr="00315577">
              <w:t>6</w:t>
            </w:r>
          </w:p>
        </w:tc>
      </w:tr>
      <w:bookmarkEnd w:id="8"/>
    </w:tbl>
    <w:p w14:paraId="0C7A7B86" w14:textId="77777777" w:rsidR="00B40BB7" w:rsidRPr="005E2084" w:rsidRDefault="00B40BB7" w:rsidP="00B40BB7"/>
    <w:bookmarkEnd w:id="1"/>
    <w:bookmarkEnd w:id="2"/>
    <w:bookmarkEnd w:id="9"/>
    <w:p w14:paraId="524EA392" w14:textId="77777777" w:rsidR="00BD1DF2" w:rsidRDefault="00BD1DF2" w:rsidP="00BD1DF2">
      <w:pPr>
        <w:sectPr w:rsidR="00BD1DF2" w:rsidSect="00C54407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A202AD">
      <w:pPr>
        <w:pStyle w:val="Heading1"/>
        <w:rPr>
          <w:lang w:val="en-US"/>
        </w:rPr>
      </w:pPr>
      <w:r>
        <w:rPr>
          <w:lang w:val="en-US"/>
        </w:rPr>
        <w:t>13</w:t>
      </w:r>
      <w:r w:rsidR="003B21C5">
        <w:rPr>
          <w:lang w:val="en-US"/>
        </w:rPr>
        <w:tab/>
      </w:r>
      <w:r w:rsidR="00DC6CCE" w:rsidRPr="00DC6CCE">
        <w:rPr>
          <w:lang w:val="en-US"/>
        </w:rPr>
        <w:t>New and open RAN5 UE Conformance testing WIs and SIs</w:t>
      </w:r>
    </w:p>
    <w:p w14:paraId="6848EFEB" w14:textId="77777777" w:rsidR="00440746" w:rsidRDefault="00440746" w:rsidP="00A202AD">
      <w:pPr>
        <w:pStyle w:val="Heading1"/>
        <w:rPr>
          <w:lang w:val="en-US"/>
        </w:rPr>
      </w:pPr>
    </w:p>
    <w:p w14:paraId="168742B4" w14:textId="6F09DBFA" w:rsidR="000D40CE" w:rsidRPr="004F572C" w:rsidRDefault="000D40CE" w:rsidP="00A202AD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 w:rsidR="00292065">
        <w:rPr>
          <w:lang w:val="en-US"/>
        </w:rPr>
        <w:t>2</w:t>
      </w:r>
      <w:r w:rsidR="00644D7B">
        <w:rPr>
          <w:lang w:val="en-US"/>
        </w:rPr>
        <w:tab/>
      </w:r>
      <w:r w:rsidRPr="004F572C">
        <w:rPr>
          <w:lang w:val="en-US"/>
        </w:rPr>
        <w:t>Open Rel-1</w:t>
      </w:r>
      <w:r w:rsidR="00B9714F">
        <w:rPr>
          <w:lang w:val="en-US"/>
        </w:rPr>
        <w:t>6</w:t>
      </w:r>
      <w:r>
        <w:rPr>
          <w:lang w:val="en-US"/>
        </w:rPr>
        <w:t xml:space="preserve"> W</w:t>
      </w:r>
      <w:r w:rsidRPr="004F572C">
        <w:rPr>
          <w:lang w:val="en-US"/>
        </w:rPr>
        <w:t>Is</w:t>
      </w:r>
    </w:p>
    <w:p w14:paraId="5BAE206B" w14:textId="77777777" w:rsidR="000B1AD0" w:rsidRDefault="000B1AD0" w:rsidP="0028593B"/>
    <w:p w14:paraId="5DA7F64F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RP-240174</w:t>
      </w:r>
      <w:r>
        <w:rPr>
          <w:b/>
          <w:i/>
          <w:noProof/>
          <w:sz w:val="28"/>
        </w:rPr>
        <w:fldChar w:fldCharType="end"/>
      </w:r>
    </w:p>
    <w:p w14:paraId="0FA10A7F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01C5CCA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4B208321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9536959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Rel-16 NR CA and DC; and NR and LTE DC Configurations (NR_CADC_NR_LTE_DC_R16-UEConTest)</w:t>
      </w:r>
      <w:r>
        <w:rPr>
          <w:rFonts w:ascii="Arial" w:hAnsi="Arial" w:cs="Arial"/>
          <w:b/>
          <w:bCs/>
        </w:rPr>
        <w:fldChar w:fldCharType="end"/>
      </w:r>
    </w:p>
    <w:p w14:paraId="4FFD456F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p w14:paraId="425DA5D1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DAF0B62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F547AE1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276D14F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FAE02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753C6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9A791C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24E42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51F38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F94F5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64FA9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EE721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9B79C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9CA19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EF5C7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BA454C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01642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6D1F6E34" w14:textId="77777777" w:rsidTr="00585DDF">
        <w:tc>
          <w:tcPr>
            <w:tcW w:w="879" w:type="dxa"/>
          </w:tcPr>
          <w:p w14:paraId="1EC978C2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22A7315" w14:textId="77777777" w:rsidR="003539E1" w:rsidRDefault="003539E1" w:rsidP="00585DDF">
            <w:r>
              <w:rPr>
                <w:sz w:val="16"/>
                <w:szCs w:val="16"/>
              </w:rPr>
              <w:t>3016</w:t>
            </w:r>
          </w:p>
        </w:tc>
        <w:tc>
          <w:tcPr>
            <w:tcW w:w="517" w:type="dxa"/>
          </w:tcPr>
          <w:p w14:paraId="218DC6D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121A9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940A8B" w14:textId="77777777" w:rsidR="003539E1" w:rsidRDefault="003539E1" w:rsidP="00585DDF">
            <w:r>
              <w:rPr>
                <w:sz w:val="16"/>
                <w:szCs w:val="16"/>
              </w:rPr>
              <w:t>Update inter-band NR CA configuration of three bands CA_n1A-n8A-n78A</w:t>
            </w:r>
          </w:p>
        </w:tc>
        <w:tc>
          <w:tcPr>
            <w:tcW w:w="517" w:type="dxa"/>
          </w:tcPr>
          <w:p w14:paraId="06656CF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11D39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2EF008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F314A1" w14:textId="77777777" w:rsidR="003539E1" w:rsidRDefault="003539E1" w:rsidP="00585DDF">
            <w:r>
              <w:rPr>
                <w:sz w:val="16"/>
                <w:szCs w:val="16"/>
              </w:rPr>
              <w:t>R5-240233</w:t>
            </w:r>
          </w:p>
        </w:tc>
        <w:tc>
          <w:tcPr>
            <w:tcW w:w="1597" w:type="dxa"/>
          </w:tcPr>
          <w:p w14:paraId="496B2E11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2FD32A41" w14:textId="77777777" w:rsidR="003539E1" w:rsidRDefault="003539E1" w:rsidP="00585DD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_R16-UEConTest</w:t>
            </w:r>
          </w:p>
        </w:tc>
        <w:tc>
          <w:tcPr>
            <w:tcW w:w="2323" w:type="dxa"/>
          </w:tcPr>
          <w:p w14:paraId="5308BE8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83173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583F59B" w14:textId="77777777" w:rsidTr="00585DDF">
        <w:tc>
          <w:tcPr>
            <w:tcW w:w="879" w:type="dxa"/>
          </w:tcPr>
          <w:p w14:paraId="69D3A212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6FD7D01" w14:textId="77777777" w:rsidR="003539E1" w:rsidRDefault="003539E1" w:rsidP="00585DDF">
            <w:r>
              <w:rPr>
                <w:sz w:val="16"/>
                <w:szCs w:val="16"/>
              </w:rPr>
              <w:t>3022</w:t>
            </w:r>
          </w:p>
        </w:tc>
        <w:tc>
          <w:tcPr>
            <w:tcW w:w="517" w:type="dxa"/>
          </w:tcPr>
          <w:p w14:paraId="75B181D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F770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15A0CD" w14:textId="77777777" w:rsidR="003539E1" w:rsidRDefault="003539E1" w:rsidP="00585DDF">
            <w:r>
              <w:rPr>
                <w:sz w:val="16"/>
                <w:szCs w:val="16"/>
              </w:rPr>
              <w:t>Addition of test frequencies for new R16 NR CA combos within FR1</w:t>
            </w:r>
          </w:p>
        </w:tc>
        <w:tc>
          <w:tcPr>
            <w:tcW w:w="517" w:type="dxa"/>
          </w:tcPr>
          <w:p w14:paraId="1FC6DC3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FA509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F2964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7D2C4A" w14:textId="77777777" w:rsidR="003539E1" w:rsidRDefault="003539E1" w:rsidP="00585DDF">
            <w:r>
              <w:rPr>
                <w:sz w:val="16"/>
                <w:szCs w:val="16"/>
              </w:rPr>
              <w:t>R5-240274</w:t>
            </w:r>
          </w:p>
        </w:tc>
        <w:tc>
          <w:tcPr>
            <w:tcW w:w="1597" w:type="dxa"/>
          </w:tcPr>
          <w:p w14:paraId="7518F9AE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5A2F9081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DC78E49" w14:textId="77777777" w:rsidR="003539E1" w:rsidRDefault="003539E1" w:rsidP="00585DDF">
            <w:r>
              <w:rPr>
                <w:sz w:val="16"/>
                <w:szCs w:val="16"/>
              </w:rPr>
              <w:t>4.3.1.1.2.1</w:t>
            </w:r>
          </w:p>
        </w:tc>
        <w:tc>
          <w:tcPr>
            <w:tcW w:w="998" w:type="dxa"/>
          </w:tcPr>
          <w:p w14:paraId="1BAA762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4817C6D" w14:textId="77777777" w:rsidTr="00585DDF">
        <w:tc>
          <w:tcPr>
            <w:tcW w:w="879" w:type="dxa"/>
          </w:tcPr>
          <w:p w14:paraId="62723F08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3E8FC55" w14:textId="77777777" w:rsidR="003539E1" w:rsidRDefault="003539E1" w:rsidP="00585DDF">
            <w:r>
              <w:rPr>
                <w:sz w:val="16"/>
                <w:szCs w:val="16"/>
              </w:rPr>
              <w:t>3029</w:t>
            </w:r>
          </w:p>
        </w:tc>
        <w:tc>
          <w:tcPr>
            <w:tcW w:w="517" w:type="dxa"/>
          </w:tcPr>
          <w:p w14:paraId="2C252E55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6F4A7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88C466" w14:textId="77777777" w:rsidR="003539E1" w:rsidRDefault="003539E1" w:rsidP="00585DDF">
            <w:r>
              <w:rPr>
                <w:sz w:val="16"/>
                <w:szCs w:val="16"/>
              </w:rPr>
              <w:t>Addition of test frequencies for new EN-DC comb within FR2</w:t>
            </w:r>
          </w:p>
        </w:tc>
        <w:tc>
          <w:tcPr>
            <w:tcW w:w="517" w:type="dxa"/>
          </w:tcPr>
          <w:p w14:paraId="72E3389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00151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36BC0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D703E5" w14:textId="77777777" w:rsidR="003539E1" w:rsidRDefault="003539E1" w:rsidP="00585DDF">
            <w:r>
              <w:rPr>
                <w:sz w:val="16"/>
                <w:szCs w:val="16"/>
              </w:rPr>
              <w:t>R5-241927</w:t>
            </w:r>
          </w:p>
        </w:tc>
        <w:tc>
          <w:tcPr>
            <w:tcW w:w="1597" w:type="dxa"/>
          </w:tcPr>
          <w:p w14:paraId="11BD555D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7809D37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C1C04F3" w14:textId="77777777" w:rsidR="003539E1" w:rsidRDefault="003539E1" w:rsidP="00585DDF">
            <w:r>
              <w:rPr>
                <w:sz w:val="16"/>
                <w:szCs w:val="16"/>
              </w:rPr>
              <w:t>4.3.1.5.1.2</w:t>
            </w:r>
          </w:p>
        </w:tc>
        <w:tc>
          <w:tcPr>
            <w:tcW w:w="998" w:type="dxa"/>
          </w:tcPr>
          <w:p w14:paraId="29F69A1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0BBF0F2" w14:textId="77777777" w:rsidTr="00585DDF">
        <w:tc>
          <w:tcPr>
            <w:tcW w:w="879" w:type="dxa"/>
          </w:tcPr>
          <w:p w14:paraId="268F6446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606A2E0" w14:textId="77777777" w:rsidR="003539E1" w:rsidRDefault="003539E1" w:rsidP="00585DDF">
            <w:r>
              <w:rPr>
                <w:sz w:val="16"/>
                <w:szCs w:val="16"/>
              </w:rPr>
              <w:t>3077</w:t>
            </w:r>
          </w:p>
        </w:tc>
        <w:tc>
          <w:tcPr>
            <w:tcW w:w="517" w:type="dxa"/>
          </w:tcPr>
          <w:p w14:paraId="27A3563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FA34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98653C" w14:textId="77777777" w:rsidR="003539E1" w:rsidRDefault="003539E1" w:rsidP="00585DDF">
            <w:r>
              <w:rPr>
                <w:sz w:val="16"/>
                <w:szCs w:val="16"/>
              </w:rPr>
              <w:t>Addition of test frequencies for DC_2A_n2A and DC_66A_n66A</w:t>
            </w:r>
          </w:p>
        </w:tc>
        <w:tc>
          <w:tcPr>
            <w:tcW w:w="517" w:type="dxa"/>
          </w:tcPr>
          <w:p w14:paraId="3770ABB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7EA6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69A08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4147B9" w14:textId="77777777" w:rsidR="003539E1" w:rsidRDefault="003539E1" w:rsidP="00585DDF">
            <w:r>
              <w:rPr>
                <w:sz w:val="16"/>
                <w:szCs w:val="16"/>
              </w:rPr>
              <w:t>R5-241705</w:t>
            </w:r>
          </w:p>
        </w:tc>
        <w:tc>
          <w:tcPr>
            <w:tcW w:w="1597" w:type="dxa"/>
          </w:tcPr>
          <w:p w14:paraId="79693967" w14:textId="77777777" w:rsidR="003539E1" w:rsidRDefault="003539E1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54CC2345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671FBD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D71E8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5CD3BCE" w14:textId="77777777" w:rsidTr="00585DDF">
        <w:tc>
          <w:tcPr>
            <w:tcW w:w="879" w:type="dxa"/>
          </w:tcPr>
          <w:p w14:paraId="55175911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BC0C341" w14:textId="77777777" w:rsidR="003539E1" w:rsidRDefault="003539E1" w:rsidP="00585DDF"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 w14:paraId="2D0F8BE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76D6F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2278FC" w14:textId="77777777" w:rsidR="003539E1" w:rsidRDefault="003539E1" w:rsidP="00585DDF">
            <w:r>
              <w:rPr>
                <w:sz w:val="16"/>
                <w:szCs w:val="16"/>
              </w:rPr>
              <w:t>Correction to test frequencies for CA_n48(2A)</w:t>
            </w:r>
          </w:p>
        </w:tc>
        <w:tc>
          <w:tcPr>
            <w:tcW w:w="517" w:type="dxa"/>
          </w:tcPr>
          <w:p w14:paraId="4F8823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8C76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971CA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320E46" w14:textId="77777777" w:rsidR="003539E1" w:rsidRDefault="003539E1" w:rsidP="00585DDF">
            <w:r>
              <w:rPr>
                <w:sz w:val="16"/>
                <w:szCs w:val="16"/>
              </w:rPr>
              <w:t>R5-241706</w:t>
            </w:r>
          </w:p>
        </w:tc>
        <w:tc>
          <w:tcPr>
            <w:tcW w:w="1597" w:type="dxa"/>
          </w:tcPr>
          <w:p w14:paraId="585A7FB3" w14:textId="77777777" w:rsidR="003539E1" w:rsidRDefault="003539E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2E1E1E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A50A27" w14:textId="77777777" w:rsidR="003539E1" w:rsidRDefault="003539E1" w:rsidP="00585DDF">
            <w:r>
              <w:rPr>
                <w:sz w:val="16"/>
                <w:szCs w:val="16"/>
              </w:rPr>
              <w:t>4.3.1.1.5.48</w:t>
            </w:r>
          </w:p>
        </w:tc>
        <w:tc>
          <w:tcPr>
            <w:tcW w:w="998" w:type="dxa"/>
          </w:tcPr>
          <w:p w14:paraId="2C8357D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0A147F5" w14:textId="77777777" w:rsidTr="00585DDF">
        <w:tc>
          <w:tcPr>
            <w:tcW w:w="879" w:type="dxa"/>
          </w:tcPr>
          <w:p w14:paraId="6D7C14DE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3969FB" w14:textId="77777777" w:rsidR="003539E1" w:rsidRDefault="003539E1" w:rsidP="00585DDF">
            <w:r>
              <w:rPr>
                <w:sz w:val="16"/>
                <w:szCs w:val="16"/>
              </w:rPr>
              <w:t>3105</w:t>
            </w:r>
          </w:p>
        </w:tc>
        <w:tc>
          <w:tcPr>
            <w:tcW w:w="517" w:type="dxa"/>
          </w:tcPr>
          <w:p w14:paraId="51A39A3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6066F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5A8E35" w14:textId="77777777" w:rsidR="003539E1" w:rsidRDefault="003539E1" w:rsidP="00585DDF">
            <w:r>
              <w:rPr>
                <w:sz w:val="16"/>
                <w:szCs w:val="16"/>
              </w:rPr>
              <w:t>Addition of signalling test frequencies for DC_2A_n2A and DC_66A_n66A</w:t>
            </w:r>
          </w:p>
        </w:tc>
        <w:tc>
          <w:tcPr>
            <w:tcW w:w="517" w:type="dxa"/>
          </w:tcPr>
          <w:p w14:paraId="520E72D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8E8B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0E588C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BE211F" w14:textId="77777777" w:rsidR="003539E1" w:rsidRDefault="003539E1" w:rsidP="00585DDF">
            <w:r>
              <w:rPr>
                <w:sz w:val="16"/>
                <w:szCs w:val="16"/>
              </w:rPr>
              <w:t>R5-241580</w:t>
            </w:r>
          </w:p>
        </w:tc>
        <w:tc>
          <w:tcPr>
            <w:tcW w:w="1597" w:type="dxa"/>
          </w:tcPr>
          <w:p w14:paraId="79099DBE" w14:textId="77777777" w:rsidR="003539E1" w:rsidRDefault="003539E1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00F5690E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1CBE84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9A830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1D36A7C" w14:textId="77777777" w:rsidTr="00585DDF">
        <w:tc>
          <w:tcPr>
            <w:tcW w:w="879" w:type="dxa"/>
          </w:tcPr>
          <w:p w14:paraId="5652667B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2326CC7" w14:textId="77777777" w:rsidR="003539E1" w:rsidRDefault="003539E1" w:rsidP="00585DDF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5383DDF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6439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BCA871" w14:textId="77777777" w:rsidR="003539E1" w:rsidRDefault="003539E1" w:rsidP="00585DDF">
            <w:r>
              <w:rPr>
                <w:sz w:val="16"/>
                <w:szCs w:val="16"/>
              </w:rPr>
              <w:t>Addition of UE capability for new R16 NR CA combos within FR1</w:t>
            </w:r>
          </w:p>
        </w:tc>
        <w:tc>
          <w:tcPr>
            <w:tcW w:w="517" w:type="dxa"/>
          </w:tcPr>
          <w:p w14:paraId="3096B8B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8164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BB493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F43E8F" w14:textId="77777777" w:rsidR="003539E1" w:rsidRDefault="003539E1" w:rsidP="00585DDF">
            <w:r>
              <w:rPr>
                <w:sz w:val="16"/>
                <w:szCs w:val="16"/>
              </w:rPr>
              <w:t>R5-240276</w:t>
            </w:r>
          </w:p>
        </w:tc>
        <w:tc>
          <w:tcPr>
            <w:tcW w:w="1597" w:type="dxa"/>
          </w:tcPr>
          <w:p w14:paraId="0B10D8BB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0573D2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DD2A683" w14:textId="77777777" w:rsidR="003539E1" w:rsidRDefault="003539E1" w:rsidP="00585DDF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</w:tcPr>
          <w:p w14:paraId="254ACE2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83C716D" w14:textId="77777777" w:rsidTr="00585DDF">
        <w:tc>
          <w:tcPr>
            <w:tcW w:w="879" w:type="dxa"/>
          </w:tcPr>
          <w:p w14:paraId="66A8F95A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38.508-2</w:t>
            </w:r>
          </w:p>
        </w:tc>
        <w:tc>
          <w:tcPr>
            <w:tcW w:w="637" w:type="dxa"/>
          </w:tcPr>
          <w:p w14:paraId="7B72D785" w14:textId="77777777" w:rsidR="003539E1" w:rsidRDefault="003539E1" w:rsidP="00585DDF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7FC303BF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73AF1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111D89" w14:textId="77777777" w:rsidR="003539E1" w:rsidRDefault="003539E1" w:rsidP="00585DDF">
            <w:r>
              <w:rPr>
                <w:sz w:val="16"/>
                <w:szCs w:val="16"/>
              </w:rPr>
              <w:t>Addition of UE capability for new EN-DC comb within FR2</w:t>
            </w:r>
          </w:p>
        </w:tc>
        <w:tc>
          <w:tcPr>
            <w:tcW w:w="517" w:type="dxa"/>
          </w:tcPr>
          <w:p w14:paraId="27A6E75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04BA0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61BA2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2FE7BA" w14:textId="77777777" w:rsidR="003539E1" w:rsidRDefault="003539E1" w:rsidP="00585DDF">
            <w:r>
              <w:rPr>
                <w:sz w:val="16"/>
                <w:szCs w:val="16"/>
              </w:rPr>
              <w:t>R5-240410</w:t>
            </w:r>
          </w:p>
        </w:tc>
        <w:tc>
          <w:tcPr>
            <w:tcW w:w="1597" w:type="dxa"/>
          </w:tcPr>
          <w:p w14:paraId="45D997D2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7A2378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539AAA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5D79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F789870" w14:textId="77777777" w:rsidTr="00585DDF">
        <w:tc>
          <w:tcPr>
            <w:tcW w:w="879" w:type="dxa"/>
          </w:tcPr>
          <w:p w14:paraId="41D85DEE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4985AF0" w14:textId="77777777" w:rsidR="003539E1" w:rsidRDefault="003539E1" w:rsidP="00585DDF">
            <w:r>
              <w:rPr>
                <w:sz w:val="16"/>
                <w:szCs w:val="16"/>
              </w:rPr>
              <w:t>2608</w:t>
            </w:r>
          </w:p>
        </w:tc>
        <w:tc>
          <w:tcPr>
            <w:tcW w:w="517" w:type="dxa"/>
          </w:tcPr>
          <w:p w14:paraId="03E57D1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FD5F6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42EB02" w14:textId="77777777" w:rsidR="003539E1" w:rsidRDefault="003539E1" w:rsidP="00585DDF">
            <w:r>
              <w:rPr>
                <w:sz w:val="16"/>
                <w:szCs w:val="16"/>
              </w:rPr>
              <w:t>Update test configuration table for NS_13</w:t>
            </w:r>
          </w:p>
        </w:tc>
        <w:tc>
          <w:tcPr>
            <w:tcW w:w="517" w:type="dxa"/>
          </w:tcPr>
          <w:p w14:paraId="063E82B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9A24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42C0E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EE37BA" w14:textId="77777777" w:rsidR="003539E1" w:rsidRDefault="003539E1" w:rsidP="00585DDF">
            <w:r>
              <w:rPr>
                <w:sz w:val="16"/>
                <w:szCs w:val="16"/>
              </w:rPr>
              <w:t>R5-241727</w:t>
            </w:r>
          </w:p>
        </w:tc>
        <w:tc>
          <w:tcPr>
            <w:tcW w:w="1597" w:type="dxa"/>
          </w:tcPr>
          <w:p w14:paraId="77DCB90E" w14:textId="77777777" w:rsidR="003539E1" w:rsidRDefault="003539E1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69B440C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326D5E9" w14:textId="77777777" w:rsidR="003539E1" w:rsidRDefault="003539E1" w:rsidP="00585DDF">
            <w:r>
              <w:rPr>
                <w:sz w:val="16"/>
                <w:szCs w:val="16"/>
              </w:rPr>
              <w:t>6.2.3.4,6.2.3.5</w:t>
            </w:r>
          </w:p>
        </w:tc>
        <w:tc>
          <w:tcPr>
            <w:tcW w:w="998" w:type="dxa"/>
          </w:tcPr>
          <w:p w14:paraId="43E9128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78DAAEC" w14:textId="77777777" w:rsidTr="00585DDF">
        <w:tc>
          <w:tcPr>
            <w:tcW w:w="879" w:type="dxa"/>
          </w:tcPr>
          <w:p w14:paraId="307CE0E6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1CC93B9" w14:textId="77777777" w:rsidR="003539E1" w:rsidRDefault="003539E1" w:rsidP="00585DDF">
            <w:r>
              <w:rPr>
                <w:sz w:val="16"/>
                <w:szCs w:val="16"/>
              </w:rPr>
              <w:t>2609</w:t>
            </w:r>
          </w:p>
        </w:tc>
        <w:tc>
          <w:tcPr>
            <w:tcW w:w="517" w:type="dxa"/>
          </w:tcPr>
          <w:p w14:paraId="604BF49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F2997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F68A47" w14:textId="77777777" w:rsidR="003539E1" w:rsidRDefault="003539E1" w:rsidP="00585DDF">
            <w:r>
              <w:rPr>
                <w:sz w:val="16"/>
                <w:szCs w:val="16"/>
              </w:rPr>
              <w:t>General updates of TS 38.521-1 clause 5 for R16 CA configurations</w:t>
            </w:r>
          </w:p>
        </w:tc>
        <w:tc>
          <w:tcPr>
            <w:tcW w:w="517" w:type="dxa"/>
          </w:tcPr>
          <w:p w14:paraId="4A239F0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8DC8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522DF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B96825" w14:textId="77777777" w:rsidR="003539E1" w:rsidRDefault="003539E1" w:rsidP="00585DDF">
            <w:r>
              <w:rPr>
                <w:sz w:val="16"/>
                <w:szCs w:val="16"/>
              </w:rPr>
              <w:t>R5-240228</w:t>
            </w:r>
          </w:p>
        </w:tc>
        <w:tc>
          <w:tcPr>
            <w:tcW w:w="1597" w:type="dxa"/>
          </w:tcPr>
          <w:p w14:paraId="3CDD1501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087B9EBC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9853DD5" w14:textId="77777777" w:rsidR="003539E1" w:rsidRDefault="003539E1" w:rsidP="00585DDF">
            <w:r>
              <w:rPr>
                <w:sz w:val="16"/>
                <w:szCs w:val="16"/>
              </w:rPr>
              <w:t>5.5A.3.1  5.5A.3.2</w:t>
            </w:r>
          </w:p>
        </w:tc>
        <w:tc>
          <w:tcPr>
            <w:tcW w:w="998" w:type="dxa"/>
          </w:tcPr>
          <w:p w14:paraId="57A1DC4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8BF9C39" w14:textId="77777777" w:rsidTr="00585DDF">
        <w:tc>
          <w:tcPr>
            <w:tcW w:w="879" w:type="dxa"/>
          </w:tcPr>
          <w:p w14:paraId="10E312FA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5BC261" w14:textId="77777777" w:rsidR="003539E1" w:rsidRDefault="003539E1" w:rsidP="00585DDF">
            <w:r>
              <w:rPr>
                <w:sz w:val="16"/>
                <w:szCs w:val="16"/>
              </w:rPr>
              <w:t>2612</w:t>
            </w:r>
          </w:p>
        </w:tc>
        <w:tc>
          <w:tcPr>
            <w:tcW w:w="517" w:type="dxa"/>
          </w:tcPr>
          <w:p w14:paraId="453D00F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5AFC2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87C6F2" w14:textId="77777777" w:rsidR="003539E1" w:rsidRDefault="003539E1" w:rsidP="00585DDF">
            <w:r>
              <w:rPr>
                <w:sz w:val="16"/>
                <w:szCs w:val="16"/>
              </w:rPr>
              <w:t>Update 3DL CA reference sensitivity exceptions TC for CA_n1A-n8A-n78A</w:t>
            </w:r>
          </w:p>
        </w:tc>
        <w:tc>
          <w:tcPr>
            <w:tcW w:w="517" w:type="dxa"/>
          </w:tcPr>
          <w:p w14:paraId="6CE811E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03722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402F7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68EF00" w14:textId="77777777" w:rsidR="003539E1" w:rsidRDefault="003539E1" w:rsidP="00585DDF">
            <w:r>
              <w:rPr>
                <w:sz w:val="16"/>
                <w:szCs w:val="16"/>
              </w:rPr>
              <w:t>R5-240232</w:t>
            </w:r>
          </w:p>
        </w:tc>
        <w:tc>
          <w:tcPr>
            <w:tcW w:w="1597" w:type="dxa"/>
          </w:tcPr>
          <w:p w14:paraId="76A58A85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47C00102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BF38AC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1F16E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98B11C1" w14:textId="77777777" w:rsidTr="00585DDF">
        <w:tc>
          <w:tcPr>
            <w:tcW w:w="879" w:type="dxa"/>
          </w:tcPr>
          <w:p w14:paraId="69D928E5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B02D280" w14:textId="77777777" w:rsidR="003539E1" w:rsidRDefault="003539E1" w:rsidP="00585DDF">
            <w:r>
              <w:rPr>
                <w:sz w:val="16"/>
                <w:szCs w:val="16"/>
              </w:rPr>
              <w:t>2628</w:t>
            </w:r>
          </w:p>
        </w:tc>
        <w:tc>
          <w:tcPr>
            <w:tcW w:w="517" w:type="dxa"/>
          </w:tcPr>
          <w:p w14:paraId="4652554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9DC03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E48FEB" w14:textId="77777777" w:rsidR="003539E1" w:rsidRDefault="003539E1" w:rsidP="00585DDF">
            <w:r>
              <w:rPr>
                <w:sz w:val="16"/>
                <w:szCs w:val="16"/>
              </w:rPr>
              <w:t>Editorial correction to test requirement of MPR for CA test case</w:t>
            </w:r>
          </w:p>
        </w:tc>
        <w:tc>
          <w:tcPr>
            <w:tcW w:w="517" w:type="dxa"/>
          </w:tcPr>
          <w:p w14:paraId="7872073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B581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C0450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25C882" w14:textId="77777777" w:rsidR="003539E1" w:rsidRDefault="003539E1" w:rsidP="00585DDF">
            <w:r>
              <w:rPr>
                <w:sz w:val="16"/>
                <w:szCs w:val="16"/>
              </w:rPr>
              <w:t>R5-240315</w:t>
            </w:r>
          </w:p>
        </w:tc>
        <w:tc>
          <w:tcPr>
            <w:tcW w:w="1597" w:type="dxa"/>
          </w:tcPr>
          <w:p w14:paraId="6C89F353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48AEA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6617ECF" w14:textId="77777777" w:rsidR="003539E1" w:rsidRDefault="003539E1" w:rsidP="00585DDF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354A96E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91CA0FA" w14:textId="77777777" w:rsidTr="00585DDF">
        <w:tc>
          <w:tcPr>
            <w:tcW w:w="879" w:type="dxa"/>
          </w:tcPr>
          <w:p w14:paraId="3734CEB0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FEA0AE7" w14:textId="77777777" w:rsidR="003539E1" w:rsidRDefault="003539E1" w:rsidP="00585DDF">
            <w:r>
              <w:rPr>
                <w:sz w:val="16"/>
                <w:szCs w:val="16"/>
              </w:rPr>
              <w:t>2632</w:t>
            </w:r>
          </w:p>
        </w:tc>
        <w:tc>
          <w:tcPr>
            <w:tcW w:w="517" w:type="dxa"/>
          </w:tcPr>
          <w:p w14:paraId="50B13F5F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D8F84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BA852E" w14:textId="77777777" w:rsidR="003539E1" w:rsidRDefault="003539E1" w:rsidP="00585DDF">
            <w:r>
              <w:rPr>
                <w:sz w:val="16"/>
                <w:szCs w:val="16"/>
              </w:rPr>
              <w:t>Addition of delta TIBc and UE maximum output power for new R16 NR CA combos within FR1</w:t>
            </w:r>
          </w:p>
        </w:tc>
        <w:tc>
          <w:tcPr>
            <w:tcW w:w="517" w:type="dxa"/>
          </w:tcPr>
          <w:p w14:paraId="7E93FC1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A078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3F502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F2FC61" w14:textId="77777777" w:rsidR="003539E1" w:rsidRDefault="003539E1" w:rsidP="00585DDF">
            <w:r>
              <w:rPr>
                <w:sz w:val="16"/>
                <w:szCs w:val="16"/>
              </w:rPr>
              <w:t>R5-241728</w:t>
            </w:r>
          </w:p>
        </w:tc>
        <w:tc>
          <w:tcPr>
            <w:tcW w:w="1597" w:type="dxa"/>
          </w:tcPr>
          <w:p w14:paraId="1AC8D3A8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56C9346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515AA39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2DCC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72CD4F4" w14:textId="77777777" w:rsidTr="00585DDF">
        <w:tc>
          <w:tcPr>
            <w:tcW w:w="879" w:type="dxa"/>
          </w:tcPr>
          <w:p w14:paraId="4A5852C3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6BE8AB" w14:textId="77777777" w:rsidR="003539E1" w:rsidRDefault="003539E1" w:rsidP="00585DDF">
            <w:r>
              <w:rPr>
                <w:sz w:val="16"/>
                <w:szCs w:val="16"/>
              </w:rPr>
              <w:t>2634</w:t>
            </w:r>
          </w:p>
        </w:tc>
        <w:tc>
          <w:tcPr>
            <w:tcW w:w="517" w:type="dxa"/>
          </w:tcPr>
          <w:p w14:paraId="7BC9BC30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45760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CC9B84" w14:textId="77777777" w:rsidR="003539E1" w:rsidRDefault="003539E1" w:rsidP="00585DDF">
            <w:r>
              <w:rPr>
                <w:sz w:val="16"/>
                <w:szCs w:val="16"/>
              </w:rPr>
              <w:t>Addition of delta RIBc and reference sensitivity for new R16 NR CA combos within FR1</w:t>
            </w:r>
          </w:p>
        </w:tc>
        <w:tc>
          <w:tcPr>
            <w:tcW w:w="517" w:type="dxa"/>
          </w:tcPr>
          <w:p w14:paraId="4876F5A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BB450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535E2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4FE4BE" w14:textId="77777777" w:rsidR="003539E1" w:rsidRDefault="003539E1" w:rsidP="00585DDF">
            <w:r>
              <w:rPr>
                <w:sz w:val="16"/>
                <w:szCs w:val="16"/>
              </w:rPr>
              <w:t>R5-241731</w:t>
            </w:r>
          </w:p>
        </w:tc>
        <w:tc>
          <w:tcPr>
            <w:tcW w:w="1597" w:type="dxa"/>
          </w:tcPr>
          <w:p w14:paraId="5A074069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33EF1D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0D1461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7B7B0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8C06078" w14:textId="77777777" w:rsidTr="00585DDF">
        <w:tc>
          <w:tcPr>
            <w:tcW w:w="879" w:type="dxa"/>
          </w:tcPr>
          <w:p w14:paraId="6DF2663C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07490496" w14:textId="77777777" w:rsidR="003539E1" w:rsidRDefault="003539E1" w:rsidP="00585DDF">
            <w:r>
              <w:rPr>
                <w:sz w:val="16"/>
                <w:szCs w:val="16"/>
              </w:rPr>
              <w:t>2641</w:t>
            </w:r>
          </w:p>
        </w:tc>
        <w:tc>
          <w:tcPr>
            <w:tcW w:w="517" w:type="dxa"/>
          </w:tcPr>
          <w:p w14:paraId="17419A7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D005B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777387" w14:textId="77777777" w:rsidR="003539E1" w:rsidRDefault="003539E1" w:rsidP="00585DDF">
            <w:r>
              <w:rPr>
                <w:sz w:val="16"/>
                <w:szCs w:val="16"/>
              </w:rPr>
              <w:t>Corrections to spurious emissions for CA_n3A-n28A</w:t>
            </w:r>
          </w:p>
        </w:tc>
        <w:tc>
          <w:tcPr>
            <w:tcW w:w="517" w:type="dxa"/>
          </w:tcPr>
          <w:p w14:paraId="6697D12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40314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AEE4F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6924A04" w14:textId="77777777" w:rsidR="003539E1" w:rsidRDefault="003539E1" w:rsidP="00585DDF">
            <w:r>
              <w:rPr>
                <w:sz w:val="16"/>
                <w:szCs w:val="16"/>
              </w:rPr>
              <w:t>R5-240443</w:t>
            </w:r>
          </w:p>
        </w:tc>
        <w:tc>
          <w:tcPr>
            <w:tcW w:w="1597" w:type="dxa"/>
          </w:tcPr>
          <w:p w14:paraId="652E7270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1E91D9C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721CB3B" w14:textId="77777777" w:rsidR="003539E1" w:rsidRDefault="003539E1" w:rsidP="00585DDF">
            <w:r>
              <w:rPr>
                <w:sz w:val="16"/>
                <w:szCs w:val="16"/>
              </w:rPr>
              <w:t>6.5A.3.2</w:t>
            </w:r>
          </w:p>
        </w:tc>
        <w:tc>
          <w:tcPr>
            <w:tcW w:w="998" w:type="dxa"/>
          </w:tcPr>
          <w:p w14:paraId="567E5CF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AC4206F" w14:textId="77777777" w:rsidTr="00585DDF">
        <w:tc>
          <w:tcPr>
            <w:tcW w:w="879" w:type="dxa"/>
          </w:tcPr>
          <w:p w14:paraId="1741AA0C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2548A7" w14:textId="77777777" w:rsidR="003539E1" w:rsidRDefault="003539E1" w:rsidP="00585DDF">
            <w:r>
              <w:rPr>
                <w:sz w:val="16"/>
                <w:szCs w:val="16"/>
              </w:rPr>
              <w:t>2650</w:t>
            </w:r>
          </w:p>
        </w:tc>
        <w:tc>
          <w:tcPr>
            <w:tcW w:w="517" w:type="dxa"/>
          </w:tcPr>
          <w:p w14:paraId="2A6114A6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61DFF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D9373B" w14:textId="77777777" w:rsidR="003539E1" w:rsidRDefault="003539E1" w:rsidP="00585DDF">
            <w:r>
              <w:rPr>
                <w:sz w:val="16"/>
                <w:szCs w:val="16"/>
              </w:rPr>
              <w:t>FR1 CA - Test requirement correction for n2-n48 combo in test 7.3A.1_1</w:t>
            </w:r>
          </w:p>
        </w:tc>
        <w:tc>
          <w:tcPr>
            <w:tcW w:w="517" w:type="dxa"/>
          </w:tcPr>
          <w:p w14:paraId="2A28B6F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0D8C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8863F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6EE9E4" w14:textId="77777777" w:rsidR="003539E1" w:rsidRDefault="003539E1" w:rsidP="00585DDF">
            <w:r>
              <w:rPr>
                <w:sz w:val="16"/>
                <w:szCs w:val="16"/>
              </w:rPr>
              <w:t>R5-240619</w:t>
            </w:r>
          </w:p>
        </w:tc>
        <w:tc>
          <w:tcPr>
            <w:tcW w:w="1597" w:type="dxa"/>
          </w:tcPr>
          <w:p w14:paraId="5F0FCBD5" w14:textId="77777777" w:rsidR="003539E1" w:rsidRDefault="003539E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C0B9BD1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465A14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E9007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C7FE051" w14:textId="77777777" w:rsidTr="00585DDF">
        <w:tc>
          <w:tcPr>
            <w:tcW w:w="879" w:type="dxa"/>
          </w:tcPr>
          <w:p w14:paraId="011D338C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84F20A7" w14:textId="77777777" w:rsidR="003539E1" w:rsidRDefault="003539E1" w:rsidP="00585DDF">
            <w:r>
              <w:rPr>
                <w:sz w:val="16"/>
                <w:szCs w:val="16"/>
              </w:rPr>
              <w:t>2651</w:t>
            </w:r>
          </w:p>
        </w:tc>
        <w:tc>
          <w:tcPr>
            <w:tcW w:w="517" w:type="dxa"/>
          </w:tcPr>
          <w:p w14:paraId="6EA499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A5CD0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B7CAAD" w14:textId="77777777" w:rsidR="003539E1" w:rsidRDefault="003539E1" w:rsidP="00585DDF">
            <w:r>
              <w:rPr>
                <w:sz w:val="16"/>
                <w:szCs w:val="16"/>
              </w:rPr>
              <w:t>Corrections for combo n48A-n66A in test case 7.3A.1_1</w:t>
            </w:r>
          </w:p>
        </w:tc>
        <w:tc>
          <w:tcPr>
            <w:tcW w:w="517" w:type="dxa"/>
          </w:tcPr>
          <w:p w14:paraId="3FE74B1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381E4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ED4AE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5E541B" w14:textId="77777777" w:rsidR="003539E1" w:rsidRDefault="003539E1" w:rsidP="00585DDF">
            <w:r>
              <w:rPr>
                <w:sz w:val="16"/>
                <w:szCs w:val="16"/>
              </w:rPr>
              <w:t>R5-240620</w:t>
            </w:r>
          </w:p>
        </w:tc>
        <w:tc>
          <w:tcPr>
            <w:tcW w:w="1597" w:type="dxa"/>
          </w:tcPr>
          <w:p w14:paraId="1DCD7CC2" w14:textId="77777777" w:rsidR="003539E1" w:rsidRDefault="003539E1" w:rsidP="00585DDF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 w14:paraId="6F37D5F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C19885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8FDF8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BF1D70F" w14:textId="77777777" w:rsidTr="00585DDF">
        <w:tc>
          <w:tcPr>
            <w:tcW w:w="879" w:type="dxa"/>
          </w:tcPr>
          <w:p w14:paraId="60CD50D3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FA2A0D8" w14:textId="77777777" w:rsidR="003539E1" w:rsidRDefault="003539E1" w:rsidP="00585DDF">
            <w:r>
              <w:rPr>
                <w:sz w:val="16"/>
                <w:szCs w:val="16"/>
              </w:rPr>
              <w:t>2657</w:t>
            </w:r>
          </w:p>
        </w:tc>
        <w:tc>
          <w:tcPr>
            <w:tcW w:w="517" w:type="dxa"/>
          </w:tcPr>
          <w:p w14:paraId="5D01516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9D2C4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B827F6" w14:textId="77777777" w:rsidR="003539E1" w:rsidRDefault="003539E1" w:rsidP="00585DDF">
            <w:r>
              <w:rPr>
                <w:sz w:val="16"/>
                <w:szCs w:val="16"/>
              </w:rPr>
              <w:t>Addition of new test case 7.4A.4 Maximum input level for CA (5DL CA)</w:t>
            </w:r>
          </w:p>
        </w:tc>
        <w:tc>
          <w:tcPr>
            <w:tcW w:w="517" w:type="dxa"/>
          </w:tcPr>
          <w:p w14:paraId="01E1DA7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87CA3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66AEC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4AE0C0" w14:textId="77777777" w:rsidR="003539E1" w:rsidRDefault="003539E1" w:rsidP="00585DDF">
            <w:r>
              <w:rPr>
                <w:sz w:val="16"/>
                <w:szCs w:val="16"/>
              </w:rPr>
              <w:t>R5-240772</w:t>
            </w:r>
          </w:p>
        </w:tc>
        <w:tc>
          <w:tcPr>
            <w:tcW w:w="1597" w:type="dxa"/>
          </w:tcPr>
          <w:p w14:paraId="3D9D2042" w14:textId="77777777" w:rsidR="003539E1" w:rsidRDefault="003539E1" w:rsidP="00585DDF">
            <w:r>
              <w:rPr>
                <w:sz w:val="16"/>
                <w:szCs w:val="16"/>
              </w:rPr>
              <w:t>KTL</w:t>
            </w:r>
          </w:p>
        </w:tc>
        <w:tc>
          <w:tcPr>
            <w:tcW w:w="1122" w:type="dxa"/>
          </w:tcPr>
          <w:p w14:paraId="4FEB5D37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363EDA3" w14:textId="77777777" w:rsidR="003539E1" w:rsidRDefault="003539E1" w:rsidP="00585DDF">
            <w:r>
              <w:rPr>
                <w:sz w:val="16"/>
                <w:szCs w:val="16"/>
              </w:rPr>
              <w:t>7.4A.4 (New)</w:t>
            </w:r>
          </w:p>
        </w:tc>
        <w:tc>
          <w:tcPr>
            <w:tcW w:w="998" w:type="dxa"/>
          </w:tcPr>
          <w:p w14:paraId="7BA033D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B44D3D3" w14:textId="77777777" w:rsidTr="00585DDF">
        <w:tc>
          <w:tcPr>
            <w:tcW w:w="879" w:type="dxa"/>
          </w:tcPr>
          <w:p w14:paraId="17D44261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03343E" w14:textId="77777777" w:rsidR="003539E1" w:rsidRDefault="003539E1" w:rsidP="00585DDF">
            <w:r>
              <w:rPr>
                <w:sz w:val="16"/>
                <w:szCs w:val="16"/>
              </w:rPr>
              <w:t>2658</w:t>
            </w:r>
          </w:p>
        </w:tc>
        <w:tc>
          <w:tcPr>
            <w:tcW w:w="517" w:type="dxa"/>
          </w:tcPr>
          <w:p w14:paraId="26F8006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34F72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FAEE7B" w14:textId="77777777" w:rsidR="003539E1" w:rsidRDefault="003539E1" w:rsidP="00585DDF">
            <w:r>
              <w:rPr>
                <w:sz w:val="16"/>
                <w:szCs w:val="16"/>
              </w:rPr>
              <w:t>Addition of new test case 7.5A.4 Adjacent channel selectivity for (5DL CA)</w:t>
            </w:r>
          </w:p>
        </w:tc>
        <w:tc>
          <w:tcPr>
            <w:tcW w:w="517" w:type="dxa"/>
          </w:tcPr>
          <w:p w14:paraId="429BD7E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B760A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040AC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1DACE3" w14:textId="77777777" w:rsidR="003539E1" w:rsidRDefault="003539E1" w:rsidP="00585DDF">
            <w:r>
              <w:rPr>
                <w:sz w:val="16"/>
                <w:szCs w:val="16"/>
              </w:rPr>
              <w:t>R5-240773</w:t>
            </w:r>
          </w:p>
        </w:tc>
        <w:tc>
          <w:tcPr>
            <w:tcW w:w="1597" w:type="dxa"/>
          </w:tcPr>
          <w:p w14:paraId="1C7E5656" w14:textId="77777777" w:rsidR="003539E1" w:rsidRDefault="003539E1" w:rsidP="00585DDF">
            <w:r>
              <w:rPr>
                <w:sz w:val="16"/>
                <w:szCs w:val="16"/>
              </w:rPr>
              <w:t>KTL</w:t>
            </w:r>
          </w:p>
        </w:tc>
        <w:tc>
          <w:tcPr>
            <w:tcW w:w="1122" w:type="dxa"/>
          </w:tcPr>
          <w:p w14:paraId="35C2DADD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F531DEA" w14:textId="77777777" w:rsidR="003539E1" w:rsidRDefault="003539E1" w:rsidP="00585DDF">
            <w:r>
              <w:rPr>
                <w:sz w:val="16"/>
                <w:szCs w:val="16"/>
              </w:rPr>
              <w:t>7.5A.4 (New)</w:t>
            </w:r>
          </w:p>
        </w:tc>
        <w:tc>
          <w:tcPr>
            <w:tcW w:w="998" w:type="dxa"/>
          </w:tcPr>
          <w:p w14:paraId="02AF546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23E00BE" w14:textId="77777777" w:rsidTr="00585DDF">
        <w:tc>
          <w:tcPr>
            <w:tcW w:w="879" w:type="dxa"/>
          </w:tcPr>
          <w:p w14:paraId="3A7EFD2D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C388AE" w14:textId="77777777" w:rsidR="003539E1" w:rsidRDefault="003539E1" w:rsidP="00585DDF">
            <w:r>
              <w:rPr>
                <w:sz w:val="16"/>
                <w:szCs w:val="16"/>
              </w:rPr>
              <w:t>2660</w:t>
            </w:r>
          </w:p>
        </w:tc>
        <w:tc>
          <w:tcPr>
            <w:tcW w:w="517" w:type="dxa"/>
          </w:tcPr>
          <w:p w14:paraId="4C5F532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06C8A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4B95D1" w14:textId="77777777" w:rsidR="003539E1" w:rsidRDefault="003539E1" w:rsidP="00585DDF">
            <w:r>
              <w:rPr>
                <w:sz w:val="16"/>
                <w:szCs w:val="16"/>
              </w:rPr>
              <w:t>Add UE maximum power requirements for CA_n1A-n28A and CA_n3A-n28A</w:t>
            </w:r>
          </w:p>
        </w:tc>
        <w:tc>
          <w:tcPr>
            <w:tcW w:w="517" w:type="dxa"/>
          </w:tcPr>
          <w:p w14:paraId="31BF37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BFEB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F7DDD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066AC2" w14:textId="77777777" w:rsidR="003539E1" w:rsidRDefault="003539E1" w:rsidP="00585DDF">
            <w:r>
              <w:rPr>
                <w:sz w:val="16"/>
                <w:szCs w:val="16"/>
              </w:rPr>
              <w:t>R5-241729</w:t>
            </w:r>
          </w:p>
        </w:tc>
        <w:tc>
          <w:tcPr>
            <w:tcW w:w="1597" w:type="dxa"/>
          </w:tcPr>
          <w:p w14:paraId="283A4C4D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F8DE5D0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1B6441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5FE76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216249C" w14:textId="77777777" w:rsidTr="00585DDF">
        <w:tc>
          <w:tcPr>
            <w:tcW w:w="879" w:type="dxa"/>
          </w:tcPr>
          <w:p w14:paraId="1FAF18B8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541E52" w14:textId="77777777" w:rsidR="003539E1" w:rsidRDefault="003539E1" w:rsidP="00585DDF">
            <w:r>
              <w:rPr>
                <w:sz w:val="16"/>
                <w:szCs w:val="16"/>
              </w:rPr>
              <w:t>2661</w:t>
            </w:r>
          </w:p>
        </w:tc>
        <w:tc>
          <w:tcPr>
            <w:tcW w:w="517" w:type="dxa"/>
          </w:tcPr>
          <w:p w14:paraId="051BE13F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9CDCD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D20638" w14:textId="77777777" w:rsidR="003539E1" w:rsidRDefault="003539E1" w:rsidP="00585DDF">
            <w:r>
              <w:rPr>
                <w:sz w:val="16"/>
                <w:szCs w:val="16"/>
              </w:rPr>
              <w:t>Add spurious emissions for UE co-existence requirements for CA_n1A_n28A</w:t>
            </w:r>
          </w:p>
        </w:tc>
        <w:tc>
          <w:tcPr>
            <w:tcW w:w="517" w:type="dxa"/>
          </w:tcPr>
          <w:p w14:paraId="6145567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127E4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823C7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5735B8" w14:textId="77777777" w:rsidR="003539E1" w:rsidRDefault="003539E1" w:rsidP="00585DDF">
            <w:r>
              <w:rPr>
                <w:sz w:val="16"/>
                <w:szCs w:val="16"/>
              </w:rPr>
              <w:t>R5-241730</w:t>
            </w:r>
          </w:p>
        </w:tc>
        <w:tc>
          <w:tcPr>
            <w:tcW w:w="1597" w:type="dxa"/>
          </w:tcPr>
          <w:p w14:paraId="7BB4910F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92DD5A6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6A1C0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C2AA8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073B95B" w14:textId="77777777" w:rsidTr="00585DDF">
        <w:tc>
          <w:tcPr>
            <w:tcW w:w="879" w:type="dxa"/>
          </w:tcPr>
          <w:p w14:paraId="06876DC3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48A7356" w14:textId="77777777" w:rsidR="003539E1" w:rsidRDefault="003539E1" w:rsidP="00585DDF">
            <w:r>
              <w:rPr>
                <w:sz w:val="16"/>
                <w:szCs w:val="16"/>
              </w:rPr>
              <w:t>2703</w:t>
            </w:r>
          </w:p>
        </w:tc>
        <w:tc>
          <w:tcPr>
            <w:tcW w:w="517" w:type="dxa"/>
          </w:tcPr>
          <w:p w14:paraId="1E77652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6FC0B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40ED86" w14:textId="77777777" w:rsidR="003539E1" w:rsidRDefault="003539E1" w:rsidP="00585DDF">
            <w:r>
              <w:rPr>
                <w:sz w:val="16"/>
                <w:szCs w:val="16"/>
              </w:rPr>
              <w:t>Correction to Reference sensitivity for Rel-16 CA</w:t>
            </w:r>
          </w:p>
        </w:tc>
        <w:tc>
          <w:tcPr>
            <w:tcW w:w="517" w:type="dxa"/>
          </w:tcPr>
          <w:p w14:paraId="54E4D44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B0237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4CB81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3EFE82" w14:textId="77777777" w:rsidR="003539E1" w:rsidRDefault="003539E1" w:rsidP="00585DDF">
            <w:r>
              <w:rPr>
                <w:sz w:val="16"/>
                <w:szCs w:val="16"/>
              </w:rPr>
              <w:t>R5-241732</w:t>
            </w:r>
          </w:p>
        </w:tc>
        <w:tc>
          <w:tcPr>
            <w:tcW w:w="1597" w:type="dxa"/>
          </w:tcPr>
          <w:p w14:paraId="0AB684E4" w14:textId="77777777" w:rsidR="003539E1" w:rsidRDefault="003539E1" w:rsidP="00585DDF">
            <w:r>
              <w:rPr>
                <w:sz w:val="16"/>
                <w:szCs w:val="16"/>
              </w:rPr>
              <w:t>Anritsu, Huawei, HiSilicon</w:t>
            </w:r>
          </w:p>
        </w:tc>
        <w:tc>
          <w:tcPr>
            <w:tcW w:w="1122" w:type="dxa"/>
          </w:tcPr>
          <w:p w14:paraId="1714D322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14F46A9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A9CEE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825333A" w14:textId="77777777" w:rsidTr="00585DDF">
        <w:tc>
          <w:tcPr>
            <w:tcW w:w="879" w:type="dxa"/>
          </w:tcPr>
          <w:p w14:paraId="629AA382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7FAF0E" w14:textId="77777777" w:rsidR="003539E1" w:rsidRDefault="003539E1" w:rsidP="00585DDF">
            <w:r>
              <w:rPr>
                <w:sz w:val="16"/>
                <w:szCs w:val="16"/>
              </w:rPr>
              <w:t>2731</w:t>
            </w:r>
          </w:p>
        </w:tc>
        <w:tc>
          <w:tcPr>
            <w:tcW w:w="517" w:type="dxa"/>
          </w:tcPr>
          <w:p w14:paraId="7A6B9D7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843E2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518EA0" w14:textId="77777777" w:rsidR="003539E1" w:rsidRDefault="003539E1" w:rsidP="00585DDF">
            <w:r>
              <w:rPr>
                <w:sz w:val="16"/>
                <w:szCs w:val="16"/>
              </w:rPr>
              <w:t>General updates of Spurious emissions for UE co-existence for Inter-band CA</w:t>
            </w:r>
          </w:p>
        </w:tc>
        <w:tc>
          <w:tcPr>
            <w:tcW w:w="517" w:type="dxa"/>
          </w:tcPr>
          <w:p w14:paraId="44D960E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672A0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C50E0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B85CE3" w14:textId="77777777" w:rsidR="003539E1" w:rsidRDefault="003539E1" w:rsidP="00585DDF">
            <w:r>
              <w:rPr>
                <w:sz w:val="16"/>
                <w:szCs w:val="16"/>
              </w:rPr>
              <w:t>R5-241880</w:t>
            </w:r>
          </w:p>
        </w:tc>
        <w:tc>
          <w:tcPr>
            <w:tcW w:w="1597" w:type="dxa"/>
          </w:tcPr>
          <w:p w14:paraId="0FD066B4" w14:textId="77777777" w:rsidR="003539E1" w:rsidRDefault="003539E1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4900D2FE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FAB3EAD" w14:textId="77777777" w:rsidR="003539E1" w:rsidRDefault="003539E1" w:rsidP="00585DDF">
            <w:r>
              <w:rPr>
                <w:sz w:val="16"/>
                <w:szCs w:val="16"/>
              </w:rPr>
              <w:t>6.5.3.1 6.5A.3.1 6.5A.3.2</w:t>
            </w:r>
          </w:p>
        </w:tc>
        <w:tc>
          <w:tcPr>
            <w:tcW w:w="998" w:type="dxa"/>
          </w:tcPr>
          <w:p w14:paraId="27905BF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TR 38.905 CR 0878 ; TS/TR ... CR ... </w:t>
            </w:r>
          </w:p>
        </w:tc>
      </w:tr>
      <w:tr w:rsidR="003539E1" w14:paraId="29AF2C00" w14:textId="77777777" w:rsidTr="00585DDF">
        <w:tc>
          <w:tcPr>
            <w:tcW w:w="879" w:type="dxa"/>
          </w:tcPr>
          <w:p w14:paraId="762B14C1" w14:textId="77777777" w:rsidR="003539E1" w:rsidRDefault="003539E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DC82466" w14:textId="77777777" w:rsidR="003539E1" w:rsidRDefault="003539E1" w:rsidP="00585DDF"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 w14:paraId="322959A9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6184E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3584CF" w14:textId="77777777" w:rsidR="003539E1" w:rsidRDefault="003539E1" w:rsidP="00585DDF">
            <w:r>
              <w:rPr>
                <w:sz w:val="16"/>
                <w:szCs w:val="16"/>
              </w:rPr>
              <w:t>Update to MU and TT for AMPR for CA test case</w:t>
            </w:r>
          </w:p>
        </w:tc>
        <w:tc>
          <w:tcPr>
            <w:tcW w:w="517" w:type="dxa"/>
          </w:tcPr>
          <w:p w14:paraId="6734FE3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8ADE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303C29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4E09A1" w14:textId="77777777" w:rsidR="003539E1" w:rsidRDefault="003539E1" w:rsidP="00585DDF">
            <w:r>
              <w:rPr>
                <w:sz w:val="16"/>
                <w:szCs w:val="16"/>
              </w:rPr>
              <w:t>R5-241005</w:t>
            </w:r>
          </w:p>
        </w:tc>
        <w:tc>
          <w:tcPr>
            <w:tcW w:w="1597" w:type="dxa"/>
          </w:tcPr>
          <w:p w14:paraId="66D44458" w14:textId="77777777" w:rsidR="003539E1" w:rsidRDefault="003539E1" w:rsidP="00585DDF">
            <w:r>
              <w:rPr>
                <w:sz w:val="16"/>
                <w:szCs w:val="16"/>
              </w:rPr>
              <w:t>Huawei, HiSilicon, China Unicom</w:t>
            </w:r>
          </w:p>
        </w:tc>
        <w:tc>
          <w:tcPr>
            <w:tcW w:w="1122" w:type="dxa"/>
          </w:tcPr>
          <w:p w14:paraId="784EE285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5550081" w14:textId="77777777" w:rsidR="003539E1" w:rsidRDefault="003539E1" w:rsidP="00585DDF">
            <w:r>
              <w:rPr>
                <w:sz w:val="16"/>
                <w:szCs w:val="16"/>
              </w:rPr>
              <w:t>6.2A.3.1, 6.2A.3.2, 6.2A.3.3, Annex F</w:t>
            </w:r>
          </w:p>
        </w:tc>
        <w:tc>
          <w:tcPr>
            <w:tcW w:w="998" w:type="dxa"/>
          </w:tcPr>
          <w:p w14:paraId="290115D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6D16F7E" w14:textId="77777777" w:rsidTr="00585DDF">
        <w:tc>
          <w:tcPr>
            <w:tcW w:w="879" w:type="dxa"/>
          </w:tcPr>
          <w:p w14:paraId="4037C881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713C1CC" w14:textId="77777777" w:rsidR="003539E1" w:rsidRDefault="003539E1" w:rsidP="00585DDF">
            <w:r>
              <w:rPr>
                <w:sz w:val="16"/>
                <w:szCs w:val="16"/>
              </w:rPr>
              <w:t>1729</w:t>
            </w:r>
          </w:p>
        </w:tc>
        <w:tc>
          <w:tcPr>
            <w:tcW w:w="517" w:type="dxa"/>
          </w:tcPr>
          <w:p w14:paraId="0BFE8D26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799CB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7DA48B" w14:textId="77777777" w:rsidR="003539E1" w:rsidRDefault="003539E1" w:rsidP="00585DDF">
            <w:r>
              <w:rPr>
                <w:sz w:val="16"/>
                <w:szCs w:val="16"/>
              </w:rPr>
              <w:t>Update to R16 Configuration for DC</w:t>
            </w:r>
          </w:p>
        </w:tc>
        <w:tc>
          <w:tcPr>
            <w:tcW w:w="517" w:type="dxa"/>
          </w:tcPr>
          <w:p w14:paraId="6A1E4BB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4AFEC0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31BD4B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BCE0A0" w14:textId="77777777" w:rsidR="003539E1" w:rsidRDefault="003539E1" w:rsidP="00585DDF">
            <w:r>
              <w:rPr>
                <w:sz w:val="16"/>
                <w:szCs w:val="16"/>
              </w:rPr>
              <w:t>R5-240934</w:t>
            </w:r>
          </w:p>
        </w:tc>
        <w:tc>
          <w:tcPr>
            <w:tcW w:w="1597" w:type="dxa"/>
          </w:tcPr>
          <w:p w14:paraId="32023A09" w14:textId="77777777" w:rsidR="003539E1" w:rsidRDefault="003539E1" w:rsidP="00585DDF">
            <w:r>
              <w:rPr>
                <w:sz w:val="16"/>
                <w:szCs w:val="16"/>
              </w:rPr>
              <w:t>Bureau Veritas ADT, KDDI, WE Certification, AT&amp;T</w:t>
            </w:r>
          </w:p>
        </w:tc>
        <w:tc>
          <w:tcPr>
            <w:tcW w:w="1122" w:type="dxa"/>
          </w:tcPr>
          <w:p w14:paraId="1A7948E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9EFAE40" w14:textId="77777777" w:rsidR="003539E1" w:rsidRDefault="003539E1" w:rsidP="00585DDF">
            <w:r>
              <w:rPr>
                <w:sz w:val="16"/>
                <w:szCs w:val="16"/>
              </w:rPr>
              <w:t>5.3B.1.3, 5.5B.3, 5.5B.4.2, 5.5B.5.1</w:t>
            </w:r>
          </w:p>
        </w:tc>
        <w:tc>
          <w:tcPr>
            <w:tcW w:w="998" w:type="dxa"/>
          </w:tcPr>
          <w:p w14:paraId="3AFC944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FC8C9B2" w14:textId="77777777" w:rsidTr="00585DDF">
        <w:tc>
          <w:tcPr>
            <w:tcW w:w="879" w:type="dxa"/>
          </w:tcPr>
          <w:p w14:paraId="2BAEE661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FC8D427" w14:textId="77777777" w:rsidR="003539E1" w:rsidRDefault="003539E1" w:rsidP="00585DDF">
            <w:r>
              <w:rPr>
                <w:sz w:val="16"/>
                <w:szCs w:val="16"/>
              </w:rPr>
              <w:t>1743</w:t>
            </w:r>
          </w:p>
        </w:tc>
        <w:tc>
          <w:tcPr>
            <w:tcW w:w="517" w:type="dxa"/>
          </w:tcPr>
          <w:p w14:paraId="067FCFD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55EFC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DCA2B9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6.4B.1.4_1.4 Frequency Error for Inter-band EN-DC including FR2 for 5 NR CCs</w:t>
            </w:r>
          </w:p>
        </w:tc>
        <w:tc>
          <w:tcPr>
            <w:tcW w:w="517" w:type="dxa"/>
          </w:tcPr>
          <w:p w14:paraId="4A5B6FB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DAB260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0F9EB5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C70423" w14:textId="77777777" w:rsidR="003539E1" w:rsidRDefault="003539E1" w:rsidP="00585DDF">
            <w:r>
              <w:rPr>
                <w:sz w:val="16"/>
                <w:szCs w:val="16"/>
              </w:rPr>
              <w:t>R5-241785</w:t>
            </w:r>
          </w:p>
        </w:tc>
        <w:tc>
          <w:tcPr>
            <w:tcW w:w="1597" w:type="dxa"/>
          </w:tcPr>
          <w:p w14:paraId="53F672C7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309E21B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D8173F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4B24A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5AB0AE1" w14:textId="77777777" w:rsidTr="00585DDF">
        <w:tc>
          <w:tcPr>
            <w:tcW w:w="879" w:type="dxa"/>
          </w:tcPr>
          <w:p w14:paraId="74EE74A6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AFDECFA" w14:textId="77777777" w:rsidR="003539E1" w:rsidRDefault="003539E1" w:rsidP="00585DDF">
            <w:r>
              <w:rPr>
                <w:sz w:val="16"/>
                <w:szCs w:val="16"/>
              </w:rPr>
              <w:t>1744</w:t>
            </w:r>
          </w:p>
        </w:tc>
        <w:tc>
          <w:tcPr>
            <w:tcW w:w="517" w:type="dxa"/>
          </w:tcPr>
          <w:p w14:paraId="7A792994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3D0F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7DCC4E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6.4B.1.4_1.5 Frequency Error for Inter-band EN-DC including FR2 for 6 NR CCs</w:t>
            </w:r>
          </w:p>
        </w:tc>
        <w:tc>
          <w:tcPr>
            <w:tcW w:w="517" w:type="dxa"/>
          </w:tcPr>
          <w:p w14:paraId="0F13BAE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71A33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CB4D2E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0C6AA6" w14:textId="77777777" w:rsidR="003539E1" w:rsidRDefault="003539E1" w:rsidP="00585DDF">
            <w:r>
              <w:rPr>
                <w:sz w:val="16"/>
                <w:szCs w:val="16"/>
              </w:rPr>
              <w:t>R5-241786</w:t>
            </w:r>
          </w:p>
        </w:tc>
        <w:tc>
          <w:tcPr>
            <w:tcW w:w="1597" w:type="dxa"/>
          </w:tcPr>
          <w:p w14:paraId="176434A7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7A44B60B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908B9DC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CEFC2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63D4E4F" w14:textId="77777777" w:rsidTr="00585DDF">
        <w:tc>
          <w:tcPr>
            <w:tcW w:w="879" w:type="dxa"/>
          </w:tcPr>
          <w:p w14:paraId="0DCD1682" w14:textId="77777777" w:rsidR="003539E1" w:rsidRDefault="003539E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FE5389F" w14:textId="77777777" w:rsidR="003539E1" w:rsidRDefault="003539E1" w:rsidP="00585DDF">
            <w:r>
              <w:rPr>
                <w:sz w:val="16"/>
                <w:szCs w:val="16"/>
              </w:rPr>
              <w:t>1745</w:t>
            </w:r>
          </w:p>
        </w:tc>
        <w:tc>
          <w:tcPr>
            <w:tcW w:w="517" w:type="dxa"/>
          </w:tcPr>
          <w:p w14:paraId="67B9D27F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CD4ED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558B5C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6.4B.1.4_1.6 Frequency Error for Inter-band EN-DC including FR2 for 7 NR CCs</w:t>
            </w:r>
          </w:p>
        </w:tc>
        <w:tc>
          <w:tcPr>
            <w:tcW w:w="517" w:type="dxa"/>
          </w:tcPr>
          <w:p w14:paraId="3DCFFD5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3615C4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8EDFE6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44CAF2" w14:textId="77777777" w:rsidR="003539E1" w:rsidRDefault="003539E1" w:rsidP="00585DDF">
            <w:r>
              <w:rPr>
                <w:sz w:val="16"/>
                <w:szCs w:val="16"/>
              </w:rPr>
              <w:t>R5-241787</w:t>
            </w:r>
          </w:p>
        </w:tc>
        <w:tc>
          <w:tcPr>
            <w:tcW w:w="1597" w:type="dxa"/>
          </w:tcPr>
          <w:p w14:paraId="432A7B7B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4FD00828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7AD5C4A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E5A6C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F2FD306" w14:textId="77777777" w:rsidTr="00585DDF">
        <w:tc>
          <w:tcPr>
            <w:tcW w:w="879" w:type="dxa"/>
          </w:tcPr>
          <w:p w14:paraId="78F1F0F5" w14:textId="77777777" w:rsidR="003539E1" w:rsidRDefault="003539E1" w:rsidP="00585DDF">
            <w:r>
              <w:rPr>
                <w:sz w:val="16"/>
                <w:szCs w:val="16"/>
              </w:rPr>
              <w:lastRenderedPageBreak/>
              <w:t>38.521-3</w:t>
            </w:r>
          </w:p>
        </w:tc>
        <w:tc>
          <w:tcPr>
            <w:tcW w:w="637" w:type="dxa"/>
          </w:tcPr>
          <w:p w14:paraId="74B5D30C" w14:textId="77777777" w:rsidR="003539E1" w:rsidRDefault="003539E1" w:rsidP="00585DDF">
            <w:r>
              <w:rPr>
                <w:sz w:val="16"/>
                <w:szCs w:val="16"/>
              </w:rPr>
              <w:t>1746</w:t>
            </w:r>
          </w:p>
        </w:tc>
        <w:tc>
          <w:tcPr>
            <w:tcW w:w="517" w:type="dxa"/>
          </w:tcPr>
          <w:p w14:paraId="7E6E70D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CB1B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6A94D2" w14:textId="77777777" w:rsidR="003539E1" w:rsidRDefault="003539E1" w:rsidP="00585DDF">
            <w:r>
              <w:rPr>
                <w:sz w:val="16"/>
                <w:szCs w:val="16"/>
              </w:rPr>
              <w:t>Addition of new test case 6.4B.1.4_1.7 Frequency Error for Inter-band EN-DC including FR2 for 8 NR CCs</w:t>
            </w:r>
          </w:p>
        </w:tc>
        <w:tc>
          <w:tcPr>
            <w:tcW w:w="517" w:type="dxa"/>
          </w:tcPr>
          <w:p w14:paraId="0FDBFFF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F6E7F2" w14:textId="77777777" w:rsidR="003539E1" w:rsidRDefault="003539E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6C2CDA2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B9B63B" w14:textId="77777777" w:rsidR="003539E1" w:rsidRDefault="003539E1" w:rsidP="00585DDF">
            <w:r>
              <w:rPr>
                <w:sz w:val="16"/>
                <w:szCs w:val="16"/>
              </w:rPr>
              <w:t>R5-241788</w:t>
            </w:r>
          </w:p>
        </w:tc>
        <w:tc>
          <w:tcPr>
            <w:tcW w:w="1597" w:type="dxa"/>
          </w:tcPr>
          <w:p w14:paraId="6290A16A" w14:textId="77777777" w:rsidR="003539E1" w:rsidRDefault="003539E1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618D513F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0572D3C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23BE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941D07B" w14:textId="77777777" w:rsidTr="00585DDF">
        <w:tc>
          <w:tcPr>
            <w:tcW w:w="879" w:type="dxa"/>
          </w:tcPr>
          <w:p w14:paraId="08BF4E12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E22C78E" w14:textId="77777777" w:rsidR="003539E1" w:rsidRDefault="003539E1" w:rsidP="00585DDF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14:paraId="074E6336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40D32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F246E9" w14:textId="77777777" w:rsidR="003539E1" w:rsidRDefault="003539E1" w:rsidP="00585DDF">
            <w:r>
              <w:rPr>
                <w:sz w:val="16"/>
                <w:szCs w:val="16"/>
              </w:rPr>
              <w:t>Update to R16 NR CADC configuration test cases applicability</w:t>
            </w:r>
          </w:p>
        </w:tc>
        <w:tc>
          <w:tcPr>
            <w:tcW w:w="517" w:type="dxa"/>
          </w:tcPr>
          <w:p w14:paraId="2396F8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D3344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8A536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AF5457" w14:textId="77777777" w:rsidR="003539E1" w:rsidRDefault="003539E1" w:rsidP="00585DDF">
            <w:r>
              <w:rPr>
                <w:sz w:val="16"/>
                <w:szCs w:val="16"/>
              </w:rPr>
              <w:t>R5-241843</w:t>
            </w:r>
          </w:p>
        </w:tc>
        <w:tc>
          <w:tcPr>
            <w:tcW w:w="1597" w:type="dxa"/>
          </w:tcPr>
          <w:p w14:paraId="00435BFC" w14:textId="77777777" w:rsidR="003539E1" w:rsidRDefault="003539E1" w:rsidP="00585DDF">
            <w:r>
              <w:rPr>
                <w:sz w:val="16"/>
                <w:szCs w:val="16"/>
              </w:rPr>
              <w:t>CMCC, Sporton, KTL</w:t>
            </w:r>
          </w:p>
        </w:tc>
        <w:tc>
          <w:tcPr>
            <w:tcW w:w="1122" w:type="dxa"/>
          </w:tcPr>
          <w:p w14:paraId="332C85E0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E18A61C" w14:textId="77777777" w:rsidR="003539E1" w:rsidRDefault="003539E1" w:rsidP="00585DDF">
            <w:r>
              <w:rPr>
                <w:sz w:val="16"/>
                <w:szCs w:val="16"/>
              </w:rPr>
              <w:t>4.0, 4.1.1, 4.1.3</w:t>
            </w:r>
          </w:p>
        </w:tc>
        <w:tc>
          <w:tcPr>
            <w:tcW w:w="998" w:type="dxa"/>
          </w:tcPr>
          <w:p w14:paraId="22A9703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86C7A2D" w14:textId="77777777" w:rsidTr="00585DDF">
        <w:tc>
          <w:tcPr>
            <w:tcW w:w="879" w:type="dxa"/>
          </w:tcPr>
          <w:p w14:paraId="4CE7DFDD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68411AD" w14:textId="77777777" w:rsidR="003539E1" w:rsidRDefault="003539E1" w:rsidP="00585DDF">
            <w:r>
              <w:rPr>
                <w:sz w:val="16"/>
                <w:szCs w:val="16"/>
              </w:rPr>
              <w:t>0850</w:t>
            </w:r>
          </w:p>
        </w:tc>
        <w:tc>
          <w:tcPr>
            <w:tcW w:w="517" w:type="dxa"/>
          </w:tcPr>
          <w:p w14:paraId="43A7055F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85DA2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0F5021" w14:textId="77777777" w:rsidR="003539E1" w:rsidRDefault="003539E1" w:rsidP="00585DDF">
            <w:r>
              <w:rPr>
                <w:sz w:val="16"/>
                <w:szCs w:val="16"/>
              </w:rPr>
              <w:t>Update reference sensitivity test cases for CA_n1A-n8A-n78A</w:t>
            </w:r>
          </w:p>
        </w:tc>
        <w:tc>
          <w:tcPr>
            <w:tcW w:w="517" w:type="dxa"/>
          </w:tcPr>
          <w:p w14:paraId="2981D7E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45AC6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F4280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AFDC46" w14:textId="77777777" w:rsidR="003539E1" w:rsidRDefault="003539E1" w:rsidP="00585DDF">
            <w:r>
              <w:rPr>
                <w:sz w:val="16"/>
                <w:szCs w:val="16"/>
              </w:rPr>
              <w:t>R5-240234</w:t>
            </w:r>
          </w:p>
        </w:tc>
        <w:tc>
          <w:tcPr>
            <w:tcW w:w="1597" w:type="dxa"/>
          </w:tcPr>
          <w:p w14:paraId="2EA23376" w14:textId="77777777" w:rsidR="003539E1" w:rsidRDefault="003539E1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1F9CFB07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6457081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DF592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5B1186B" w14:textId="77777777" w:rsidTr="00585DDF">
        <w:tc>
          <w:tcPr>
            <w:tcW w:w="879" w:type="dxa"/>
          </w:tcPr>
          <w:p w14:paraId="4497C2A0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D124966" w14:textId="77777777" w:rsidR="003539E1" w:rsidRDefault="003539E1" w:rsidP="00585DDF"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 w14:paraId="1196764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4E37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D79D0E" w14:textId="77777777" w:rsidR="003539E1" w:rsidRDefault="003539E1" w:rsidP="00585DDF">
            <w:r>
              <w:rPr>
                <w:sz w:val="16"/>
                <w:szCs w:val="16"/>
              </w:rPr>
              <w:t>Addition of reference sensitivity and spurious emissions TP analysis for new R16 NR CA combos within FR1</w:t>
            </w:r>
          </w:p>
        </w:tc>
        <w:tc>
          <w:tcPr>
            <w:tcW w:w="517" w:type="dxa"/>
          </w:tcPr>
          <w:p w14:paraId="77B104D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13958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5C4BC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D34B03" w14:textId="77777777" w:rsidR="003539E1" w:rsidRDefault="003539E1" w:rsidP="00585DDF">
            <w:r>
              <w:rPr>
                <w:sz w:val="16"/>
                <w:szCs w:val="16"/>
              </w:rPr>
              <w:t>R5-240324</w:t>
            </w:r>
          </w:p>
        </w:tc>
        <w:tc>
          <w:tcPr>
            <w:tcW w:w="1597" w:type="dxa"/>
          </w:tcPr>
          <w:p w14:paraId="42F17D65" w14:textId="77777777" w:rsidR="003539E1" w:rsidRDefault="003539E1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45645439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34FFE1F4" w14:textId="77777777" w:rsidR="003539E1" w:rsidRDefault="003539E1" w:rsidP="00585DDF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578C1FE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 38.521-1 CR 2634; TS/TR ... CR ... </w:t>
            </w:r>
          </w:p>
        </w:tc>
      </w:tr>
      <w:tr w:rsidR="003539E1" w14:paraId="4CCF1EE6" w14:textId="77777777" w:rsidTr="00585DDF">
        <w:tc>
          <w:tcPr>
            <w:tcW w:w="879" w:type="dxa"/>
          </w:tcPr>
          <w:p w14:paraId="6602947D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C077487" w14:textId="77777777" w:rsidR="003539E1" w:rsidRDefault="003539E1" w:rsidP="00585DDF">
            <w:r>
              <w:rPr>
                <w:sz w:val="16"/>
                <w:szCs w:val="16"/>
              </w:rPr>
              <w:t>0863</w:t>
            </w:r>
          </w:p>
        </w:tc>
        <w:tc>
          <w:tcPr>
            <w:tcW w:w="517" w:type="dxa"/>
          </w:tcPr>
          <w:p w14:paraId="150E0ED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5C705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4E03A9" w14:textId="77777777" w:rsidR="003539E1" w:rsidRDefault="003539E1" w:rsidP="00585DDF">
            <w:r>
              <w:rPr>
                <w:sz w:val="16"/>
                <w:szCs w:val="16"/>
              </w:rPr>
              <w:t>Introduction of spurious emission TP analysis for CA_n1A_n28A</w:t>
            </w:r>
          </w:p>
        </w:tc>
        <w:tc>
          <w:tcPr>
            <w:tcW w:w="517" w:type="dxa"/>
          </w:tcPr>
          <w:p w14:paraId="1BEF264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BB73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CFF7B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5F1FAB" w14:textId="77777777" w:rsidR="003539E1" w:rsidRDefault="003539E1" w:rsidP="00585DDF">
            <w:r>
              <w:rPr>
                <w:sz w:val="16"/>
                <w:szCs w:val="16"/>
              </w:rPr>
              <w:t>R5-240778</w:t>
            </w:r>
          </w:p>
        </w:tc>
        <w:tc>
          <w:tcPr>
            <w:tcW w:w="1597" w:type="dxa"/>
          </w:tcPr>
          <w:p w14:paraId="1D4EA416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F9A5F9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4061345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21192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1286178" w14:textId="77777777" w:rsidTr="00585DDF">
        <w:tc>
          <w:tcPr>
            <w:tcW w:w="879" w:type="dxa"/>
          </w:tcPr>
          <w:p w14:paraId="40E131B3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A3C7932" w14:textId="77777777" w:rsidR="003539E1" w:rsidRDefault="003539E1" w:rsidP="00585DDF">
            <w:r>
              <w:rPr>
                <w:sz w:val="16"/>
                <w:szCs w:val="16"/>
              </w:rPr>
              <w:t>0878</w:t>
            </w:r>
          </w:p>
        </w:tc>
        <w:tc>
          <w:tcPr>
            <w:tcW w:w="517" w:type="dxa"/>
          </w:tcPr>
          <w:p w14:paraId="1D022C7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71692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DC3B1C" w14:textId="77777777" w:rsidR="003539E1" w:rsidRDefault="003539E1" w:rsidP="00585DDF">
            <w:r>
              <w:rPr>
                <w:sz w:val="16"/>
                <w:szCs w:val="16"/>
              </w:rPr>
              <w:t>Update of TP analysis for Spurious emissions test cases for FR1 UL CA</w:t>
            </w:r>
          </w:p>
        </w:tc>
        <w:tc>
          <w:tcPr>
            <w:tcW w:w="517" w:type="dxa"/>
          </w:tcPr>
          <w:p w14:paraId="1FD48CB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26553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A0F76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40EA84" w14:textId="77777777" w:rsidR="003539E1" w:rsidRDefault="003539E1" w:rsidP="00585DDF">
            <w:r>
              <w:rPr>
                <w:sz w:val="16"/>
                <w:szCs w:val="16"/>
              </w:rPr>
              <w:t>R5-241903</w:t>
            </w:r>
          </w:p>
        </w:tc>
        <w:tc>
          <w:tcPr>
            <w:tcW w:w="1597" w:type="dxa"/>
          </w:tcPr>
          <w:p w14:paraId="60717C3A" w14:textId="77777777" w:rsidR="003539E1" w:rsidRDefault="003539E1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7CB7B8B3" w14:textId="77777777" w:rsidR="003539E1" w:rsidRDefault="003539E1" w:rsidP="00585DDF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 w14:paraId="2F359FFE" w14:textId="77777777" w:rsidR="003539E1" w:rsidRDefault="003539E1" w:rsidP="00585DDF">
            <w:r>
              <w:rPr>
                <w:sz w:val="16"/>
                <w:szCs w:val="16"/>
              </w:rPr>
              <w:t>4.1.3.2</w:t>
            </w:r>
          </w:p>
        </w:tc>
        <w:tc>
          <w:tcPr>
            <w:tcW w:w="998" w:type="dxa"/>
          </w:tcPr>
          <w:p w14:paraId="37479B9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TS38.521-1 CR 2731 ; TS/TR ... CR ... </w:t>
            </w:r>
          </w:p>
        </w:tc>
      </w:tr>
    </w:tbl>
    <w:p w14:paraId="1530173B" w14:textId="77777777" w:rsidR="003539E1" w:rsidRDefault="003539E1" w:rsidP="003539E1"/>
    <w:p w14:paraId="70F7F5B7" w14:textId="77777777" w:rsidR="003539E1" w:rsidRDefault="003539E1" w:rsidP="003539E1"/>
    <w:p w14:paraId="44EFF292" w14:textId="77777777" w:rsidR="000B1AD0" w:rsidRPr="00917427" w:rsidRDefault="000B1AD0" w:rsidP="000B1AD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lastRenderedPageBreak/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RP-240175</w:t>
      </w:r>
      <w:r>
        <w:rPr>
          <w:b/>
          <w:i/>
          <w:noProof/>
          <w:sz w:val="28"/>
        </w:rPr>
        <w:fldChar w:fldCharType="end"/>
      </w:r>
    </w:p>
    <w:p w14:paraId="4439B55D" w14:textId="77777777" w:rsidR="000B1AD0" w:rsidRPr="00784730" w:rsidRDefault="000B1AD0" w:rsidP="000B1AD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4EF80F5" w14:textId="77777777" w:rsidR="000B1AD0" w:rsidRPr="00050554" w:rsidRDefault="000B1AD0" w:rsidP="000B1AD0">
      <w:pPr>
        <w:rPr>
          <w:rFonts w:ascii="Arial" w:hAnsi="Arial" w:cs="Arial"/>
          <w:b/>
          <w:bCs/>
          <w:lang w:val="en-US"/>
        </w:rPr>
      </w:pPr>
    </w:p>
    <w:p w14:paraId="23331E7B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2528AD" w14:textId="77777777" w:rsidR="000B1AD0" w:rsidRPr="00E145B1" w:rsidRDefault="000B1AD0" w:rsidP="000B1A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- 5G V2X with NR sidelink (5G_V2X_NRSL_eV2XARC-UEConTest)</w:t>
      </w:r>
      <w:r>
        <w:rPr>
          <w:rFonts w:ascii="Arial" w:hAnsi="Arial" w:cs="Arial"/>
          <w:b/>
          <w:bCs/>
        </w:rPr>
        <w:fldChar w:fldCharType="end"/>
      </w:r>
    </w:p>
    <w:p w14:paraId="5B966670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13.2.2</w:t>
      </w:r>
      <w:r>
        <w:rPr>
          <w:rFonts w:ascii="Arial" w:hAnsi="Arial" w:cs="Arial"/>
          <w:b/>
          <w:bCs/>
        </w:rPr>
        <w:fldChar w:fldCharType="end"/>
      </w:r>
    </w:p>
    <w:p w14:paraId="33E4BE9D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716466" w14:textId="77777777" w:rsidR="000B1AD0" w:rsidRDefault="000B1AD0" w:rsidP="000B1AD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259551" w14:textId="77777777" w:rsidR="000B1AD0" w:rsidRPr="004E535C" w:rsidRDefault="000B1AD0" w:rsidP="000B1A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B1AD0" w:rsidRPr="004E535C" w14:paraId="0CE6E9C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DE0C5B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8CE74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91A865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F6127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2F4F06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F77352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0FD7F9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DD345D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2EA382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439641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E82843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5D545A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79DB81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1AD0" w14:paraId="56BCB70C" w14:textId="77777777" w:rsidTr="00585DDF">
        <w:tc>
          <w:tcPr>
            <w:tcW w:w="879" w:type="dxa"/>
          </w:tcPr>
          <w:p w14:paraId="11A2A819" w14:textId="77777777" w:rsidR="000B1AD0" w:rsidRDefault="000B1AD0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8177AC9" w14:textId="77777777" w:rsidR="000B1AD0" w:rsidRDefault="000B1AD0" w:rsidP="00585DDF">
            <w:r>
              <w:rPr>
                <w:sz w:val="16"/>
                <w:szCs w:val="16"/>
              </w:rPr>
              <w:t>3030</w:t>
            </w:r>
          </w:p>
        </w:tc>
        <w:tc>
          <w:tcPr>
            <w:tcW w:w="517" w:type="dxa"/>
          </w:tcPr>
          <w:p w14:paraId="27CE313C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4397D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244901" w14:textId="77777777" w:rsidR="000B1AD0" w:rsidRDefault="000B1AD0" w:rsidP="00585DDF">
            <w:r>
              <w:rPr>
                <w:sz w:val="16"/>
                <w:szCs w:val="16"/>
              </w:rPr>
              <w:t>Move all V2X sub-clauses from 4.7 into a new clause 4.7D</w:t>
            </w:r>
          </w:p>
        </w:tc>
        <w:tc>
          <w:tcPr>
            <w:tcW w:w="517" w:type="dxa"/>
          </w:tcPr>
          <w:p w14:paraId="63116C8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7E381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3B70AD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5E62E7" w14:textId="77777777" w:rsidR="000B1AD0" w:rsidRDefault="000B1AD0" w:rsidP="00585DDF">
            <w:r>
              <w:rPr>
                <w:sz w:val="16"/>
                <w:szCs w:val="16"/>
              </w:rPr>
              <w:t>R5-241538</w:t>
            </w:r>
          </w:p>
        </w:tc>
        <w:tc>
          <w:tcPr>
            <w:tcW w:w="1597" w:type="dxa"/>
          </w:tcPr>
          <w:p w14:paraId="2A0531C1" w14:textId="77777777" w:rsidR="000B1AD0" w:rsidRDefault="000B1AD0" w:rsidP="00585DDF">
            <w:r>
              <w:rPr>
                <w:sz w:val="16"/>
                <w:szCs w:val="16"/>
              </w:rPr>
              <w:t>Huawei, HiSilicon, CATT</w:t>
            </w:r>
          </w:p>
        </w:tc>
        <w:tc>
          <w:tcPr>
            <w:tcW w:w="1122" w:type="dxa"/>
          </w:tcPr>
          <w:p w14:paraId="24527A14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0B221741" w14:textId="77777777" w:rsidR="000B1AD0" w:rsidRDefault="000B1AD0" w:rsidP="00585DDF">
            <w:r>
              <w:rPr>
                <w:sz w:val="16"/>
                <w:szCs w:val="16"/>
              </w:rPr>
              <w:t>4.7,4.9.22,4.9.23,4.9.30,4.11.2,4.8.3.3.3</w:t>
            </w:r>
          </w:p>
        </w:tc>
        <w:tc>
          <w:tcPr>
            <w:tcW w:w="998" w:type="dxa"/>
          </w:tcPr>
          <w:p w14:paraId="35E2BEC1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0B1AD0" w14:paraId="4AEE5CF4" w14:textId="77777777" w:rsidTr="00585DDF">
        <w:tc>
          <w:tcPr>
            <w:tcW w:w="879" w:type="dxa"/>
          </w:tcPr>
          <w:p w14:paraId="20C72566" w14:textId="77777777" w:rsidR="000B1AD0" w:rsidRDefault="000B1AD0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2F26BF6" w14:textId="77777777" w:rsidR="000B1AD0" w:rsidRDefault="000B1AD0" w:rsidP="00585DDF"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 w14:paraId="79246ECA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BB44F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510AFF" w14:textId="77777777" w:rsidR="000B1AD0" w:rsidRDefault="000B1AD0" w:rsidP="00585DDF">
            <w:r>
              <w:rPr>
                <w:sz w:val="16"/>
                <w:szCs w:val="16"/>
              </w:rPr>
              <w:t>Correction to default configuration of frequencyInfoSL</w:t>
            </w:r>
          </w:p>
        </w:tc>
        <w:tc>
          <w:tcPr>
            <w:tcW w:w="517" w:type="dxa"/>
          </w:tcPr>
          <w:p w14:paraId="4C1FC7FB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47BF0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783707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E3C61B" w14:textId="77777777" w:rsidR="000B1AD0" w:rsidRDefault="000B1AD0" w:rsidP="00585DDF">
            <w:r>
              <w:rPr>
                <w:sz w:val="16"/>
                <w:szCs w:val="16"/>
              </w:rPr>
              <w:t>R5-241539</w:t>
            </w:r>
          </w:p>
        </w:tc>
        <w:tc>
          <w:tcPr>
            <w:tcW w:w="1597" w:type="dxa"/>
          </w:tcPr>
          <w:p w14:paraId="7833ED58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B254CC4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0FEE886" w14:textId="77777777" w:rsidR="000B1AD0" w:rsidRDefault="000B1AD0" w:rsidP="00585DDF">
            <w:r>
              <w:rPr>
                <w:sz w:val="16"/>
                <w:szCs w:val="16"/>
              </w:rPr>
              <w:t>4.3.1.8, 4.6.3, 4.6.6, 6.2.3.7</w:t>
            </w:r>
          </w:p>
        </w:tc>
        <w:tc>
          <w:tcPr>
            <w:tcW w:w="998" w:type="dxa"/>
          </w:tcPr>
          <w:p w14:paraId="2E2B371F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485A15F" w14:textId="77777777" w:rsidTr="00585DDF">
        <w:tc>
          <w:tcPr>
            <w:tcW w:w="879" w:type="dxa"/>
          </w:tcPr>
          <w:p w14:paraId="3570DB6D" w14:textId="77777777" w:rsidR="000B1AD0" w:rsidRDefault="000B1AD0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59EB5D2" w14:textId="77777777" w:rsidR="000B1AD0" w:rsidRDefault="000B1AD0" w:rsidP="00585DDF">
            <w:r>
              <w:rPr>
                <w:sz w:val="16"/>
                <w:szCs w:val="16"/>
              </w:rPr>
              <w:t>0598</w:t>
            </w:r>
          </w:p>
        </w:tc>
        <w:tc>
          <w:tcPr>
            <w:tcW w:w="517" w:type="dxa"/>
          </w:tcPr>
          <w:p w14:paraId="74B20F3B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FF3162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166C9E" w14:textId="77777777" w:rsidR="000B1AD0" w:rsidRDefault="000B1AD0" w:rsidP="00585DDF">
            <w:r>
              <w:rPr>
                <w:sz w:val="16"/>
                <w:szCs w:val="16"/>
              </w:rPr>
              <w:t>Adding PICS for V2X testing</w:t>
            </w:r>
          </w:p>
        </w:tc>
        <w:tc>
          <w:tcPr>
            <w:tcW w:w="517" w:type="dxa"/>
          </w:tcPr>
          <w:p w14:paraId="6151D884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EC282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CE3996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841744" w14:textId="77777777" w:rsidR="000B1AD0" w:rsidRDefault="000B1AD0" w:rsidP="00585DDF">
            <w:r>
              <w:rPr>
                <w:sz w:val="16"/>
                <w:szCs w:val="16"/>
              </w:rPr>
              <w:t>R5-241707</w:t>
            </w:r>
          </w:p>
        </w:tc>
        <w:tc>
          <w:tcPr>
            <w:tcW w:w="1597" w:type="dxa"/>
          </w:tcPr>
          <w:p w14:paraId="157D7B80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9F79147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98D17F9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DD9ABA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237A0D87" w14:textId="77777777" w:rsidTr="00585DDF">
        <w:tc>
          <w:tcPr>
            <w:tcW w:w="879" w:type="dxa"/>
          </w:tcPr>
          <w:p w14:paraId="058C7E26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</w:tcPr>
          <w:p w14:paraId="79D039F7" w14:textId="77777777" w:rsidR="000B1AD0" w:rsidRDefault="000B1AD0" w:rsidP="00585DDF">
            <w:r>
              <w:rPr>
                <w:sz w:val="16"/>
                <w:szCs w:val="16"/>
              </w:rPr>
              <w:t>2678</w:t>
            </w:r>
          </w:p>
        </w:tc>
        <w:tc>
          <w:tcPr>
            <w:tcW w:w="517" w:type="dxa"/>
          </w:tcPr>
          <w:p w14:paraId="444CA17B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DBC320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D97B7D" w14:textId="77777777" w:rsidR="000B1AD0" w:rsidRDefault="000B1AD0" w:rsidP="00585DDF">
            <w:r>
              <w:rPr>
                <w:sz w:val="16"/>
                <w:szCs w:val="16"/>
              </w:rPr>
              <w:t>Adding AMPR test cases for V2X</w:t>
            </w:r>
          </w:p>
        </w:tc>
        <w:tc>
          <w:tcPr>
            <w:tcW w:w="517" w:type="dxa"/>
          </w:tcPr>
          <w:p w14:paraId="11635496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B0C0C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E16F2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7246F2" w14:textId="77777777" w:rsidR="000B1AD0" w:rsidRDefault="000B1AD0" w:rsidP="00585DDF">
            <w:r>
              <w:rPr>
                <w:sz w:val="16"/>
                <w:szCs w:val="16"/>
              </w:rPr>
              <w:t>R5-241733</w:t>
            </w:r>
          </w:p>
        </w:tc>
        <w:tc>
          <w:tcPr>
            <w:tcW w:w="1597" w:type="dxa"/>
          </w:tcPr>
          <w:p w14:paraId="13187D98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96F53B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134A9714" w14:textId="77777777" w:rsidR="000B1AD0" w:rsidRDefault="000B1AD0" w:rsidP="00585DDF">
            <w:r>
              <w:rPr>
                <w:sz w:val="16"/>
                <w:szCs w:val="16"/>
              </w:rPr>
              <w:t>2, 6.2E.3.1 (new), 6.2E.3.1D (new), 6.2E.3.2 (new)</w:t>
            </w:r>
          </w:p>
        </w:tc>
        <w:tc>
          <w:tcPr>
            <w:tcW w:w="998" w:type="dxa"/>
          </w:tcPr>
          <w:p w14:paraId="2F92880C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1A0CFC6" w14:textId="77777777" w:rsidTr="00585DDF">
        <w:tc>
          <w:tcPr>
            <w:tcW w:w="879" w:type="dxa"/>
          </w:tcPr>
          <w:p w14:paraId="1C65AD5E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3B8A0E8" w14:textId="77777777" w:rsidR="000B1AD0" w:rsidRDefault="000B1AD0" w:rsidP="00585DDF">
            <w:r>
              <w:rPr>
                <w:sz w:val="16"/>
                <w:szCs w:val="16"/>
              </w:rPr>
              <w:t>2679</w:t>
            </w:r>
          </w:p>
        </w:tc>
        <w:tc>
          <w:tcPr>
            <w:tcW w:w="517" w:type="dxa"/>
          </w:tcPr>
          <w:p w14:paraId="5D0188C5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E8D90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DA340F" w14:textId="77777777" w:rsidR="000B1AD0" w:rsidRDefault="000B1AD0" w:rsidP="00585DDF">
            <w:r>
              <w:rPr>
                <w:sz w:val="16"/>
                <w:szCs w:val="16"/>
              </w:rPr>
              <w:t>Update to ASEM test cases for V2X</w:t>
            </w:r>
          </w:p>
        </w:tc>
        <w:tc>
          <w:tcPr>
            <w:tcW w:w="517" w:type="dxa"/>
          </w:tcPr>
          <w:p w14:paraId="7F0C19D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480049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3FA66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DF3B2B" w14:textId="77777777" w:rsidR="000B1AD0" w:rsidRDefault="000B1AD0" w:rsidP="00585DDF">
            <w:r>
              <w:rPr>
                <w:sz w:val="16"/>
                <w:szCs w:val="16"/>
              </w:rPr>
              <w:t>R5-241002</w:t>
            </w:r>
          </w:p>
        </w:tc>
        <w:tc>
          <w:tcPr>
            <w:tcW w:w="1597" w:type="dxa"/>
          </w:tcPr>
          <w:p w14:paraId="35EDCFBE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476DCF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24C8A78" w14:textId="77777777" w:rsidR="000B1AD0" w:rsidRDefault="000B1AD0" w:rsidP="00585DDF">
            <w:r>
              <w:rPr>
                <w:sz w:val="16"/>
                <w:szCs w:val="16"/>
              </w:rPr>
              <w:t>6.5E.2.3.1, 6.5E.2.3.1D</w:t>
            </w:r>
          </w:p>
        </w:tc>
        <w:tc>
          <w:tcPr>
            <w:tcW w:w="998" w:type="dxa"/>
          </w:tcPr>
          <w:p w14:paraId="7D69099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41AE525" w14:textId="77777777" w:rsidTr="00585DDF">
        <w:tc>
          <w:tcPr>
            <w:tcW w:w="879" w:type="dxa"/>
          </w:tcPr>
          <w:p w14:paraId="514FBF83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72E398" w14:textId="77777777" w:rsidR="000B1AD0" w:rsidRDefault="000B1AD0" w:rsidP="00585DDF">
            <w:r>
              <w:rPr>
                <w:sz w:val="16"/>
                <w:szCs w:val="16"/>
              </w:rPr>
              <w:t>2680</w:t>
            </w:r>
          </w:p>
        </w:tc>
        <w:tc>
          <w:tcPr>
            <w:tcW w:w="517" w:type="dxa"/>
          </w:tcPr>
          <w:p w14:paraId="01924AB7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48F1C5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70019C" w14:textId="77777777" w:rsidR="000B1AD0" w:rsidRDefault="000B1AD0" w:rsidP="00585DDF">
            <w:r>
              <w:rPr>
                <w:sz w:val="16"/>
                <w:szCs w:val="16"/>
              </w:rPr>
              <w:t>Update to ASE test case for V2X</w:t>
            </w:r>
          </w:p>
        </w:tc>
        <w:tc>
          <w:tcPr>
            <w:tcW w:w="517" w:type="dxa"/>
          </w:tcPr>
          <w:p w14:paraId="2CFAAA5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64CDC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380C49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3C2C0E" w14:textId="77777777" w:rsidR="000B1AD0" w:rsidRDefault="000B1AD0" w:rsidP="00585DDF">
            <w:r>
              <w:rPr>
                <w:sz w:val="16"/>
                <w:szCs w:val="16"/>
              </w:rPr>
              <w:t>R5-241003</w:t>
            </w:r>
          </w:p>
        </w:tc>
        <w:tc>
          <w:tcPr>
            <w:tcW w:w="1597" w:type="dxa"/>
          </w:tcPr>
          <w:p w14:paraId="2572DF44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EC06CC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3CDAACE" w14:textId="77777777" w:rsidR="000B1AD0" w:rsidRDefault="000B1AD0" w:rsidP="00585DDF">
            <w:r>
              <w:rPr>
                <w:sz w:val="16"/>
                <w:szCs w:val="16"/>
              </w:rPr>
              <w:t>6.5E.3.3.1</w:t>
            </w:r>
          </w:p>
        </w:tc>
        <w:tc>
          <w:tcPr>
            <w:tcW w:w="998" w:type="dxa"/>
          </w:tcPr>
          <w:p w14:paraId="341E93D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AC190AB" w14:textId="77777777" w:rsidTr="00585DDF">
        <w:tc>
          <w:tcPr>
            <w:tcW w:w="879" w:type="dxa"/>
          </w:tcPr>
          <w:p w14:paraId="66D572D6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5A37700" w14:textId="77777777" w:rsidR="000B1AD0" w:rsidRDefault="000B1AD0" w:rsidP="00585DDF">
            <w:r>
              <w:rPr>
                <w:sz w:val="16"/>
                <w:szCs w:val="16"/>
              </w:rPr>
              <w:t>2722</w:t>
            </w:r>
          </w:p>
        </w:tc>
        <w:tc>
          <w:tcPr>
            <w:tcW w:w="517" w:type="dxa"/>
          </w:tcPr>
          <w:p w14:paraId="0B190D20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193B19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FD09F1" w14:textId="77777777" w:rsidR="000B1AD0" w:rsidRDefault="000B1AD0" w:rsidP="00585DDF">
            <w:r>
              <w:rPr>
                <w:sz w:val="16"/>
                <w:szCs w:val="16"/>
              </w:rPr>
              <w:t>Correction to test case 6.4E.2.4.1D In-band emissions for V2X / non-concurrent operation / SL-MIMO</w:t>
            </w:r>
          </w:p>
        </w:tc>
        <w:tc>
          <w:tcPr>
            <w:tcW w:w="517" w:type="dxa"/>
          </w:tcPr>
          <w:p w14:paraId="137356EB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DA2C4B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E2188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D4DB39" w14:textId="77777777" w:rsidR="000B1AD0" w:rsidRDefault="000B1AD0" w:rsidP="00585DDF">
            <w:r>
              <w:rPr>
                <w:sz w:val="16"/>
                <w:szCs w:val="16"/>
              </w:rPr>
              <w:t>R5-241208</w:t>
            </w:r>
          </w:p>
        </w:tc>
        <w:tc>
          <w:tcPr>
            <w:tcW w:w="1597" w:type="dxa"/>
          </w:tcPr>
          <w:p w14:paraId="2AEAF92B" w14:textId="77777777" w:rsidR="000B1AD0" w:rsidRDefault="000B1AD0" w:rsidP="00585DDF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</w:tcPr>
          <w:p w14:paraId="1365A9D6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E312799" w14:textId="77777777" w:rsidR="000B1AD0" w:rsidRDefault="000B1AD0" w:rsidP="00585DDF">
            <w:r>
              <w:rPr>
                <w:sz w:val="16"/>
                <w:szCs w:val="16"/>
              </w:rPr>
              <w:t>6.4E.2.4.1D</w:t>
            </w:r>
          </w:p>
        </w:tc>
        <w:tc>
          <w:tcPr>
            <w:tcW w:w="998" w:type="dxa"/>
          </w:tcPr>
          <w:p w14:paraId="7EC8DC8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5AED1AF7" w14:textId="77777777" w:rsidTr="00585DDF">
        <w:tc>
          <w:tcPr>
            <w:tcW w:w="879" w:type="dxa"/>
          </w:tcPr>
          <w:p w14:paraId="6ED7D7BF" w14:textId="77777777" w:rsidR="000B1AD0" w:rsidRDefault="000B1AD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97C9C51" w14:textId="77777777" w:rsidR="000B1AD0" w:rsidRDefault="000B1AD0" w:rsidP="00585DDF">
            <w:r>
              <w:rPr>
                <w:sz w:val="16"/>
                <w:szCs w:val="16"/>
              </w:rPr>
              <w:t>2723</w:t>
            </w:r>
          </w:p>
        </w:tc>
        <w:tc>
          <w:tcPr>
            <w:tcW w:w="517" w:type="dxa"/>
          </w:tcPr>
          <w:p w14:paraId="6C85B8D9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14C79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AFB0AB" w14:textId="77777777" w:rsidR="000B1AD0" w:rsidRDefault="000B1AD0" w:rsidP="00585DDF">
            <w:r>
              <w:rPr>
                <w:sz w:val="16"/>
                <w:szCs w:val="16"/>
              </w:rPr>
              <w:t>Correction to test case 6.4E.2.4.2 In-band emissions for V2X / con-current operation</w:t>
            </w:r>
          </w:p>
        </w:tc>
        <w:tc>
          <w:tcPr>
            <w:tcW w:w="517" w:type="dxa"/>
          </w:tcPr>
          <w:p w14:paraId="421993D8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9ABE5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5455A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667288" w14:textId="77777777" w:rsidR="000B1AD0" w:rsidRDefault="000B1AD0" w:rsidP="00585DDF">
            <w:r>
              <w:rPr>
                <w:sz w:val="16"/>
                <w:szCs w:val="16"/>
              </w:rPr>
              <w:t>R5-241210</w:t>
            </w:r>
          </w:p>
        </w:tc>
        <w:tc>
          <w:tcPr>
            <w:tcW w:w="1597" w:type="dxa"/>
          </w:tcPr>
          <w:p w14:paraId="1A44B236" w14:textId="77777777" w:rsidR="000B1AD0" w:rsidRDefault="000B1AD0" w:rsidP="00585DDF">
            <w:r>
              <w:rPr>
                <w:sz w:val="16"/>
                <w:szCs w:val="16"/>
              </w:rPr>
              <w:t>MTCC, KTL</w:t>
            </w:r>
          </w:p>
        </w:tc>
        <w:tc>
          <w:tcPr>
            <w:tcW w:w="1122" w:type="dxa"/>
          </w:tcPr>
          <w:p w14:paraId="58757D2F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2E505D6D" w14:textId="77777777" w:rsidR="000B1AD0" w:rsidRDefault="000B1AD0" w:rsidP="00585DDF">
            <w:r>
              <w:rPr>
                <w:sz w:val="16"/>
                <w:szCs w:val="16"/>
              </w:rPr>
              <w:t>6.4E.2.4.2</w:t>
            </w:r>
          </w:p>
        </w:tc>
        <w:tc>
          <w:tcPr>
            <w:tcW w:w="998" w:type="dxa"/>
          </w:tcPr>
          <w:p w14:paraId="5C1CE0E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6AAB480F" w14:textId="77777777" w:rsidTr="00585DDF">
        <w:tc>
          <w:tcPr>
            <w:tcW w:w="879" w:type="dxa"/>
          </w:tcPr>
          <w:p w14:paraId="55306B24" w14:textId="77777777" w:rsidR="000B1AD0" w:rsidRDefault="000B1AD0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D8B361F" w14:textId="77777777" w:rsidR="000B1AD0" w:rsidRDefault="000B1AD0" w:rsidP="00585DDF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14:paraId="20A80846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522411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3E9AB0" w14:textId="77777777" w:rsidR="000B1AD0" w:rsidRDefault="000B1AD0" w:rsidP="00585DDF">
            <w:r>
              <w:rPr>
                <w:sz w:val="16"/>
                <w:szCs w:val="16"/>
              </w:rPr>
              <w:t>Adding test applicability for V2X test cases</w:t>
            </w:r>
          </w:p>
        </w:tc>
        <w:tc>
          <w:tcPr>
            <w:tcW w:w="517" w:type="dxa"/>
          </w:tcPr>
          <w:p w14:paraId="6FC104B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DFA658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FD5629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DF34B8" w14:textId="77777777" w:rsidR="000B1AD0" w:rsidRDefault="000B1AD0" w:rsidP="00585DDF">
            <w:r>
              <w:rPr>
                <w:sz w:val="16"/>
                <w:szCs w:val="16"/>
              </w:rPr>
              <w:t>R5-241004</w:t>
            </w:r>
          </w:p>
        </w:tc>
        <w:tc>
          <w:tcPr>
            <w:tcW w:w="1597" w:type="dxa"/>
          </w:tcPr>
          <w:p w14:paraId="0AF637CF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C7C62F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650AC593" w14:textId="77777777" w:rsidR="000B1AD0" w:rsidRDefault="000B1AD0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694A83B3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2D83144" w14:textId="77777777" w:rsidTr="00585DDF">
        <w:tc>
          <w:tcPr>
            <w:tcW w:w="879" w:type="dxa"/>
          </w:tcPr>
          <w:p w14:paraId="47F86614" w14:textId="77777777" w:rsidR="000B1AD0" w:rsidRDefault="000B1AD0" w:rsidP="00585DDF"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F70E60F" w14:textId="77777777" w:rsidR="000B1AD0" w:rsidRDefault="000B1AD0" w:rsidP="00585DDF">
            <w:r>
              <w:rPr>
                <w:sz w:val="16"/>
                <w:szCs w:val="16"/>
              </w:rPr>
              <w:t>4226</w:t>
            </w:r>
          </w:p>
        </w:tc>
        <w:tc>
          <w:tcPr>
            <w:tcW w:w="517" w:type="dxa"/>
          </w:tcPr>
          <w:p w14:paraId="49368A4A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4259A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03744A" w14:textId="77777777" w:rsidR="000B1AD0" w:rsidRDefault="000B1AD0" w:rsidP="00585DDF">
            <w:r>
              <w:rPr>
                <w:sz w:val="16"/>
                <w:szCs w:val="16"/>
              </w:rPr>
              <w:t>Editorial update the derivation path for the V2X message contents table</w:t>
            </w:r>
          </w:p>
        </w:tc>
        <w:tc>
          <w:tcPr>
            <w:tcW w:w="517" w:type="dxa"/>
          </w:tcPr>
          <w:p w14:paraId="54911193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C144F" w14:textId="77777777" w:rsidR="000B1AD0" w:rsidRDefault="000B1AD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38407B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2902B3" w14:textId="77777777" w:rsidR="000B1AD0" w:rsidRDefault="000B1AD0" w:rsidP="00585DDF">
            <w:r>
              <w:rPr>
                <w:sz w:val="16"/>
                <w:szCs w:val="16"/>
              </w:rPr>
              <w:t>R5-240433</w:t>
            </w:r>
          </w:p>
        </w:tc>
        <w:tc>
          <w:tcPr>
            <w:tcW w:w="1597" w:type="dxa"/>
          </w:tcPr>
          <w:p w14:paraId="3F59533C" w14:textId="77777777" w:rsidR="000B1AD0" w:rsidRDefault="000B1AD0" w:rsidP="00585DDF">
            <w:r>
              <w:rPr>
                <w:sz w:val="16"/>
                <w:szCs w:val="16"/>
              </w:rPr>
              <w:t>Huawei, HiSilicon, CATT</w:t>
            </w:r>
          </w:p>
        </w:tc>
        <w:tc>
          <w:tcPr>
            <w:tcW w:w="1122" w:type="dxa"/>
          </w:tcPr>
          <w:p w14:paraId="60DB0634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D89D7D3" w14:textId="77777777" w:rsidR="000B1AD0" w:rsidRDefault="000B1AD0" w:rsidP="00585DDF">
            <w:r>
              <w:rPr>
                <w:sz w:val="16"/>
                <w:szCs w:val="16"/>
              </w:rPr>
              <w:t>12.1.1.2,12.1.2.1,12.1.2.2,12.1.4.1,12.1.6.3,12.2.2.1,12.2.2.2,12.2.3.1,12.2.4.1,13</w:t>
            </w:r>
          </w:p>
        </w:tc>
        <w:tc>
          <w:tcPr>
            <w:tcW w:w="998" w:type="dxa"/>
          </w:tcPr>
          <w:p w14:paraId="3C2998D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 38.508-1 CR 3030; TS/TR ... CR ... </w:t>
            </w:r>
          </w:p>
        </w:tc>
      </w:tr>
      <w:tr w:rsidR="000B1AD0" w14:paraId="2130D7B7" w14:textId="77777777" w:rsidTr="00585DDF">
        <w:tc>
          <w:tcPr>
            <w:tcW w:w="879" w:type="dxa"/>
          </w:tcPr>
          <w:p w14:paraId="5AE6BF0A" w14:textId="77777777" w:rsidR="000B1AD0" w:rsidRDefault="000B1AD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13BCB75" w14:textId="77777777" w:rsidR="000B1AD0" w:rsidRDefault="000B1AD0" w:rsidP="00585DDF">
            <w:r>
              <w:rPr>
                <w:sz w:val="16"/>
                <w:szCs w:val="16"/>
              </w:rPr>
              <w:t>4241</w:t>
            </w:r>
          </w:p>
        </w:tc>
        <w:tc>
          <w:tcPr>
            <w:tcW w:w="517" w:type="dxa"/>
          </w:tcPr>
          <w:p w14:paraId="4DF925C3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2A9702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F01A83" w14:textId="77777777" w:rsidR="000B1AD0" w:rsidRDefault="000B1AD0" w:rsidP="00585DDF">
            <w:r>
              <w:rPr>
                <w:sz w:val="16"/>
                <w:szCs w:val="16"/>
              </w:rPr>
              <w:t>Updates to 5G V2X test case 12.1.7.1</w:t>
            </w:r>
          </w:p>
        </w:tc>
        <w:tc>
          <w:tcPr>
            <w:tcW w:w="517" w:type="dxa"/>
          </w:tcPr>
          <w:p w14:paraId="5C361E48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349264" w14:textId="77777777" w:rsidR="000B1AD0" w:rsidRDefault="000B1AD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2E0BED3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057CD7" w14:textId="77777777" w:rsidR="000B1AD0" w:rsidRDefault="000B1AD0" w:rsidP="00585DDF">
            <w:r>
              <w:rPr>
                <w:sz w:val="16"/>
                <w:szCs w:val="16"/>
              </w:rPr>
              <w:t>R5-240529</w:t>
            </w:r>
          </w:p>
        </w:tc>
        <w:tc>
          <w:tcPr>
            <w:tcW w:w="1597" w:type="dxa"/>
          </w:tcPr>
          <w:p w14:paraId="34933C4B" w14:textId="77777777" w:rsidR="000B1AD0" w:rsidRDefault="000B1AD0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F7CCA36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1663F9A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A2C373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5078F777" w14:textId="77777777" w:rsidTr="00585DDF">
        <w:tc>
          <w:tcPr>
            <w:tcW w:w="879" w:type="dxa"/>
          </w:tcPr>
          <w:p w14:paraId="69D03F26" w14:textId="77777777" w:rsidR="000B1AD0" w:rsidRDefault="000B1AD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513936E" w14:textId="77777777" w:rsidR="000B1AD0" w:rsidRDefault="000B1AD0" w:rsidP="00585DDF">
            <w:r>
              <w:rPr>
                <w:sz w:val="16"/>
                <w:szCs w:val="16"/>
              </w:rPr>
              <w:t>4274</w:t>
            </w:r>
          </w:p>
        </w:tc>
        <w:tc>
          <w:tcPr>
            <w:tcW w:w="517" w:type="dxa"/>
          </w:tcPr>
          <w:p w14:paraId="0B0BE21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EE55D0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5F0041" w14:textId="77777777" w:rsidR="000B1AD0" w:rsidRDefault="000B1AD0" w:rsidP="00585DDF">
            <w:r>
              <w:rPr>
                <w:sz w:val="16"/>
                <w:szCs w:val="16"/>
              </w:rPr>
              <w:t>Addition of V2X SIG test case 12.2.9.1</w:t>
            </w:r>
          </w:p>
        </w:tc>
        <w:tc>
          <w:tcPr>
            <w:tcW w:w="517" w:type="dxa"/>
          </w:tcPr>
          <w:p w14:paraId="4A998279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2F3305" w14:textId="77777777" w:rsidR="000B1AD0" w:rsidRDefault="000B1AD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3C54990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A4182A" w14:textId="77777777" w:rsidR="000B1AD0" w:rsidRDefault="000B1AD0" w:rsidP="00585DDF">
            <w:r>
              <w:rPr>
                <w:sz w:val="16"/>
                <w:szCs w:val="16"/>
              </w:rPr>
              <w:t>R5-240766</w:t>
            </w:r>
          </w:p>
        </w:tc>
        <w:tc>
          <w:tcPr>
            <w:tcW w:w="1597" w:type="dxa"/>
          </w:tcPr>
          <w:p w14:paraId="1C3FF108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0E776D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3208814A" w14:textId="77777777" w:rsidR="000B1AD0" w:rsidRDefault="000B1AD0" w:rsidP="00585DDF">
            <w:r>
              <w:rPr>
                <w:sz w:val="16"/>
                <w:szCs w:val="16"/>
              </w:rPr>
              <w:t>12.2.9.1 (new)</w:t>
            </w:r>
          </w:p>
        </w:tc>
        <w:tc>
          <w:tcPr>
            <w:tcW w:w="998" w:type="dxa"/>
          </w:tcPr>
          <w:p w14:paraId="0B54D4EB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F88AF0A" w14:textId="77777777" w:rsidTr="00585DDF">
        <w:tc>
          <w:tcPr>
            <w:tcW w:w="879" w:type="dxa"/>
          </w:tcPr>
          <w:p w14:paraId="4BBA5DA2" w14:textId="77777777" w:rsidR="000B1AD0" w:rsidRDefault="000B1AD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7A6DBAE" w14:textId="77777777" w:rsidR="000B1AD0" w:rsidRDefault="000B1AD0" w:rsidP="00585DDF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</w:tcPr>
          <w:p w14:paraId="67467528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095C4C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267E24" w14:textId="77777777" w:rsidR="000B1AD0" w:rsidRDefault="000B1AD0" w:rsidP="00585DDF">
            <w:r>
              <w:rPr>
                <w:sz w:val="16"/>
                <w:szCs w:val="16"/>
              </w:rPr>
              <w:t>Correction of applicability for V2X SIG test cases</w:t>
            </w:r>
          </w:p>
        </w:tc>
        <w:tc>
          <w:tcPr>
            <w:tcW w:w="517" w:type="dxa"/>
          </w:tcPr>
          <w:p w14:paraId="16C1FD34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B6A5D" w14:textId="77777777" w:rsidR="000B1AD0" w:rsidRDefault="000B1AD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5CC4DA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CBA74F" w14:textId="77777777" w:rsidR="000B1AD0" w:rsidRDefault="000B1AD0" w:rsidP="00585DDF">
            <w:r>
              <w:rPr>
                <w:sz w:val="16"/>
                <w:szCs w:val="16"/>
              </w:rPr>
              <w:t>R5-241540</w:t>
            </w:r>
          </w:p>
        </w:tc>
        <w:tc>
          <w:tcPr>
            <w:tcW w:w="1597" w:type="dxa"/>
          </w:tcPr>
          <w:p w14:paraId="34DE388C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2C2B33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55822349" w14:textId="77777777" w:rsidR="000B1AD0" w:rsidRDefault="000B1AD0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C90869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0A2DEC74" w14:textId="77777777" w:rsidTr="00585DDF">
        <w:tc>
          <w:tcPr>
            <w:tcW w:w="879" w:type="dxa"/>
          </w:tcPr>
          <w:p w14:paraId="49AFFE74" w14:textId="77777777" w:rsidR="000B1AD0" w:rsidRDefault="000B1AD0" w:rsidP="00585DD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FC19096" w14:textId="77777777" w:rsidR="000B1AD0" w:rsidRDefault="000B1AD0" w:rsidP="00585DDF">
            <w:r>
              <w:rPr>
                <w:sz w:val="16"/>
                <w:szCs w:val="16"/>
              </w:rPr>
              <w:t>3375</w:t>
            </w:r>
          </w:p>
        </w:tc>
        <w:tc>
          <w:tcPr>
            <w:tcW w:w="517" w:type="dxa"/>
          </w:tcPr>
          <w:p w14:paraId="3FD4D2A3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A192B3" w14:textId="77777777" w:rsidR="000B1AD0" w:rsidRDefault="000B1AD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85D4E9" w14:textId="77777777" w:rsidR="000B1AD0" w:rsidRDefault="000B1AD0" w:rsidP="00585DDF">
            <w:r>
              <w:rPr>
                <w:sz w:val="16"/>
                <w:szCs w:val="16"/>
              </w:rPr>
              <w:t>5G V2X: Test Model updates</w:t>
            </w:r>
          </w:p>
        </w:tc>
        <w:tc>
          <w:tcPr>
            <w:tcW w:w="517" w:type="dxa"/>
          </w:tcPr>
          <w:p w14:paraId="0845E077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C0E568" w14:textId="77777777" w:rsidR="000B1AD0" w:rsidRDefault="000B1AD0" w:rsidP="00585DDF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22DBF1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09B0F3" w14:textId="77777777" w:rsidR="000B1AD0" w:rsidRDefault="000B1AD0" w:rsidP="00585DDF">
            <w:r>
              <w:rPr>
                <w:sz w:val="16"/>
                <w:szCs w:val="16"/>
              </w:rPr>
              <w:t>R5-241541</w:t>
            </w:r>
          </w:p>
        </w:tc>
        <w:tc>
          <w:tcPr>
            <w:tcW w:w="1597" w:type="dxa"/>
          </w:tcPr>
          <w:p w14:paraId="2ED625F5" w14:textId="77777777" w:rsidR="000B1AD0" w:rsidRDefault="000B1AD0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87AED03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4EE37118" w14:textId="77777777" w:rsidR="000B1AD0" w:rsidRDefault="000B1AD0" w:rsidP="00585DDF">
            <w:r>
              <w:rPr>
                <w:sz w:val="16"/>
                <w:szCs w:val="16"/>
              </w:rPr>
              <w:t>7.4.3.2.2.2</w:t>
            </w:r>
          </w:p>
        </w:tc>
        <w:tc>
          <w:tcPr>
            <w:tcW w:w="998" w:type="dxa"/>
          </w:tcPr>
          <w:p w14:paraId="067679DE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 38.508-1 CR 3030; TS/TR ... CR ... </w:t>
            </w:r>
          </w:p>
        </w:tc>
      </w:tr>
      <w:tr w:rsidR="000B1AD0" w14:paraId="3189AF3F" w14:textId="77777777" w:rsidTr="00585DDF">
        <w:tc>
          <w:tcPr>
            <w:tcW w:w="879" w:type="dxa"/>
          </w:tcPr>
          <w:p w14:paraId="1ED4D777" w14:textId="77777777" w:rsidR="000B1AD0" w:rsidRDefault="000B1AD0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65AA1FB" w14:textId="77777777" w:rsidR="000B1AD0" w:rsidRDefault="000B1AD0" w:rsidP="00585DDF"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 w14:paraId="3E050B67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33380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BA179" w14:textId="77777777" w:rsidR="000B1AD0" w:rsidRDefault="000B1AD0" w:rsidP="00585DDF">
            <w:r>
              <w:rPr>
                <w:sz w:val="16"/>
                <w:szCs w:val="16"/>
              </w:rPr>
              <w:t>TP analysis for AMPR, ASEM and ASE for V2X</w:t>
            </w:r>
          </w:p>
        </w:tc>
        <w:tc>
          <w:tcPr>
            <w:tcW w:w="517" w:type="dxa"/>
          </w:tcPr>
          <w:p w14:paraId="58DE6EFB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46CB9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DBD15F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FBED05" w14:textId="77777777" w:rsidR="000B1AD0" w:rsidRDefault="000B1AD0" w:rsidP="00585DDF">
            <w:r>
              <w:rPr>
                <w:sz w:val="16"/>
                <w:szCs w:val="16"/>
              </w:rPr>
              <w:t>R5-241000</w:t>
            </w:r>
          </w:p>
        </w:tc>
        <w:tc>
          <w:tcPr>
            <w:tcW w:w="1597" w:type="dxa"/>
          </w:tcPr>
          <w:p w14:paraId="6BC0CBE7" w14:textId="77777777" w:rsidR="000B1AD0" w:rsidRDefault="000B1AD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5B5D1E" w14:textId="77777777" w:rsidR="000B1AD0" w:rsidRDefault="000B1AD0" w:rsidP="00585DDF">
            <w:r>
              <w:rPr>
                <w:sz w:val="16"/>
                <w:szCs w:val="16"/>
              </w:rPr>
              <w:t>5G_V2X_NRSL_eV2XARC-UEConTest</w:t>
            </w:r>
          </w:p>
        </w:tc>
        <w:tc>
          <w:tcPr>
            <w:tcW w:w="2323" w:type="dxa"/>
          </w:tcPr>
          <w:p w14:paraId="72104001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746D15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</w:tbl>
    <w:p w14:paraId="0A14DE07" w14:textId="77777777" w:rsidR="000B1AD0" w:rsidRDefault="000B1AD0" w:rsidP="000B1AD0"/>
    <w:p w14:paraId="5D9679B9" w14:textId="77777777" w:rsidR="000B1AD0" w:rsidRDefault="000B1AD0" w:rsidP="000B1AD0"/>
    <w:p w14:paraId="23535D27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lastRenderedPageBreak/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RP-240176</w:t>
      </w:r>
      <w:r>
        <w:rPr>
          <w:b/>
          <w:i/>
          <w:noProof/>
          <w:sz w:val="28"/>
        </w:rPr>
        <w:fldChar w:fldCharType="end"/>
      </w:r>
    </w:p>
    <w:p w14:paraId="50295B16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D98447D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35886606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CBEBC43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 (Batch 1)</w:t>
      </w:r>
      <w:r>
        <w:rPr>
          <w:rFonts w:ascii="Arial" w:hAnsi="Arial" w:cs="Arial"/>
          <w:b/>
          <w:bCs/>
        </w:rPr>
        <w:fldChar w:fldCharType="end"/>
      </w:r>
    </w:p>
    <w:p w14:paraId="4C492623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2D48F7B7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53E9A4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372154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3F1C84B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066AC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3C522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27880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ACF7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16987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E3236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D320E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A1437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AA6CD8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2799F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49B3F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8965B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61001A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6D57BB9E" w14:textId="77777777" w:rsidTr="00585DDF">
        <w:tc>
          <w:tcPr>
            <w:tcW w:w="879" w:type="dxa"/>
          </w:tcPr>
          <w:p w14:paraId="441B3B0A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B4C613" w14:textId="77777777" w:rsidR="003539E1" w:rsidRDefault="003539E1" w:rsidP="00585DDF">
            <w:r>
              <w:rPr>
                <w:sz w:val="16"/>
                <w:szCs w:val="16"/>
              </w:rPr>
              <w:t>3081</w:t>
            </w:r>
          </w:p>
        </w:tc>
        <w:tc>
          <w:tcPr>
            <w:tcW w:w="517" w:type="dxa"/>
          </w:tcPr>
          <w:p w14:paraId="291F9FC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410C6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84A77B" w14:textId="77777777" w:rsidR="003539E1" w:rsidRDefault="003539E1" w:rsidP="00585DDF">
            <w:r>
              <w:rPr>
                <w:sz w:val="16"/>
                <w:szCs w:val="16"/>
              </w:rPr>
              <w:t>SIB2 updates for NR unlicensed test cases</w:t>
            </w:r>
          </w:p>
        </w:tc>
        <w:tc>
          <w:tcPr>
            <w:tcW w:w="517" w:type="dxa"/>
          </w:tcPr>
          <w:p w14:paraId="1319BCA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80C0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A1E71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2C58CC" w14:textId="77777777" w:rsidR="003539E1" w:rsidRDefault="003539E1" w:rsidP="00585DDF">
            <w:r>
              <w:rPr>
                <w:sz w:val="16"/>
                <w:szCs w:val="16"/>
              </w:rPr>
              <w:t>R5-240989</w:t>
            </w:r>
          </w:p>
        </w:tc>
        <w:tc>
          <w:tcPr>
            <w:tcW w:w="1597" w:type="dxa"/>
          </w:tcPr>
          <w:p w14:paraId="795736FD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1E5808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C813F6A" w14:textId="77777777" w:rsidR="003539E1" w:rsidRDefault="003539E1" w:rsidP="00585DDF">
            <w:r>
              <w:rPr>
                <w:sz w:val="16"/>
                <w:szCs w:val="16"/>
              </w:rPr>
              <w:t>4.6.2</w:t>
            </w:r>
          </w:p>
        </w:tc>
        <w:tc>
          <w:tcPr>
            <w:tcW w:w="998" w:type="dxa"/>
          </w:tcPr>
          <w:p w14:paraId="056ACD6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8A4FC68" w14:textId="77777777" w:rsidTr="00585DDF">
        <w:tc>
          <w:tcPr>
            <w:tcW w:w="879" w:type="dxa"/>
          </w:tcPr>
          <w:p w14:paraId="59C58140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8FC60FA" w14:textId="77777777" w:rsidR="003539E1" w:rsidRDefault="003539E1" w:rsidP="00585DDF">
            <w:r>
              <w:rPr>
                <w:sz w:val="16"/>
                <w:szCs w:val="16"/>
              </w:rPr>
              <w:t>0600</w:t>
            </w:r>
          </w:p>
        </w:tc>
        <w:tc>
          <w:tcPr>
            <w:tcW w:w="517" w:type="dxa"/>
          </w:tcPr>
          <w:p w14:paraId="5520F970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0E146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30AD25" w14:textId="77777777" w:rsidR="003539E1" w:rsidRDefault="003539E1" w:rsidP="00585DDF">
            <w:r>
              <w:rPr>
                <w:sz w:val="16"/>
                <w:szCs w:val="16"/>
              </w:rPr>
              <w:t>Removal of duplicated RSSI measurements and channel occupancy reporting parameter</w:t>
            </w:r>
          </w:p>
        </w:tc>
        <w:tc>
          <w:tcPr>
            <w:tcW w:w="517" w:type="dxa"/>
          </w:tcPr>
          <w:p w14:paraId="766F517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500B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497F9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AFA6A9" w14:textId="77777777" w:rsidR="003539E1" w:rsidRDefault="003539E1" w:rsidP="00585DDF">
            <w:r>
              <w:rPr>
                <w:sz w:val="16"/>
                <w:szCs w:val="16"/>
              </w:rPr>
              <w:t>R5-241165</w:t>
            </w:r>
          </w:p>
        </w:tc>
        <w:tc>
          <w:tcPr>
            <w:tcW w:w="1597" w:type="dxa"/>
          </w:tcPr>
          <w:p w14:paraId="3D9951B9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E1061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CB4738D" w14:textId="77777777" w:rsidR="003539E1" w:rsidRDefault="003539E1" w:rsidP="00585DDF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31C1F37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AC7DFF4" w14:textId="77777777" w:rsidTr="00585DDF">
        <w:tc>
          <w:tcPr>
            <w:tcW w:w="879" w:type="dxa"/>
          </w:tcPr>
          <w:p w14:paraId="6C74111F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BC1CF78" w14:textId="77777777" w:rsidR="003539E1" w:rsidRDefault="003539E1" w:rsidP="00585DDF">
            <w:r>
              <w:rPr>
                <w:sz w:val="16"/>
                <w:szCs w:val="16"/>
              </w:rPr>
              <w:t>0604</w:t>
            </w:r>
          </w:p>
        </w:tc>
        <w:tc>
          <w:tcPr>
            <w:tcW w:w="517" w:type="dxa"/>
          </w:tcPr>
          <w:p w14:paraId="1540F62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2FFB8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D231B4" w14:textId="77777777" w:rsidR="003539E1" w:rsidRDefault="003539E1" w:rsidP="00585DDF">
            <w:r>
              <w:rPr>
                <w:sz w:val="16"/>
                <w:szCs w:val="16"/>
              </w:rPr>
              <w:t>Addition of PICS for UL LBT Failure Detection and Recovery</w:t>
            </w:r>
          </w:p>
        </w:tc>
        <w:tc>
          <w:tcPr>
            <w:tcW w:w="517" w:type="dxa"/>
          </w:tcPr>
          <w:p w14:paraId="11C9AC5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E6742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02EC7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37359B" w14:textId="77777777" w:rsidR="003539E1" w:rsidRDefault="003539E1" w:rsidP="00585DDF">
            <w:r>
              <w:rPr>
                <w:sz w:val="16"/>
                <w:szCs w:val="16"/>
              </w:rPr>
              <w:t>R5-241711</w:t>
            </w:r>
          </w:p>
        </w:tc>
        <w:tc>
          <w:tcPr>
            <w:tcW w:w="1597" w:type="dxa"/>
          </w:tcPr>
          <w:p w14:paraId="24103126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C3A329F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FB4B53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9A0BE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DE31B8C" w14:textId="77777777" w:rsidTr="00585DDF">
        <w:tc>
          <w:tcPr>
            <w:tcW w:w="879" w:type="dxa"/>
          </w:tcPr>
          <w:p w14:paraId="60E78C93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E08C3D6" w14:textId="77777777" w:rsidR="003539E1" w:rsidRDefault="003539E1" w:rsidP="00585DDF">
            <w:r>
              <w:rPr>
                <w:sz w:val="16"/>
                <w:szCs w:val="16"/>
              </w:rPr>
              <w:t>2662</w:t>
            </w:r>
          </w:p>
        </w:tc>
        <w:tc>
          <w:tcPr>
            <w:tcW w:w="517" w:type="dxa"/>
          </w:tcPr>
          <w:p w14:paraId="214DB9D1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DE4EE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86EFA8" w14:textId="77777777" w:rsidR="003539E1" w:rsidRDefault="003539E1" w:rsidP="00585DDF">
            <w:r>
              <w:rPr>
                <w:sz w:val="16"/>
                <w:szCs w:val="16"/>
              </w:rPr>
              <w:t>Updates to NR-U Tx test cases</w:t>
            </w:r>
          </w:p>
        </w:tc>
        <w:tc>
          <w:tcPr>
            <w:tcW w:w="517" w:type="dxa"/>
          </w:tcPr>
          <w:p w14:paraId="17A4C8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7AF2C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C7F0E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7146BA" w14:textId="77777777" w:rsidR="003539E1" w:rsidRDefault="003539E1" w:rsidP="00585DDF">
            <w:r>
              <w:rPr>
                <w:sz w:val="16"/>
                <w:szCs w:val="16"/>
              </w:rPr>
              <w:t>R5-241739</w:t>
            </w:r>
          </w:p>
        </w:tc>
        <w:tc>
          <w:tcPr>
            <w:tcW w:w="1597" w:type="dxa"/>
          </w:tcPr>
          <w:p w14:paraId="6DB3169F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77D5C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2515BF5" w14:textId="77777777" w:rsidR="003539E1" w:rsidRDefault="003539E1" w:rsidP="00585DDF">
            <w:r>
              <w:rPr>
                <w:sz w:val="16"/>
                <w:szCs w:val="16"/>
              </w:rPr>
              <w:t xml:space="preserve">  6.3F.4</w:t>
            </w:r>
          </w:p>
        </w:tc>
        <w:tc>
          <w:tcPr>
            <w:tcW w:w="998" w:type="dxa"/>
          </w:tcPr>
          <w:p w14:paraId="76419AF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C3798FC" w14:textId="77777777" w:rsidTr="00585DDF">
        <w:tc>
          <w:tcPr>
            <w:tcW w:w="879" w:type="dxa"/>
          </w:tcPr>
          <w:p w14:paraId="1CA4A2A7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3009D82" w14:textId="77777777" w:rsidR="003539E1" w:rsidRDefault="003539E1" w:rsidP="00585DDF">
            <w:r>
              <w:rPr>
                <w:sz w:val="16"/>
                <w:szCs w:val="16"/>
              </w:rPr>
              <w:t>2663</w:t>
            </w:r>
          </w:p>
        </w:tc>
        <w:tc>
          <w:tcPr>
            <w:tcW w:w="517" w:type="dxa"/>
          </w:tcPr>
          <w:p w14:paraId="79A770F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4E35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B2119C" w14:textId="77777777" w:rsidR="003539E1" w:rsidRDefault="003539E1" w:rsidP="00585DDF">
            <w:r>
              <w:rPr>
                <w:sz w:val="16"/>
                <w:szCs w:val="16"/>
              </w:rPr>
              <w:t>Addition of test case 6.3F.4.3 relative power tolerance for shared spectrum channel access</w:t>
            </w:r>
          </w:p>
        </w:tc>
        <w:tc>
          <w:tcPr>
            <w:tcW w:w="517" w:type="dxa"/>
          </w:tcPr>
          <w:p w14:paraId="795A96C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57ACC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8D4A8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71FCC2" w14:textId="77777777" w:rsidR="003539E1" w:rsidRDefault="003539E1" w:rsidP="00585DDF">
            <w:r>
              <w:rPr>
                <w:sz w:val="16"/>
                <w:szCs w:val="16"/>
              </w:rPr>
              <w:t>R5-240817</w:t>
            </w:r>
          </w:p>
        </w:tc>
        <w:tc>
          <w:tcPr>
            <w:tcW w:w="1597" w:type="dxa"/>
          </w:tcPr>
          <w:p w14:paraId="57FA69EE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BEA5E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8F06676" w14:textId="77777777" w:rsidR="003539E1" w:rsidRDefault="003539E1" w:rsidP="00585DDF">
            <w:r>
              <w:rPr>
                <w:sz w:val="16"/>
                <w:szCs w:val="16"/>
              </w:rPr>
              <w:t xml:space="preserve">  7.43F.4.3 (new)</w:t>
            </w:r>
          </w:p>
        </w:tc>
        <w:tc>
          <w:tcPr>
            <w:tcW w:w="998" w:type="dxa"/>
          </w:tcPr>
          <w:p w14:paraId="3997B64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48F0B385" w14:textId="77777777" w:rsidTr="00585DDF">
        <w:tc>
          <w:tcPr>
            <w:tcW w:w="879" w:type="dxa"/>
          </w:tcPr>
          <w:p w14:paraId="4BF4A5F5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38F7A81" w14:textId="77777777" w:rsidR="003539E1" w:rsidRDefault="003539E1" w:rsidP="00585DDF">
            <w:r>
              <w:rPr>
                <w:sz w:val="16"/>
                <w:szCs w:val="16"/>
              </w:rPr>
              <w:t>2664</w:t>
            </w:r>
          </w:p>
        </w:tc>
        <w:tc>
          <w:tcPr>
            <w:tcW w:w="517" w:type="dxa"/>
          </w:tcPr>
          <w:p w14:paraId="325B59D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916E2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3CD0F2" w14:textId="77777777" w:rsidR="003539E1" w:rsidRDefault="003539E1" w:rsidP="00585DDF">
            <w:r>
              <w:rPr>
                <w:sz w:val="16"/>
                <w:szCs w:val="16"/>
              </w:rPr>
              <w:t>Addition of MU and TT for NR-U test cases</w:t>
            </w:r>
          </w:p>
        </w:tc>
        <w:tc>
          <w:tcPr>
            <w:tcW w:w="517" w:type="dxa"/>
          </w:tcPr>
          <w:p w14:paraId="2328C60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41ECE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297AF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5FEA24" w14:textId="77777777" w:rsidR="003539E1" w:rsidRDefault="003539E1" w:rsidP="00585DDF">
            <w:r>
              <w:rPr>
                <w:sz w:val="16"/>
                <w:szCs w:val="16"/>
              </w:rPr>
              <w:t>R5-240819</w:t>
            </w:r>
          </w:p>
        </w:tc>
        <w:tc>
          <w:tcPr>
            <w:tcW w:w="1597" w:type="dxa"/>
          </w:tcPr>
          <w:p w14:paraId="46A643C4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828420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113BC3A" w14:textId="77777777" w:rsidR="003539E1" w:rsidRDefault="003539E1" w:rsidP="00585DDF">
            <w:r>
              <w:rPr>
                <w:sz w:val="16"/>
                <w:szCs w:val="16"/>
              </w:rPr>
              <w:t xml:space="preserve">  F.1.2, F.3.2</w:t>
            </w:r>
          </w:p>
        </w:tc>
        <w:tc>
          <w:tcPr>
            <w:tcW w:w="998" w:type="dxa"/>
          </w:tcPr>
          <w:p w14:paraId="1D28FFF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90F891F" w14:textId="77777777" w:rsidTr="00585DDF">
        <w:tc>
          <w:tcPr>
            <w:tcW w:w="879" w:type="dxa"/>
          </w:tcPr>
          <w:p w14:paraId="5523DAC5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B8C8F28" w14:textId="77777777" w:rsidR="003539E1" w:rsidRDefault="003539E1" w:rsidP="00585DDF">
            <w:r>
              <w:rPr>
                <w:sz w:val="16"/>
                <w:szCs w:val="16"/>
              </w:rPr>
              <w:t>2665</w:t>
            </w:r>
          </w:p>
        </w:tc>
        <w:tc>
          <w:tcPr>
            <w:tcW w:w="517" w:type="dxa"/>
          </w:tcPr>
          <w:p w14:paraId="3A5CD85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E416D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4BEC8C" w14:textId="77777777" w:rsidR="003539E1" w:rsidRDefault="003539E1" w:rsidP="00585DDF">
            <w:r>
              <w:rPr>
                <w:sz w:val="16"/>
                <w:szCs w:val="16"/>
              </w:rPr>
              <w:t>Updates of test case 6.2F.4 Configured transmitted power for shared spectrum access</w:t>
            </w:r>
          </w:p>
        </w:tc>
        <w:tc>
          <w:tcPr>
            <w:tcW w:w="517" w:type="dxa"/>
          </w:tcPr>
          <w:p w14:paraId="46BE9F8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FB1B1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4B36C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80EF3E" w14:textId="77777777" w:rsidR="003539E1" w:rsidRDefault="003539E1" w:rsidP="00585DDF">
            <w:r>
              <w:rPr>
                <w:sz w:val="16"/>
                <w:szCs w:val="16"/>
              </w:rPr>
              <w:t>R5-240821</w:t>
            </w:r>
          </w:p>
        </w:tc>
        <w:tc>
          <w:tcPr>
            <w:tcW w:w="1597" w:type="dxa"/>
          </w:tcPr>
          <w:p w14:paraId="666708E5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9CD1E3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D0C384E" w14:textId="77777777" w:rsidR="003539E1" w:rsidRDefault="003539E1" w:rsidP="00585DDF">
            <w:r>
              <w:rPr>
                <w:sz w:val="16"/>
                <w:szCs w:val="16"/>
              </w:rPr>
              <w:t xml:space="preserve">  6.2F.4</w:t>
            </w:r>
          </w:p>
        </w:tc>
        <w:tc>
          <w:tcPr>
            <w:tcW w:w="998" w:type="dxa"/>
          </w:tcPr>
          <w:p w14:paraId="08D907DE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20341B47" w14:textId="77777777" w:rsidTr="00585DDF">
        <w:tc>
          <w:tcPr>
            <w:tcW w:w="879" w:type="dxa"/>
          </w:tcPr>
          <w:p w14:paraId="340C29F4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1B23840" w14:textId="77777777" w:rsidR="003539E1" w:rsidRDefault="003539E1" w:rsidP="00585DDF">
            <w:r>
              <w:rPr>
                <w:sz w:val="16"/>
                <w:szCs w:val="16"/>
              </w:rPr>
              <w:t>2667</w:t>
            </w:r>
          </w:p>
        </w:tc>
        <w:tc>
          <w:tcPr>
            <w:tcW w:w="517" w:type="dxa"/>
          </w:tcPr>
          <w:p w14:paraId="3D24DB7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03895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B8C226" w14:textId="77777777" w:rsidR="003539E1" w:rsidRDefault="003539E1" w:rsidP="00585DDF">
            <w:r>
              <w:rPr>
                <w:sz w:val="16"/>
                <w:szCs w:val="16"/>
              </w:rPr>
              <w:t>Addition of RMC tables for shared spectrum access in Annex A</w:t>
            </w:r>
          </w:p>
        </w:tc>
        <w:tc>
          <w:tcPr>
            <w:tcW w:w="517" w:type="dxa"/>
          </w:tcPr>
          <w:p w14:paraId="3EFCE2B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92D8E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970B6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9C4156" w14:textId="77777777" w:rsidR="003539E1" w:rsidRDefault="003539E1" w:rsidP="00585DDF">
            <w:r>
              <w:rPr>
                <w:sz w:val="16"/>
                <w:szCs w:val="16"/>
              </w:rPr>
              <w:t>R5-240828</w:t>
            </w:r>
          </w:p>
        </w:tc>
        <w:tc>
          <w:tcPr>
            <w:tcW w:w="1597" w:type="dxa"/>
          </w:tcPr>
          <w:p w14:paraId="48834374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BF905B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611DD62" w14:textId="77777777" w:rsidR="003539E1" w:rsidRDefault="003539E1" w:rsidP="00585DDF">
            <w:r>
              <w:rPr>
                <w:sz w:val="16"/>
                <w:szCs w:val="16"/>
              </w:rPr>
              <w:t xml:space="preserve">  A.2.2.6, A.2.2.7, A.2.2.8, A.2.2.9</w:t>
            </w:r>
          </w:p>
        </w:tc>
        <w:tc>
          <w:tcPr>
            <w:tcW w:w="998" w:type="dxa"/>
          </w:tcPr>
          <w:p w14:paraId="3666C8D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59A089BA" w14:textId="77777777" w:rsidTr="00585DDF">
        <w:tc>
          <w:tcPr>
            <w:tcW w:w="879" w:type="dxa"/>
          </w:tcPr>
          <w:p w14:paraId="0A074298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9285DA" w14:textId="77777777" w:rsidR="003539E1" w:rsidRDefault="003539E1" w:rsidP="00585DDF">
            <w:r>
              <w:rPr>
                <w:sz w:val="16"/>
                <w:szCs w:val="16"/>
              </w:rPr>
              <w:t>2719</w:t>
            </w:r>
          </w:p>
        </w:tc>
        <w:tc>
          <w:tcPr>
            <w:tcW w:w="517" w:type="dxa"/>
          </w:tcPr>
          <w:p w14:paraId="3725E4B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C44F9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2E5182" w14:textId="77777777" w:rsidR="003539E1" w:rsidRDefault="003539E1" w:rsidP="00585DDF">
            <w:r>
              <w:rPr>
                <w:sz w:val="16"/>
                <w:szCs w:val="16"/>
              </w:rPr>
              <w:t xml:space="preserve">Addition of test case 6.5F.3.3 </w:t>
            </w:r>
            <w:r>
              <w:rPr>
                <w:sz w:val="16"/>
                <w:szCs w:val="16"/>
              </w:rPr>
              <w:tab/>
              <w:t>Additional spurious emissions for shared spectrum channel access</w:t>
            </w:r>
          </w:p>
        </w:tc>
        <w:tc>
          <w:tcPr>
            <w:tcW w:w="517" w:type="dxa"/>
          </w:tcPr>
          <w:p w14:paraId="54F9D98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A8F5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FAF0F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FC5D65" w14:textId="77777777" w:rsidR="003539E1" w:rsidRDefault="003539E1" w:rsidP="00585DDF">
            <w:r>
              <w:rPr>
                <w:sz w:val="16"/>
                <w:szCs w:val="16"/>
              </w:rPr>
              <w:t>R5-241740</w:t>
            </w:r>
          </w:p>
        </w:tc>
        <w:tc>
          <w:tcPr>
            <w:tcW w:w="1597" w:type="dxa"/>
          </w:tcPr>
          <w:p w14:paraId="7A97E812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0AEE876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118BC5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DA49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DC1677E" w14:textId="77777777" w:rsidTr="00585DDF">
        <w:tc>
          <w:tcPr>
            <w:tcW w:w="879" w:type="dxa"/>
          </w:tcPr>
          <w:p w14:paraId="7ED0800E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FCD90F9" w14:textId="77777777" w:rsidR="003539E1" w:rsidRDefault="003539E1" w:rsidP="00585DDF">
            <w:r>
              <w:rPr>
                <w:sz w:val="16"/>
                <w:szCs w:val="16"/>
              </w:rPr>
              <w:t>2720</w:t>
            </w:r>
          </w:p>
        </w:tc>
        <w:tc>
          <w:tcPr>
            <w:tcW w:w="517" w:type="dxa"/>
          </w:tcPr>
          <w:p w14:paraId="2C3F6BE9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1BA01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A4389" w14:textId="77777777" w:rsidR="003539E1" w:rsidRDefault="003539E1" w:rsidP="00585DDF">
            <w:r>
              <w:rPr>
                <w:sz w:val="16"/>
                <w:szCs w:val="16"/>
              </w:rPr>
              <w:t>Updates of test case 6.2F.3 UE additional maximum output power reduction for shared spectrum access</w:t>
            </w:r>
          </w:p>
        </w:tc>
        <w:tc>
          <w:tcPr>
            <w:tcW w:w="517" w:type="dxa"/>
          </w:tcPr>
          <w:p w14:paraId="2E5DD82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3A33E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E5CF5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4F9C03" w14:textId="77777777" w:rsidR="003539E1" w:rsidRDefault="003539E1" w:rsidP="00585DDF">
            <w:r>
              <w:rPr>
                <w:sz w:val="16"/>
                <w:szCs w:val="16"/>
              </w:rPr>
              <w:t>R5-241741</w:t>
            </w:r>
          </w:p>
        </w:tc>
        <w:tc>
          <w:tcPr>
            <w:tcW w:w="1597" w:type="dxa"/>
          </w:tcPr>
          <w:p w14:paraId="1820F868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3E6750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B24D08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FD6D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ABB569E" w14:textId="77777777" w:rsidTr="00585DDF">
        <w:tc>
          <w:tcPr>
            <w:tcW w:w="879" w:type="dxa"/>
          </w:tcPr>
          <w:p w14:paraId="0FAC3CDF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A7E04C" w14:textId="77777777" w:rsidR="003539E1" w:rsidRDefault="003539E1" w:rsidP="00585DDF">
            <w:r>
              <w:rPr>
                <w:sz w:val="16"/>
                <w:szCs w:val="16"/>
              </w:rPr>
              <w:t>2724</w:t>
            </w:r>
          </w:p>
        </w:tc>
        <w:tc>
          <w:tcPr>
            <w:tcW w:w="517" w:type="dxa"/>
          </w:tcPr>
          <w:p w14:paraId="0C54A0A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A4B0E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22DC77" w14:textId="77777777" w:rsidR="003539E1" w:rsidRDefault="003539E1" w:rsidP="00585DDF">
            <w:r>
              <w:rPr>
                <w:sz w:val="16"/>
                <w:szCs w:val="16"/>
              </w:rPr>
              <w:t>Updates of test case 6.5F.2.4.2, Shared spectrum channel access ACLR with additional requirement for NS_29</w:t>
            </w:r>
          </w:p>
        </w:tc>
        <w:tc>
          <w:tcPr>
            <w:tcW w:w="517" w:type="dxa"/>
          </w:tcPr>
          <w:p w14:paraId="66709F9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64B7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A9697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3F1F1E" w14:textId="77777777" w:rsidR="003539E1" w:rsidRDefault="003539E1" w:rsidP="00585DDF">
            <w:r>
              <w:rPr>
                <w:sz w:val="16"/>
                <w:szCs w:val="16"/>
              </w:rPr>
              <w:t>R5-241742</w:t>
            </w:r>
          </w:p>
        </w:tc>
        <w:tc>
          <w:tcPr>
            <w:tcW w:w="1597" w:type="dxa"/>
          </w:tcPr>
          <w:p w14:paraId="3999A089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B06B0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C07D64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3FB4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C6B5317" w14:textId="77777777" w:rsidTr="00585DDF">
        <w:tc>
          <w:tcPr>
            <w:tcW w:w="879" w:type="dxa"/>
          </w:tcPr>
          <w:p w14:paraId="6FF6A8FD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BDD796" w14:textId="77777777" w:rsidR="003539E1" w:rsidRDefault="003539E1" w:rsidP="00585DDF">
            <w:r>
              <w:rPr>
                <w:sz w:val="16"/>
                <w:szCs w:val="16"/>
              </w:rPr>
              <w:t>0802</w:t>
            </w:r>
          </w:p>
        </w:tc>
        <w:tc>
          <w:tcPr>
            <w:tcW w:w="517" w:type="dxa"/>
          </w:tcPr>
          <w:p w14:paraId="62048210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FE813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B02046" w14:textId="77777777" w:rsidR="003539E1" w:rsidRDefault="003539E1" w:rsidP="00585DDF">
            <w:r>
              <w:rPr>
                <w:sz w:val="16"/>
                <w:szCs w:val="16"/>
              </w:rPr>
              <w:t>Core spec alignment, addition of RMC and UL-DL configuration for NR-U</w:t>
            </w:r>
          </w:p>
        </w:tc>
        <w:tc>
          <w:tcPr>
            <w:tcW w:w="517" w:type="dxa"/>
          </w:tcPr>
          <w:p w14:paraId="2ED322F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0B87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E2890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B07217" w14:textId="77777777" w:rsidR="003539E1" w:rsidRDefault="003539E1" w:rsidP="00585DDF">
            <w:r>
              <w:rPr>
                <w:sz w:val="16"/>
                <w:szCs w:val="16"/>
              </w:rPr>
              <w:t>R5-241822</w:t>
            </w:r>
          </w:p>
        </w:tc>
        <w:tc>
          <w:tcPr>
            <w:tcW w:w="1597" w:type="dxa"/>
          </w:tcPr>
          <w:p w14:paraId="5E15C94D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4D86D0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DDABDFD" w14:textId="77777777" w:rsidR="003539E1" w:rsidRDefault="003539E1" w:rsidP="00585DDF">
            <w:r>
              <w:rPr>
                <w:sz w:val="16"/>
                <w:szCs w:val="16"/>
              </w:rPr>
              <w:t xml:space="preserve">  A.1.2</w:t>
            </w:r>
          </w:p>
        </w:tc>
        <w:tc>
          <w:tcPr>
            <w:tcW w:w="998" w:type="dxa"/>
          </w:tcPr>
          <w:p w14:paraId="4BB7921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1620FEB4" w14:textId="77777777" w:rsidTr="00585DDF">
        <w:tc>
          <w:tcPr>
            <w:tcW w:w="879" w:type="dxa"/>
          </w:tcPr>
          <w:p w14:paraId="1C5F8D0C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8B2CA39" w14:textId="77777777" w:rsidR="003539E1" w:rsidRDefault="003539E1" w:rsidP="00585DDF">
            <w:r>
              <w:rPr>
                <w:sz w:val="16"/>
                <w:szCs w:val="16"/>
              </w:rPr>
              <w:t>0808</w:t>
            </w:r>
          </w:p>
        </w:tc>
        <w:tc>
          <w:tcPr>
            <w:tcW w:w="517" w:type="dxa"/>
          </w:tcPr>
          <w:p w14:paraId="1E049D6A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17A18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9CB6D2" w14:textId="77777777" w:rsidR="003539E1" w:rsidRDefault="003539E1" w:rsidP="00585DDF">
            <w:r>
              <w:rPr>
                <w:sz w:val="16"/>
                <w:szCs w:val="16"/>
              </w:rPr>
              <w:t>Update to NR-U demod test cases</w:t>
            </w:r>
          </w:p>
        </w:tc>
        <w:tc>
          <w:tcPr>
            <w:tcW w:w="517" w:type="dxa"/>
          </w:tcPr>
          <w:p w14:paraId="4A1E7D0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EDD6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7118F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D8171F" w14:textId="77777777" w:rsidR="003539E1" w:rsidRDefault="003539E1" w:rsidP="00585DDF">
            <w:r>
              <w:rPr>
                <w:sz w:val="16"/>
                <w:szCs w:val="16"/>
              </w:rPr>
              <w:t>R5-241821</w:t>
            </w:r>
          </w:p>
        </w:tc>
        <w:tc>
          <w:tcPr>
            <w:tcW w:w="1597" w:type="dxa"/>
          </w:tcPr>
          <w:p w14:paraId="02FBD41C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204F377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FCE60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11D4E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1BAD384" w14:textId="77777777" w:rsidTr="00585DDF">
        <w:tc>
          <w:tcPr>
            <w:tcW w:w="879" w:type="dxa"/>
          </w:tcPr>
          <w:p w14:paraId="0AD80AFF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D2A96AE" w14:textId="77777777" w:rsidR="003539E1" w:rsidRDefault="003539E1" w:rsidP="00585DDF">
            <w:r>
              <w:rPr>
                <w:sz w:val="16"/>
                <w:szCs w:val="16"/>
              </w:rPr>
              <w:t>0378</w:t>
            </w:r>
          </w:p>
        </w:tc>
        <w:tc>
          <w:tcPr>
            <w:tcW w:w="517" w:type="dxa"/>
          </w:tcPr>
          <w:p w14:paraId="05E353F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194B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67CCC2" w14:textId="77777777" w:rsidR="003539E1" w:rsidRDefault="003539E1" w:rsidP="00585DDF">
            <w:r>
              <w:rPr>
                <w:sz w:val="16"/>
                <w:szCs w:val="16"/>
              </w:rPr>
              <w:t>Correction to applicability for NR-U test cases</w:t>
            </w:r>
          </w:p>
        </w:tc>
        <w:tc>
          <w:tcPr>
            <w:tcW w:w="517" w:type="dxa"/>
          </w:tcPr>
          <w:p w14:paraId="7F26FC7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0B18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9786B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192D25" w14:textId="77777777" w:rsidR="003539E1" w:rsidRDefault="003539E1" w:rsidP="00585DDF">
            <w:r>
              <w:rPr>
                <w:sz w:val="16"/>
                <w:szCs w:val="16"/>
              </w:rPr>
              <w:t>R5-240771</w:t>
            </w:r>
          </w:p>
        </w:tc>
        <w:tc>
          <w:tcPr>
            <w:tcW w:w="1597" w:type="dxa"/>
          </w:tcPr>
          <w:p w14:paraId="56E5C386" w14:textId="77777777" w:rsidR="003539E1" w:rsidRDefault="003539E1" w:rsidP="00585DDF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478AD8D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4ADEFA0" w14:textId="77777777" w:rsidR="003539E1" w:rsidRDefault="003539E1" w:rsidP="00585DDF">
            <w:r>
              <w:rPr>
                <w:sz w:val="16"/>
                <w:szCs w:val="16"/>
              </w:rPr>
              <w:t>4.0, 4.1.4</w:t>
            </w:r>
          </w:p>
        </w:tc>
        <w:tc>
          <w:tcPr>
            <w:tcW w:w="998" w:type="dxa"/>
          </w:tcPr>
          <w:p w14:paraId="0FCE8B1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39A882C" w14:textId="77777777" w:rsidTr="00585DDF">
        <w:tc>
          <w:tcPr>
            <w:tcW w:w="879" w:type="dxa"/>
          </w:tcPr>
          <w:p w14:paraId="7751207A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E57EAFE" w14:textId="77777777" w:rsidR="003539E1" w:rsidRDefault="003539E1" w:rsidP="00585DDF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14:paraId="0DDF212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080AB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90131C" w14:textId="77777777" w:rsidR="003539E1" w:rsidRDefault="003539E1" w:rsidP="00585DDF">
            <w:r>
              <w:rPr>
                <w:sz w:val="16"/>
                <w:szCs w:val="16"/>
              </w:rPr>
              <w:t>Addition of applicability for NR-U test cases</w:t>
            </w:r>
          </w:p>
        </w:tc>
        <w:tc>
          <w:tcPr>
            <w:tcW w:w="517" w:type="dxa"/>
          </w:tcPr>
          <w:p w14:paraId="4939B99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92AED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49B8F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4A5758" w14:textId="77777777" w:rsidR="003539E1" w:rsidRDefault="003539E1" w:rsidP="00585DDF">
            <w:r>
              <w:rPr>
                <w:sz w:val="16"/>
                <w:szCs w:val="16"/>
              </w:rPr>
              <w:t>R5-240857</w:t>
            </w:r>
          </w:p>
        </w:tc>
        <w:tc>
          <w:tcPr>
            <w:tcW w:w="1597" w:type="dxa"/>
          </w:tcPr>
          <w:p w14:paraId="0E057C80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85F074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4663D39" w14:textId="77777777" w:rsidR="003539E1" w:rsidRDefault="003539E1" w:rsidP="00585DDF">
            <w:r>
              <w:rPr>
                <w:sz w:val="16"/>
                <w:szCs w:val="16"/>
              </w:rPr>
              <w:t xml:space="preserve">  4.1.1, 4.1.4</w:t>
            </w:r>
          </w:p>
        </w:tc>
        <w:tc>
          <w:tcPr>
            <w:tcW w:w="998" w:type="dxa"/>
          </w:tcPr>
          <w:p w14:paraId="21479E8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1714AD12" w14:textId="77777777" w:rsidTr="00585DDF">
        <w:tc>
          <w:tcPr>
            <w:tcW w:w="879" w:type="dxa"/>
          </w:tcPr>
          <w:p w14:paraId="6A66F0F9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A377D5E" w14:textId="77777777" w:rsidR="003539E1" w:rsidRDefault="003539E1" w:rsidP="00585DDF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14:paraId="0DD12AC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2236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F3FDFB" w14:textId="77777777" w:rsidR="003539E1" w:rsidRDefault="003539E1" w:rsidP="00585DDF">
            <w:r>
              <w:rPr>
                <w:sz w:val="16"/>
                <w:szCs w:val="16"/>
              </w:rPr>
              <w:t>Adding applicability for newly introduced NR-U test cases</w:t>
            </w:r>
          </w:p>
        </w:tc>
        <w:tc>
          <w:tcPr>
            <w:tcW w:w="517" w:type="dxa"/>
          </w:tcPr>
          <w:p w14:paraId="6A63536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84AD9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03E1F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0029BA" w14:textId="77777777" w:rsidR="003539E1" w:rsidRDefault="003539E1" w:rsidP="00585DDF">
            <w:r>
              <w:rPr>
                <w:sz w:val="16"/>
                <w:szCs w:val="16"/>
              </w:rPr>
              <w:t>R5-241131</w:t>
            </w:r>
          </w:p>
        </w:tc>
        <w:tc>
          <w:tcPr>
            <w:tcW w:w="1597" w:type="dxa"/>
          </w:tcPr>
          <w:p w14:paraId="314DA77A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B1EC42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6587F1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10442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9934EA6" w14:textId="77777777" w:rsidTr="00585DDF">
        <w:tc>
          <w:tcPr>
            <w:tcW w:w="879" w:type="dxa"/>
          </w:tcPr>
          <w:p w14:paraId="0F4057E5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278A331" w14:textId="77777777" w:rsidR="003539E1" w:rsidRDefault="003539E1" w:rsidP="00585DDF">
            <w:r>
              <w:rPr>
                <w:sz w:val="16"/>
                <w:szCs w:val="16"/>
              </w:rPr>
              <w:t>0394</w:t>
            </w:r>
          </w:p>
        </w:tc>
        <w:tc>
          <w:tcPr>
            <w:tcW w:w="517" w:type="dxa"/>
          </w:tcPr>
          <w:p w14:paraId="59194EB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ED99F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39AB78" w14:textId="77777777" w:rsidR="003539E1" w:rsidRDefault="003539E1" w:rsidP="00585DDF">
            <w:r>
              <w:rPr>
                <w:sz w:val="16"/>
                <w:szCs w:val="16"/>
              </w:rPr>
              <w:t>Update to NR-U test applicability</w:t>
            </w:r>
          </w:p>
        </w:tc>
        <w:tc>
          <w:tcPr>
            <w:tcW w:w="517" w:type="dxa"/>
          </w:tcPr>
          <w:p w14:paraId="677400A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9A2E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FBD73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7BCAD2" w14:textId="77777777" w:rsidR="003539E1" w:rsidRDefault="003539E1" w:rsidP="00585DDF">
            <w:r>
              <w:rPr>
                <w:sz w:val="16"/>
                <w:szCs w:val="16"/>
              </w:rPr>
              <w:t>R5-241851</w:t>
            </w:r>
          </w:p>
        </w:tc>
        <w:tc>
          <w:tcPr>
            <w:tcW w:w="1597" w:type="dxa"/>
          </w:tcPr>
          <w:p w14:paraId="2320A78B" w14:textId="77777777" w:rsidR="003539E1" w:rsidRDefault="003539E1" w:rsidP="00585DDF">
            <w:r>
              <w:rPr>
                <w:sz w:val="16"/>
                <w:szCs w:val="16"/>
              </w:rPr>
              <w:t>Qualcomm Germany, Ericsson</w:t>
            </w:r>
          </w:p>
        </w:tc>
        <w:tc>
          <w:tcPr>
            <w:tcW w:w="1122" w:type="dxa"/>
          </w:tcPr>
          <w:p w14:paraId="36C83D6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AE7DA2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A8E62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6ED4B47" w14:textId="77777777" w:rsidTr="00585DDF">
        <w:tc>
          <w:tcPr>
            <w:tcW w:w="879" w:type="dxa"/>
          </w:tcPr>
          <w:p w14:paraId="333D0B59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E93564" w14:textId="77777777" w:rsidR="003539E1" w:rsidRDefault="003539E1" w:rsidP="00585DDF">
            <w:r>
              <w:rPr>
                <w:sz w:val="16"/>
                <w:szCs w:val="16"/>
              </w:rPr>
              <w:t>4283</w:t>
            </w:r>
          </w:p>
        </w:tc>
        <w:tc>
          <w:tcPr>
            <w:tcW w:w="517" w:type="dxa"/>
          </w:tcPr>
          <w:p w14:paraId="58B211E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66759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978849" w14:textId="77777777" w:rsidR="003539E1" w:rsidRDefault="003539E1" w:rsidP="00585DDF">
            <w:r>
              <w:rPr>
                <w:sz w:val="16"/>
                <w:szCs w:val="16"/>
              </w:rPr>
              <w:t>Addition of NR shared spectrum measurements test case 8.1.8.1.3</w:t>
            </w:r>
          </w:p>
        </w:tc>
        <w:tc>
          <w:tcPr>
            <w:tcW w:w="517" w:type="dxa"/>
          </w:tcPr>
          <w:p w14:paraId="6954593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F0A21F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188701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41846B" w14:textId="77777777" w:rsidR="003539E1" w:rsidRDefault="003539E1" w:rsidP="00585DDF">
            <w:r>
              <w:rPr>
                <w:sz w:val="16"/>
                <w:szCs w:val="16"/>
              </w:rPr>
              <w:t>R5-240990</w:t>
            </w:r>
          </w:p>
        </w:tc>
        <w:tc>
          <w:tcPr>
            <w:tcW w:w="1597" w:type="dxa"/>
          </w:tcPr>
          <w:p w14:paraId="0E81B0BA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65775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FA0C934" w14:textId="77777777" w:rsidR="003539E1" w:rsidRDefault="003539E1" w:rsidP="00585DDF">
            <w:r>
              <w:rPr>
                <w:sz w:val="16"/>
                <w:szCs w:val="16"/>
              </w:rPr>
              <w:t>8.1.8.1.3 (New)</w:t>
            </w:r>
          </w:p>
        </w:tc>
        <w:tc>
          <w:tcPr>
            <w:tcW w:w="998" w:type="dxa"/>
          </w:tcPr>
          <w:p w14:paraId="0653C65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38.523-2 CR 0446; TS/TR ... CR ... </w:t>
            </w:r>
          </w:p>
        </w:tc>
      </w:tr>
      <w:tr w:rsidR="003539E1" w14:paraId="2CFCC677" w14:textId="77777777" w:rsidTr="00585DDF">
        <w:tc>
          <w:tcPr>
            <w:tcW w:w="879" w:type="dxa"/>
          </w:tcPr>
          <w:p w14:paraId="686DC1CD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B0BB99" w14:textId="77777777" w:rsidR="003539E1" w:rsidRDefault="003539E1" w:rsidP="00585DDF">
            <w:r>
              <w:rPr>
                <w:sz w:val="16"/>
                <w:szCs w:val="16"/>
              </w:rPr>
              <w:t>4284</w:t>
            </w:r>
          </w:p>
        </w:tc>
        <w:tc>
          <w:tcPr>
            <w:tcW w:w="517" w:type="dxa"/>
          </w:tcPr>
          <w:p w14:paraId="7819CC86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C818C2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6A897D" w14:textId="77777777" w:rsidR="003539E1" w:rsidRDefault="003539E1" w:rsidP="00585DDF">
            <w:r>
              <w:rPr>
                <w:sz w:val="16"/>
                <w:szCs w:val="16"/>
              </w:rPr>
              <w:t>Updates to NR shared spectrum MAC test case 7.1.1.10.3</w:t>
            </w:r>
          </w:p>
        </w:tc>
        <w:tc>
          <w:tcPr>
            <w:tcW w:w="517" w:type="dxa"/>
          </w:tcPr>
          <w:p w14:paraId="7D29776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6489D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9AC90A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36BD98" w14:textId="77777777" w:rsidR="003539E1" w:rsidRDefault="003539E1" w:rsidP="00585DDF">
            <w:r>
              <w:rPr>
                <w:sz w:val="16"/>
                <w:szCs w:val="16"/>
              </w:rPr>
              <w:t>R5-241542</w:t>
            </w:r>
          </w:p>
        </w:tc>
        <w:tc>
          <w:tcPr>
            <w:tcW w:w="1597" w:type="dxa"/>
          </w:tcPr>
          <w:p w14:paraId="5B146960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91B7D2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E9C8BD1" w14:textId="77777777" w:rsidR="003539E1" w:rsidRDefault="003539E1" w:rsidP="00585DDF">
            <w:r>
              <w:rPr>
                <w:sz w:val="16"/>
                <w:szCs w:val="16"/>
              </w:rPr>
              <w:t>7.1.1.10.3</w:t>
            </w:r>
          </w:p>
        </w:tc>
        <w:tc>
          <w:tcPr>
            <w:tcW w:w="998" w:type="dxa"/>
          </w:tcPr>
          <w:p w14:paraId="06ACC48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3C08D5D5" w14:textId="77777777" w:rsidTr="00585DDF">
        <w:tc>
          <w:tcPr>
            <w:tcW w:w="879" w:type="dxa"/>
          </w:tcPr>
          <w:p w14:paraId="78567F05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953E113" w14:textId="77777777" w:rsidR="003539E1" w:rsidRDefault="003539E1" w:rsidP="00585DDF">
            <w:r>
              <w:rPr>
                <w:sz w:val="16"/>
                <w:szCs w:val="16"/>
              </w:rPr>
              <w:t>4285</w:t>
            </w:r>
          </w:p>
        </w:tc>
        <w:tc>
          <w:tcPr>
            <w:tcW w:w="517" w:type="dxa"/>
          </w:tcPr>
          <w:p w14:paraId="11EE4BEE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E39B82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1D752" w14:textId="77777777" w:rsidR="003539E1" w:rsidRDefault="003539E1" w:rsidP="00585DDF">
            <w:r>
              <w:rPr>
                <w:sz w:val="16"/>
                <w:szCs w:val="16"/>
              </w:rPr>
              <w:t>Updates to NR shared spectrum idle mode test cases</w:t>
            </w:r>
          </w:p>
        </w:tc>
        <w:tc>
          <w:tcPr>
            <w:tcW w:w="517" w:type="dxa"/>
          </w:tcPr>
          <w:p w14:paraId="503E197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63B84D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1A26C8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29D83F" w14:textId="77777777" w:rsidR="003539E1" w:rsidRDefault="003539E1" w:rsidP="00585DDF">
            <w:r>
              <w:rPr>
                <w:sz w:val="16"/>
                <w:szCs w:val="16"/>
              </w:rPr>
              <w:t>R5-241036</w:t>
            </w:r>
          </w:p>
        </w:tc>
        <w:tc>
          <w:tcPr>
            <w:tcW w:w="1597" w:type="dxa"/>
          </w:tcPr>
          <w:p w14:paraId="1359CFFE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78CFFD0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73EC5C5" w14:textId="77777777" w:rsidR="003539E1" w:rsidRDefault="003539E1" w:rsidP="00585DDF">
            <w:r>
              <w:rPr>
                <w:sz w:val="16"/>
                <w:szCs w:val="16"/>
              </w:rPr>
              <w:t>6.6.1.1, 6.6.1.2, 6.6.2.1, 6.6.2.2, 6.6.2.3, 6.6.2.4</w:t>
            </w:r>
          </w:p>
        </w:tc>
        <w:tc>
          <w:tcPr>
            <w:tcW w:w="998" w:type="dxa"/>
          </w:tcPr>
          <w:p w14:paraId="3E36167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5BF2329A" w14:textId="77777777" w:rsidTr="00585DDF">
        <w:tc>
          <w:tcPr>
            <w:tcW w:w="879" w:type="dxa"/>
          </w:tcPr>
          <w:p w14:paraId="3A0016DC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79BE87" w14:textId="77777777" w:rsidR="003539E1" w:rsidRDefault="003539E1" w:rsidP="00585DDF">
            <w:r>
              <w:rPr>
                <w:sz w:val="16"/>
                <w:szCs w:val="16"/>
              </w:rPr>
              <w:t>4287</w:t>
            </w:r>
          </w:p>
        </w:tc>
        <w:tc>
          <w:tcPr>
            <w:tcW w:w="517" w:type="dxa"/>
          </w:tcPr>
          <w:p w14:paraId="498F1B4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58121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0793C5" w14:textId="77777777" w:rsidR="003539E1" w:rsidRDefault="003539E1" w:rsidP="00585DDF">
            <w:r>
              <w:rPr>
                <w:sz w:val="16"/>
                <w:szCs w:val="16"/>
              </w:rPr>
              <w:t>Updates to NR shared spectrum page monitoring test cases</w:t>
            </w:r>
          </w:p>
        </w:tc>
        <w:tc>
          <w:tcPr>
            <w:tcW w:w="517" w:type="dxa"/>
          </w:tcPr>
          <w:p w14:paraId="63BCE30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5E640D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0311EC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760917" w14:textId="77777777" w:rsidR="003539E1" w:rsidRDefault="003539E1" w:rsidP="00585DDF">
            <w:r>
              <w:rPr>
                <w:sz w:val="16"/>
                <w:szCs w:val="16"/>
              </w:rPr>
              <w:t>R5-241038</w:t>
            </w:r>
          </w:p>
        </w:tc>
        <w:tc>
          <w:tcPr>
            <w:tcW w:w="1597" w:type="dxa"/>
          </w:tcPr>
          <w:p w14:paraId="26478090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1BD98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775A367" w14:textId="77777777" w:rsidR="003539E1" w:rsidRDefault="003539E1" w:rsidP="00585DDF">
            <w:r>
              <w:rPr>
                <w:sz w:val="16"/>
                <w:szCs w:val="16"/>
              </w:rPr>
              <w:t>8.1.8.2.1, 8.1.8.2.2</w:t>
            </w:r>
          </w:p>
        </w:tc>
        <w:tc>
          <w:tcPr>
            <w:tcW w:w="998" w:type="dxa"/>
          </w:tcPr>
          <w:p w14:paraId="270A949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281B2124" w14:textId="77777777" w:rsidTr="00585DDF">
        <w:tc>
          <w:tcPr>
            <w:tcW w:w="879" w:type="dxa"/>
          </w:tcPr>
          <w:p w14:paraId="758C1310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9C433D7" w14:textId="77777777" w:rsidR="003539E1" w:rsidRDefault="003539E1" w:rsidP="00585DDF">
            <w:r>
              <w:rPr>
                <w:sz w:val="16"/>
                <w:szCs w:val="16"/>
              </w:rPr>
              <w:t>4288</w:t>
            </w:r>
          </w:p>
        </w:tc>
        <w:tc>
          <w:tcPr>
            <w:tcW w:w="517" w:type="dxa"/>
          </w:tcPr>
          <w:p w14:paraId="17058FA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64DD9F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970270" w14:textId="77777777" w:rsidR="003539E1" w:rsidRDefault="003539E1" w:rsidP="00585DDF">
            <w:r>
              <w:rPr>
                <w:sz w:val="16"/>
                <w:szCs w:val="16"/>
              </w:rPr>
              <w:t>Updates to NR shared spectrum RRC test cases</w:t>
            </w:r>
          </w:p>
        </w:tc>
        <w:tc>
          <w:tcPr>
            <w:tcW w:w="517" w:type="dxa"/>
          </w:tcPr>
          <w:p w14:paraId="77456F2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C73883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ECFDCB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536499" w14:textId="77777777" w:rsidR="003539E1" w:rsidRDefault="003539E1" w:rsidP="00585DDF">
            <w:r>
              <w:rPr>
                <w:sz w:val="16"/>
                <w:szCs w:val="16"/>
              </w:rPr>
              <w:t>R5-241039</w:t>
            </w:r>
          </w:p>
        </w:tc>
        <w:tc>
          <w:tcPr>
            <w:tcW w:w="1597" w:type="dxa"/>
          </w:tcPr>
          <w:p w14:paraId="45470EAF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20B25E4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0B97F43" w14:textId="77777777" w:rsidR="003539E1" w:rsidRDefault="003539E1" w:rsidP="00585DDF">
            <w:r>
              <w:rPr>
                <w:sz w:val="16"/>
                <w:szCs w:val="16"/>
              </w:rPr>
              <w:t>8.1.5.6.6, 8.1.8.1.1, 8.1.8.1.2</w:t>
            </w:r>
          </w:p>
        </w:tc>
        <w:tc>
          <w:tcPr>
            <w:tcW w:w="998" w:type="dxa"/>
          </w:tcPr>
          <w:p w14:paraId="3753E23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5E7ECD0E" w14:textId="77777777" w:rsidTr="00585DDF">
        <w:tc>
          <w:tcPr>
            <w:tcW w:w="879" w:type="dxa"/>
          </w:tcPr>
          <w:p w14:paraId="33D339E5" w14:textId="77777777" w:rsidR="003539E1" w:rsidRDefault="003539E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960DB89" w14:textId="77777777" w:rsidR="003539E1" w:rsidRDefault="003539E1" w:rsidP="00585DDF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</w:tcPr>
          <w:p w14:paraId="23D2EC5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C189B6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CD0F97" w14:textId="77777777" w:rsidR="003539E1" w:rsidRDefault="003539E1" w:rsidP="00585DDF">
            <w:r>
              <w:rPr>
                <w:sz w:val="16"/>
                <w:szCs w:val="16"/>
              </w:rPr>
              <w:t>Applicability updates to NR shared spectrum test cases</w:t>
            </w:r>
          </w:p>
        </w:tc>
        <w:tc>
          <w:tcPr>
            <w:tcW w:w="517" w:type="dxa"/>
          </w:tcPr>
          <w:p w14:paraId="39DBF31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98E06" w14:textId="77777777" w:rsidR="003539E1" w:rsidRDefault="003539E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79A5FC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587EAC" w14:textId="77777777" w:rsidR="003539E1" w:rsidRDefault="003539E1" w:rsidP="00585DDF">
            <w:r>
              <w:rPr>
                <w:sz w:val="16"/>
                <w:szCs w:val="16"/>
              </w:rPr>
              <w:t>R5-240991</w:t>
            </w:r>
          </w:p>
        </w:tc>
        <w:tc>
          <w:tcPr>
            <w:tcW w:w="1597" w:type="dxa"/>
          </w:tcPr>
          <w:p w14:paraId="76008D95" w14:textId="77777777" w:rsidR="003539E1" w:rsidRDefault="003539E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E448C23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6C0C9B1" w14:textId="77777777" w:rsidR="003539E1" w:rsidRDefault="003539E1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5D06873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38.523-1 CR 4283; TS/TR ... CR ... </w:t>
            </w:r>
          </w:p>
        </w:tc>
      </w:tr>
      <w:tr w:rsidR="003539E1" w14:paraId="4B6181F8" w14:textId="77777777" w:rsidTr="00585DDF">
        <w:tc>
          <w:tcPr>
            <w:tcW w:w="879" w:type="dxa"/>
          </w:tcPr>
          <w:p w14:paraId="418D7E22" w14:textId="77777777" w:rsidR="003539E1" w:rsidRDefault="003539E1" w:rsidP="00585DD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C2CB557" w14:textId="77777777" w:rsidR="003539E1" w:rsidRDefault="003539E1" w:rsidP="00585DDF">
            <w:r>
              <w:rPr>
                <w:sz w:val="16"/>
                <w:szCs w:val="16"/>
              </w:rPr>
              <w:t>3376</w:t>
            </w:r>
          </w:p>
        </w:tc>
        <w:tc>
          <w:tcPr>
            <w:tcW w:w="517" w:type="dxa"/>
          </w:tcPr>
          <w:p w14:paraId="0A35C664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8A080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0234DB" w14:textId="77777777" w:rsidR="003539E1" w:rsidRDefault="003539E1" w:rsidP="00585DDF">
            <w:r>
              <w:rPr>
                <w:sz w:val="16"/>
                <w:szCs w:val="16"/>
              </w:rPr>
              <w:t>NR-U: Introduction of Test Model aspects</w:t>
            </w:r>
          </w:p>
        </w:tc>
        <w:tc>
          <w:tcPr>
            <w:tcW w:w="517" w:type="dxa"/>
          </w:tcPr>
          <w:p w14:paraId="29B26DA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2687ED" w14:textId="77777777" w:rsidR="003539E1" w:rsidRDefault="003539E1" w:rsidP="00585DDF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A39662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1135A5" w14:textId="77777777" w:rsidR="003539E1" w:rsidRDefault="003539E1" w:rsidP="00585DDF">
            <w:r>
              <w:rPr>
                <w:sz w:val="16"/>
                <w:szCs w:val="16"/>
              </w:rPr>
              <w:t>R5-240531</w:t>
            </w:r>
          </w:p>
        </w:tc>
        <w:tc>
          <w:tcPr>
            <w:tcW w:w="1597" w:type="dxa"/>
          </w:tcPr>
          <w:p w14:paraId="4A43D35B" w14:textId="77777777" w:rsidR="003539E1" w:rsidRDefault="003539E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71030C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32C69FC" w14:textId="77777777" w:rsidR="003539E1" w:rsidRDefault="003539E1" w:rsidP="00585DDF">
            <w:r>
              <w:rPr>
                <w:sz w:val="16"/>
                <w:szCs w:val="16"/>
              </w:rPr>
              <w:t>2, 3, 5.4 (new)</w:t>
            </w:r>
          </w:p>
        </w:tc>
        <w:tc>
          <w:tcPr>
            <w:tcW w:w="998" w:type="dxa"/>
          </w:tcPr>
          <w:p w14:paraId="49EAAFA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3054267" w14:textId="77777777" w:rsidTr="00585DDF">
        <w:tc>
          <w:tcPr>
            <w:tcW w:w="879" w:type="dxa"/>
          </w:tcPr>
          <w:p w14:paraId="76C3DAEF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2B30CD7" w14:textId="77777777" w:rsidR="003539E1" w:rsidRDefault="003539E1" w:rsidP="00585DDF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3A00846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E507C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68A115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10.3.1.2 and 11.4.1.2</w:t>
            </w:r>
          </w:p>
        </w:tc>
        <w:tc>
          <w:tcPr>
            <w:tcW w:w="517" w:type="dxa"/>
          </w:tcPr>
          <w:p w14:paraId="21F86E2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6D1F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D1DDF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3D9337" w14:textId="77777777" w:rsidR="003539E1" w:rsidRDefault="003539E1" w:rsidP="00585DDF">
            <w:r>
              <w:rPr>
                <w:sz w:val="16"/>
                <w:szCs w:val="16"/>
              </w:rPr>
              <w:t>R5-241881</w:t>
            </w:r>
          </w:p>
        </w:tc>
        <w:tc>
          <w:tcPr>
            <w:tcW w:w="1597" w:type="dxa"/>
          </w:tcPr>
          <w:p w14:paraId="6F458530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91364F8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815528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0C46C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4F1F5AE" w14:textId="77777777" w:rsidTr="00585DDF">
        <w:tc>
          <w:tcPr>
            <w:tcW w:w="879" w:type="dxa"/>
          </w:tcPr>
          <w:p w14:paraId="7BD11CAA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045AF41" w14:textId="77777777" w:rsidR="003539E1" w:rsidRDefault="003539E1" w:rsidP="00585DDF"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 w14:paraId="2C61270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223BC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5B7EFC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10.3.1.3 and 11.4.1.3</w:t>
            </w:r>
          </w:p>
        </w:tc>
        <w:tc>
          <w:tcPr>
            <w:tcW w:w="517" w:type="dxa"/>
          </w:tcPr>
          <w:p w14:paraId="7323468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55F06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F56CC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5AC657" w14:textId="77777777" w:rsidR="003539E1" w:rsidRDefault="003539E1" w:rsidP="00585DDF">
            <w:r>
              <w:rPr>
                <w:sz w:val="16"/>
                <w:szCs w:val="16"/>
              </w:rPr>
              <w:t>R5-241882</w:t>
            </w:r>
          </w:p>
        </w:tc>
        <w:tc>
          <w:tcPr>
            <w:tcW w:w="1597" w:type="dxa"/>
          </w:tcPr>
          <w:p w14:paraId="3977CC5A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3E75CE1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DE308D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6150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349900A" w14:textId="77777777" w:rsidTr="00585DDF">
        <w:tc>
          <w:tcPr>
            <w:tcW w:w="879" w:type="dxa"/>
          </w:tcPr>
          <w:p w14:paraId="216ACDE8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96A11E1" w14:textId="77777777" w:rsidR="003539E1" w:rsidRDefault="003539E1" w:rsidP="00585DDF"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 w14:paraId="153C9AF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12A2D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FEF903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10.3.4.1, 10.3.4.2, 11.4.4.1 and 11.4.4.2</w:t>
            </w:r>
          </w:p>
        </w:tc>
        <w:tc>
          <w:tcPr>
            <w:tcW w:w="517" w:type="dxa"/>
          </w:tcPr>
          <w:p w14:paraId="1AA3C42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9D54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66EF7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FD5B55" w14:textId="77777777" w:rsidR="003539E1" w:rsidRDefault="003539E1" w:rsidP="00585DDF">
            <w:r>
              <w:rPr>
                <w:sz w:val="16"/>
                <w:szCs w:val="16"/>
              </w:rPr>
              <w:t>R5-241883</w:t>
            </w:r>
          </w:p>
        </w:tc>
        <w:tc>
          <w:tcPr>
            <w:tcW w:w="1597" w:type="dxa"/>
          </w:tcPr>
          <w:p w14:paraId="0EA5A11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3211D8A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876DD2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0DCB9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A726C71" w14:textId="77777777" w:rsidTr="00585DDF">
        <w:tc>
          <w:tcPr>
            <w:tcW w:w="879" w:type="dxa"/>
          </w:tcPr>
          <w:p w14:paraId="6827C472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8A82A25" w14:textId="77777777" w:rsidR="003539E1" w:rsidRDefault="003539E1" w:rsidP="00585DDF"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 w14:paraId="4665BA6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AC45D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008686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10.3.5.1 and 11.4.5.1</w:t>
            </w:r>
          </w:p>
        </w:tc>
        <w:tc>
          <w:tcPr>
            <w:tcW w:w="517" w:type="dxa"/>
          </w:tcPr>
          <w:p w14:paraId="2A35A3B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D65F9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1D57C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BE45AB" w14:textId="77777777" w:rsidR="003539E1" w:rsidRDefault="003539E1" w:rsidP="00585DDF">
            <w:r>
              <w:rPr>
                <w:sz w:val="16"/>
                <w:szCs w:val="16"/>
              </w:rPr>
              <w:t>R5-242000</w:t>
            </w:r>
          </w:p>
        </w:tc>
        <w:tc>
          <w:tcPr>
            <w:tcW w:w="1597" w:type="dxa"/>
          </w:tcPr>
          <w:p w14:paraId="6F835DB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DAE9F27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F1C703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09A7A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9DC2B6C" w14:textId="77777777" w:rsidTr="00585DDF">
        <w:tc>
          <w:tcPr>
            <w:tcW w:w="879" w:type="dxa"/>
          </w:tcPr>
          <w:p w14:paraId="52B707A9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2ADCBB7" w14:textId="77777777" w:rsidR="003539E1" w:rsidRDefault="003539E1" w:rsidP="00585DDF"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 w14:paraId="706D05D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860B8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762991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10.3.5.2.1, 10.3.5.2.2, 11.4.5.2.1 and 11.4.5.2.2</w:t>
            </w:r>
          </w:p>
        </w:tc>
        <w:tc>
          <w:tcPr>
            <w:tcW w:w="517" w:type="dxa"/>
          </w:tcPr>
          <w:p w14:paraId="0625777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65F21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063E7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9745B4" w14:textId="77777777" w:rsidR="003539E1" w:rsidRDefault="003539E1" w:rsidP="00585DDF">
            <w:r>
              <w:rPr>
                <w:sz w:val="16"/>
                <w:szCs w:val="16"/>
              </w:rPr>
              <w:t>R5-241884</w:t>
            </w:r>
          </w:p>
        </w:tc>
        <w:tc>
          <w:tcPr>
            <w:tcW w:w="1597" w:type="dxa"/>
          </w:tcPr>
          <w:p w14:paraId="5859E89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C3C359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CE14BD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27F48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B082A69" w14:textId="77777777" w:rsidTr="00585DDF">
        <w:tc>
          <w:tcPr>
            <w:tcW w:w="879" w:type="dxa"/>
          </w:tcPr>
          <w:p w14:paraId="2E7A7BF1" w14:textId="77777777" w:rsidR="003539E1" w:rsidRDefault="003539E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BF19EC0" w14:textId="77777777" w:rsidR="003539E1" w:rsidRDefault="003539E1" w:rsidP="00585DDF"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 w14:paraId="6F63E930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F5D48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E7A6F1" w14:textId="77777777" w:rsidR="003539E1" w:rsidRDefault="003539E1" w:rsidP="00585DDF">
            <w:r>
              <w:rPr>
                <w:sz w:val="16"/>
                <w:szCs w:val="16"/>
              </w:rPr>
              <w:t>Addition of TTs for NR-U Test Cases 10.3.5.3.1 and 11.4.5.3.1</w:t>
            </w:r>
          </w:p>
        </w:tc>
        <w:tc>
          <w:tcPr>
            <w:tcW w:w="517" w:type="dxa"/>
          </w:tcPr>
          <w:p w14:paraId="74FC729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4312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9F084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0D5479" w14:textId="77777777" w:rsidR="003539E1" w:rsidRDefault="003539E1" w:rsidP="00585DDF">
            <w:r>
              <w:rPr>
                <w:sz w:val="16"/>
                <w:szCs w:val="16"/>
              </w:rPr>
              <w:t>R5-241885</w:t>
            </w:r>
          </w:p>
        </w:tc>
        <w:tc>
          <w:tcPr>
            <w:tcW w:w="1597" w:type="dxa"/>
          </w:tcPr>
          <w:p w14:paraId="726E8723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5433A1C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F19095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87CE7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AC7445F" w14:textId="77777777" w:rsidTr="00585DDF">
        <w:tc>
          <w:tcPr>
            <w:tcW w:w="879" w:type="dxa"/>
          </w:tcPr>
          <w:p w14:paraId="534FB1B2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360D24E" w14:textId="77777777" w:rsidR="003539E1" w:rsidRDefault="003539E1" w:rsidP="00585DDF">
            <w:r>
              <w:rPr>
                <w:sz w:val="16"/>
                <w:szCs w:val="16"/>
              </w:rPr>
              <w:t>0864</w:t>
            </w:r>
          </w:p>
        </w:tc>
        <w:tc>
          <w:tcPr>
            <w:tcW w:w="517" w:type="dxa"/>
          </w:tcPr>
          <w:p w14:paraId="2470CF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D93BE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DC21E1" w14:textId="77777777" w:rsidR="003539E1" w:rsidRDefault="003539E1" w:rsidP="00585DDF">
            <w:r>
              <w:rPr>
                <w:sz w:val="16"/>
                <w:szCs w:val="16"/>
              </w:rPr>
              <w:t>Addition of TP analysis for NR-U test case 6.3F.4.3</w:t>
            </w:r>
          </w:p>
        </w:tc>
        <w:tc>
          <w:tcPr>
            <w:tcW w:w="517" w:type="dxa"/>
          </w:tcPr>
          <w:p w14:paraId="660C6C1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C50E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D97D5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AB8738" w14:textId="77777777" w:rsidR="003539E1" w:rsidRDefault="003539E1" w:rsidP="00585DDF">
            <w:r>
              <w:rPr>
                <w:sz w:val="16"/>
                <w:szCs w:val="16"/>
              </w:rPr>
              <w:t>R5-240858</w:t>
            </w:r>
          </w:p>
        </w:tc>
        <w:tc>
          <w:tcPr>
            <w:tcW w:w="1597" w:type="dxa"/>
          </w:tcPr>
          <w:p w14:paraId="116F43CB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886B0E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07FEDA6" w14:textId="77777777" w:rsidR="003539E1" w:rsidRDefault="003539E1" w:rsidP="00585DDF">
            <w:r>
              <w:rPr>
                <w:sz w:val="16"/>
                <w:szCs w:val="16"/>
              </w:rPr>
              <w:t xml:space="preserve">  4.1.1.6</w:t>
            </w:r>
          </w:p>
        </w:tc>
        <w:tc>
          <w:tcPr>
            <w:tcW w:w="998" w:type="dxa"/>
          </w:tcPr>
          <w:p w14:paraId="36CCD2F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2A307F3B" w14:textId="77777777" w:rsidTr="00585DDF">
        <w:tc>
          <w:tcPr>
            <w:tcW w:w="879" w:type="dxa"/>
          </w:tcPr>
          <w:p w14:paraId="7996D224" w14:textId="77777777" w:rsidR="003539E1" w:rsidRDefault="003539E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A08A2FE" w14:textId="77777777" w:rsidR="003539E1" w:rsidRDefault="003539E1" w:rsidP="00585DDF">
            <w:r>
              <w:rPr>
                <w:sz w:val="16"/>
                <w:szCs w:val="16"/>
              </w:rPr>
              <w:t>0865</w:t>
            </w:r>
          </w:p>
        </w:tc>
        <w:tc>
          <w:tcPr>
            <w:tcW w:w="517" w:type="dxa"/>
          </w:tcPr>
          <w:p w14:paraId="2861C41D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AD5E3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03F0A5" w14:textId="77777777" w:rsidR="003539E1" w:rsidRDefault="003539E1" w:rsidP="00585DDF">
            <w:r>
              <w:rPr>
                <w:sz w:val="16"/>
                <w:szCs w:val="16"/>
              </w:rPr>
              <w:t>Addition of TP analysis for NR-U test case 6.2F.4, Configured transmitted power for shared spectrum</w:t>
            </w:r>
          </w:p>
        </w:tc>
        <w:tc>
          <w:tcPr>
            <w:tcW w:w="517" w:type="dxa"/>
          </w:tcPr>
          <w:p w14:paraId="0133B82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2D156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99CFD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C7CA8C" w14:textId="77777777" w:rsidR="003539E1" w:rsidRDefault="003539E1" w:rsidP="00585DDF">
            <w:r>
              <w:rPr>
                <w:sz w:val="16"/>
                <w:szCs w:val="16"/>
              </w:rPr>
              <w:t>R5-240859</w:t>
            </w:r>
          </w:p>
        </w:tc>
        <w:tc>
          <w:tcPr>
            <w:tcW w:w="1597" w:type="dxa"/>
          </w:tcPr>
          <w:p w14:paraId="0AB20300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29DBEF" w14:textId="77777777" w:rsidR="003539E1" w:rsidRDefault="003539E1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E73DDB" w14:textId="77777777" w:rsidR="003539E1" w:rsidRDefault="003539E1" w:rsidP="00585DDF">
            <w:r>
              <w:rPr>
                <w:sz w:val="16"/>
                <w:szCs w:val="16"/>
              </w:rPr>
              <w:t xml:space="preserve">  4.1.1.6</w:t>
            </w:r>
          </w:p>
        </w:tc>
        <w:tc>
          <w:tcPr>
            <w:tcW w:w="998" w:type="dxa"/>
          </w:tcPr>
          <w:p w14:paraId="5C3CF93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218DB747" w14:textId="77777777" w:rsidR="003539E1" w:rsidRDefault="003539E1" w:rsidP="003539E1"/>
    <w:p w14:paraId="54BCE526" w14:textId="77777777" w:rsidR="003539E1" w:rsidRDefault="003539E1" w:rsidP="003539E1"/>
    <w:p w14:paraId="3B691A1D" w14:textId="77777777" w:rsidR="000B1AD0" w:rsidRPr="00917427" w:rsidRDefault="000B1AD0" w:rsidP="000B1AD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RP-240177</w:t>
      </w:r>
      <w:r>
        <w:rPr>
          <w:b/>
          <w:i/>
          <w:noProof/>
          <w:sz w:val="28"/>
        </w:rPr>
        <w:fldChar w:fldCharType="end"/>
      </w:r>
    </w:p>
    <w:p w14:paraId="4A1BB05D" w14:textId="77777777" w:rsidR="000B1AD0" w:rsidRPr="00784730" w:rsidRDefault="000B1AD0" w:rsidP="000B1AD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349B3DB" w14:textId="77777777" w:rsidR="000B1AD0" w:rsidRPr="00050554" w:rsidRDefault="000B1AD0" w:rsidP="000B1AD0">
      <w:pPr>
        <w:rPr>
          <w:rFonts w:ascii="Arial" w:hAnsi="Arial" w:cs="Arial"/>
          <w:b/>
          <w:bCs/>
          <w:lang w:val="en-US"/>
        </w:rPr>
      </w:pPr>
    </w:p>
    <w:p w14:paraId="5D85AAC1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BF491EA" w14:textId="77777777" w:rsidR="000B1AD0" w:rsidRPr="00E145B1" w:rsidRDefault="000B1AD0" w:rsidP="000B1A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NR-based access to unlicensed spectrum (NR_unlic-UEConTest) (Batch 2)</w:t>
      </w:r>
      <w:r>
        <w:rPr>
          <w:rFonts w:ascii="Arial" w:hAnsi="Arial" w:cs="Arial"/>
          <w:b/>
          <w:bCs/>
        </w:rPr>
        <w:fldChar w:fldCharType="end"/>
      </w:r>
    </w:p>
    <w:p w14:paraId="208EBC1D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13.2.3</w:t>
      </w:r>
      <w:r>
        <w:rPr>
          <w:rFonts w:ascii="Arial" w:hAnsi="Arial" w:cs="Arial"/>
          <w:b/>
          <w:bCs/>
        </w:rPr>
        <w:fldChar w:fldCharType="end"/>
      </w:r>
    </w:p>
    <w:p w14:paraId="1ED372FD" w14:textId="77777777" w:rsidR="000B1AD0" w:rsidRDefault="000B1AD0" w:rsidP="000B1A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0EF0E35" w14:textId="77777777" w:rsidR="000B1AD0" w:rsidRDefault="000B1AD0" w:rsidP="000B1AD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E00C6DE" w14:textId="77777777" w:rsidR="000B1AD0" w:rsidRPr="004E535C" w:rsidRDefault="000B1AD0" w:rsidP="000B1A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B1AD0" w:rsidRPr="004E535C" w14:paraId="7F029DED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EDA14A7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573AFC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7EBA1B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B6484C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003EB7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72ACD0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5C7DD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549432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C61C01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2D2409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1CC46A8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BF8F9F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F59285" w14:textId="77777777" w:rsidR="000B1AD0" w:rsidRPr="00BF1EB6" w:rsidRDefault="000B1AD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1AD0" w14:paraId="23261C41" w14:textId="77777777" w:rsidTr="00585DDF">
        <w:tc>
          <w:tcPr>
            <w:tcW w:w="879" w:type="dxa"/>
          </w:tcPr>
          <w:p w14:paraId="22719458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54C88F" w14:textId="77777777" w:rsidR="000B1AD0" w:rsidRDefault="000B1AD0" w:rsidP="00585DDF">
            <w:r>
              <w:rPr>
                <w:sz w:val="16"/>
                <w:szCs w:val="16"/>
              </w:rPr>
              <w:t>2894</w:t>
            </w:r>
          </w:p>
        </w:tc>
        <w:tc>
          <w:tcPr>
            <w:tcW w:w="517" w:type="dxa"/>
          </w:tcPr>
          <w:p w14:paraId="219F18ED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C030D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5E0A73" w14:textId="77777777" w:rsidR="000B1AD0" w:rsidRDefault="000B1AD0" w:rsidP="00585DDF">
            <w:r>
              <w:rPr>
                <w:sz w:val="16"/>
                <w:szCs w:val="16"/>
              </w:rPr>
              <w:t>Update to NR-U redirection from NR FR1 carrier under CCA to NR FR1 carrier under CCA test case</w:t>
            </w:r>
          </w:p>
        </w:tc>
        <w:tc>
          <w:tcPr>
            <w:tcW w:w="517" w:type="dxa"/>
          </w:tcPr>
          <w:p w14:paraId="57C3BA03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C3F5EF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BE9A6F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37482D" w14:textId="77777777" w:rsidR="000B1AD0" w:rsidRDefault="000B1AD0" w:rsidP="00585DDF">
            <w:r>
              <w:rPr>
                <w:sz w:val="16"/>
                <w:szCs w:val="16"/>
              </w:rPr>
              <w:t>R5-240518</w:t>
            </w:r>
          </w:p>
        </w:tc>
        <w:tc>
          <w:tcPr>
            <w:tcW w:w="1597" w:type="dxa"/>
          </w:tcPr>
          <w:p w14:paraId="6CD8B47F" w14:textId="77777777" w:rsidR="000B1AD0" w:rsidRDefault="000B1AD0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0915749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2CE5BC4" w14:textId="77777777" w:rsidR="000B1AD0" w:rsidRDefault="000B1AD0" w:rsidP="00585DDF">
            <w:r>
              <w:rPr>
                <w:sz w:val="16"/>
                <w:szCs w:val="16"/>
              </w:rPr>
              <w:t>11.2.2.3.1</w:t>
            </w:r>
          </w:p>
        </w:tc>
        <w:tc>
          <w:tcPr>
            <w:tcW w:w="998" w:type="dxa"/>
          </w:tcPr>
          <w:p w14:paraId="71A35CA5" w14:textId="77777777" w:rsidR="000B1AD0" w:rsidRDefault="000B1AD0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0B1AD0" w14:paraId="7F82B21C" w14:textId="77777777" w:rsidTr="00585DDF">
        <w:tc>
          <w:tcPr>
            <w:tcW w:w="879" w:type="dxa"/>
          </w:tcPr>
          <w:p w14:paraId="0816BC43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41173A" w14:textId="77777777" w:rsidR="000B1AD0" w:rsidRDefault="000B1AD0" w:rsidP="00585DDF">
            <w:r>
              <w:rPr>
                <w:sz w:val="16"/>
                <w:szCs w:val="16"/>
              </w:rPr>
              <w:t>2895</w:t>
            </w:r>
          </w:p>
        </w:tc>
        <w:tc>
          <w:tcPr>
            <w:tcW w:w="517" w:type="dxa"/>
          </w:tcPr>
          <w:p w14:paraId="3B24F173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4F997A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BFA8D8" w14:textId="77777777" w:rsidR="000B1AD0" w:rsidRDefault="000B1AD0" w:rsidP="00585DDF">
            <w:r>
              <w:rPr>
                <w:sz w:val="16"/>
                <w:szCs w:val="16"/>
              </w:rPr>
              <w:t>Update to NR-U redirection from NR FR1 carrier without CCA to NR FR1 carrier under CCA test case</w:t>
            </w:r>
          </w:p>
        </w:tc>
        <w:tc>
          <w:tcPr>
            <w:tcW w:w="517" w:type="dxa"/>
          </w:tcPr>
          <w:p w14:paraId="26BD6A4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A2A00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E1E08B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701095" w14:textId="77777777" w:rsidR="000B1AD0" w:rsidRDefault="000B1AD0" w:rsidP="00585DDF">
            <w:r>
              <w:rPr>
                <w:sz w:val="16"/>
                <w:szCs w:val="16"/>
              </w:rPr>
              <w:t>R5-240519</w:t>
            </w:r>
          </w:p>
        </w:tc>
        <w:tc>
          <w:tcPr>
            <w:tcW w:w="1597" w:type="dxa"/>
          </w:tcPr>
          <w:p w14:paraId="0239070A" w14:textId="77777777" w:rsidR="000B1AD0" w:rsidRDefault="000B1AD0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0CFB51E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B64195E" w14:textId="77777777" w:rsidR="000B1AD0" w:rsidRDefault="000B1AD0" w:rsidP="00585DDF">
            <w:r>
              <w:rPr>
                <w:sz w:val="16"/>
                <w:szCs w:val="16"/>
              </w:rPr>
              <w:t>11.2.2.3.2</w:t>
            </w:r>
          </w:p>
        </w:tc>
        <w:tc>
          <w:tcPr>
            <w:tcW w:w="998" w:type="dxa"/>
          </w:tcPr>
          <w:p w14:paraId="6A2DF0FB" w14:textId="77777777" w:rsidR="000B1AD0" w:rsidRDefault="000B1AD0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0B1AD0" w14:paraId="1028FB7E" w14:textId="77777777" w:rsidTr="00585DDF">
        <w:tc>
          <w:tcPr>
            <w:tcW w:w="879" w:type="dxa"/>
          </w:tcPr>
          <w:p w14:paraId="53F7CFB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E8568D" w14:textId="77777777" w:rsidR="000B1AD0" w:rsidRDefault="000B1AD0" w:rsidP="00585DDF">
            <w:r>
              <w:rPr>
                <w:sz w:val="16"/>
                <w:szCs w:val="16"/>
              </w:rPr>
              <w:t>2972</w:t>
            </w:r>
          </w:p>
        </w:tc>
        <w:tc>
          <w:tcPr>
            <w:tcW w:w="517" w:type="dxa"/>
          </w:tcPr>
          <w:p w14:paraId="404D4C78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B6AFC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C44C1E" w14:textId="77777777" w:rsidR="000B1AD0" w:rsidRDefault="000B1AD0" w:rsidP="00585DDF">
            <w:r>
              <w:rPr>
                <w:sz w:val="16"/>
                <w:szCs w:val="16"/>
              </w:rPr>
              <w:t>Addition of NR_U test case 11.5.1.1</w:t>
            </w:r>
          </w:p>
        </w:tc>
        <w:tc>
          <w:tcPr>
            <w:tcW w:w="517" w:type="dxa"/>
          </w:tcPr>
          <w:p w14:paraId="0AA8FD6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F3955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173996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0902D1" w14:textId="77777777" w:rsidR="000B1AD0" w:rsidRDefault="000B1AD0" w:rsidP="00585DDF">
            <w:r>
              <w:rPr>
                <w:sz w:val="16"/>
                <w:szCs w:val="16"/>
              </w:rPr>
              <w:t>R5-240803</w:t>
            </w:r>
          </w:p>
        </w:tc>
        <w:tc>
          <w:tcPr>
            <w:tcW w:w="1597" w:type="dxa"/>
          </w:tcPr>
          <w:p w14:paraId="7DBDBECC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4DA51F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4C490C6" w14:textId="77777777" w:rsidR="000B1AD0" w:rsidRDefault="000B1AD0" w:rsidP="00585DDF">
            <w:r>
              <w:rPr>
                <w:sz w:val="16"/>
                <w:szCs w:val="16"/>
              </w:rPr>
              <w:t>11.5.1.1 (new)</w:t>
            </w:r>
          </w:p>
        </w:tc>
        <w:tc>
          <w:tcPr>
            <w:tcW w:w="998" w:type="dxa"/>
          </w:tcPr>
          <w:p w14:paraId="03F2AECF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56BECDC4" w14:textId="77777777" w:rsidTr="00585DDF">
        <w:tc>
          <w:tcPr>
            <w:tcW w:w="879" w:type="dxa"/>
          </w:tcPr>
          <w:p w14:paraId="0F44BE68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496702" w14:textId="77777777" w:rsidR="000B1AD0" w:rsidRDefault="000B1AD0" w:rsidP="00585DDF">
            <w:r>
              <w:rPr>
                <w:sz w:val="16"/>
                <w:szCs w:val="16"/>
              </w:rPr>
              <w:t>2973</w:t>
            </w:r>
          </w:p>
        </w:tc>
        <w:tc>
          <w:tcPr>
            <w:tcW w:w="517" w:type="dxa"/>
          </w:tcPr>
          <w:p w14:paraId="2A019FA7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6A109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6CA82A" w14:textId="77777777" w:rsidR="000B1AD0" w:rsidRDefault="000B1AD0" w:rsidP="00585DDF">
            <w:r>
              <w:rPr>
                <w:sz w:val="16"/>
                <w:szCs w:val="16"/>
              </w:rPr>
              <w:t>Addition of NR_U test case 11.5.1.2</w:t>
            </w:r>
          </w:p>
        </w:tc>
        <w:tc>
          <w:tcPr>
            <w:tcW w:w="517" w:type="dxa"/>
          </w:tcPr>
          <w:p w14:paraId="147C418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BA67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5D56A7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D22C99" w14:textId="77777777" w:rsidR="000B1AD0" w:rsidRDefault="000B1AD0" w:rsidP="00585DDF">
            <w:r>
              <w:rPr>
                <w:sz w:val="16"/>
                <w:szCs w:val="16"/>
              </w:rPr>
              <w:t>R5-240804</w:t>
            </w:r>
          </w:p>
        </w:tc>
        <w:tc>
          <w:tcPr>
            <w:tcW w:w="1597" w:type="dxa"/>
          </w:tcPr>
          <w:p w14:paraId="69059A95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083E6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24E4A43" w14:textId="77777777" w:rsidR="000B1AD0" w:rsidRDefault="000B1AD0" w:rsidP="00585DDF">
            <w:r>
              <w:rPr>
                <w:sz w:val="16"/>
                <w:szCs w:val="16"/>
              </w:rPr>
              <w:t>11.5.1.2 (new)</w:t>
            </w:r>
          </w:p>
        </w:tc>
        <w:tc>
          <w:tcPr>
            <w:tcW w:w="998" w:type="dxa"/>
          </w:tcPr>
          <w:p w14:paraId="0083AE35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F1EFDBC" w14:textId="77777777" w:rsidTr="00585DDF">
        <w:tc>
          <w:tcPr>
            <w:tcW w:w="879" w:type="dxa"/>
          </w:tcPr>
          <w:p w14:paraId="70E8BFFA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19D514" w14:textId="77777777" w:rsidR="000B1AD0" w:rsidRDefault="000B1AD0" w:rsidP="00585DDF">
            <w:r>
              <w:rPr>
                <w:sz w:val="16"/>
                <w:szCs w:val="16"/>
              </w:rPr>
              <w:t>2974</w:t>
            </w:r>
          </w:p>
        </w:tc>
        <w:tc>
          <w:tcPr>
            <w:tcW w:w="517" w:type="dxa"/>
          </w:tcPr>
          <w:p w14:paraId="76103276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6CBCAB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8EEA39" w14:textId="77777777" w:rsidR="000B1AD0" w:rsidRDefault="000B1AD0" w:rsidP="00585DDF">
            <w:r>
              <w:rPr>
                <w:sz w:val="16"/>
                <w:szCs w:val="16"/>
              </w:rPr>
              <w:t>Addition of NR_U test case 11.5.1.3</w:t>
            </w:r>
          </w:p>
        </w:tc>
        <w:tc>
          <w:tcPr>
            <w:tcW w:w="517" w:type="dxa"/>
          </w:tcPr>
          <w:p w14:paraId="29BC817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BECC41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AEAB4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EDE8E8" w14:textId="77777777" w:rsidR="000B1AD0" w:rsidRDefault="000B1AD0" w:rsidP="00585DDF">
            <w:r>
              <w:rPr>
                <w:sz w:val="16"/>
                <w:szCs w:val="16"/>
              </w:rPr>
              <w:t>R5-240805</w:t>
            </w:r>
          </w:p>
        </w:tc>
        <w:tc>
          <w:tcPr>
            <w:tcW w:w="1597" w:type="dxa"/>
          </w:tcPr>
          <w:p w14:paraId="0A0D00E0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FE736C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42CC92E" w14:textId="77777777" w:rsidR="000B1AD0" w:rsidRDefault="000B1AD0" w:rsidP="00585DDF">
            <w:r>
              <w:rPr>
                <w:sz w:val="16"/>
                <w:szCs w:val="16"/>
              </w:rPr>
              <w:t>11.5.1.3 (new)</w:t>
            </w:r>
          </w:p>
        </w:tc>
        <w:tc>
          <w:tcPr>
            <w:tcW w:w="998" w:type="dxa"/>
          </w:tcPr>
          <w:p w14:paraId="552ECA9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6273ABF" w14:textId="77777777" w:rsidTr="00585DDF">
        <w:tc>
          <w:tcPr>
            <w:tcW w:w="879" w:type="dxa"/>
          </w:tcPr>
          <w:p w14:paraId="62F9114D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19A87E" w14:textId="77777777" w:rsidR="000B1AD0" w:rsidRDefault="000B1AD0" w:rsidP="00585DDF">
            <w:r>
              <w:rPr>
                <w:sz w:val="16"/>
                <w:szCs w:val="16"/>
              </w:rPr>
              <w:t>2975</w:t>
            </w:r>
          </w:p>
        </w:tc>
        <w:tc>
          <w:tcPr>
            <w:tcW w:w="517" w:type="dxa"/>
          </w:tcPr>
          <w:p w14:paraId="5B61A45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EB85A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728FBD" w14:textId="77777777" w:rsidR="000B1AD0" w:rsidRDefault="000B1AD0" w:rsidP="00585DDF">
            <w:r>
              <w:rPr>
                <w:sz w:val="16"/>
                <w:szCs w:val="16"/>
              </w:rPr>
              <w:t>Addition of NR_U test case 11.5.1.4</w:t>
            </w:r>
          </w:p>
        </w:tc>
        <w:tc>
          <w:tcPr>
            <w:tcW w:w="517" w:type="dxa"/>
          </w:tcPr>
          <w:p w14:paraId="3701111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A5C01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A85D5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12B22B" w14:textId="77777777" w:rsidR="000B1AD0" w:rsidRDefault="000B1AD0" w:rsidP="00585DDF">
            <w:r>
              <w:rPr>
                <w:sz w:val="16"/>
                <w:szCs w:val="16"/>
              </w:rPr>
              <w:t>R5-240806</w:t>
            </w:r>
          </w:p>
        </w:tc>
        <w:tc>
          <w:tcPr>
            <w:tcW w:w="1597" w:type="dxa"/>
          </w:tcPr>
          <w:p w14:paraId="3349FF5A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D5F07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276FE18" w14:textId="77777777" w:rsidR="000B1AD0" w:rsidRDefault="000B1AD0" w:rsidP="00585DDF">
            <w:r>
              <w:rPr>
                <w:sz w:val="16"/>
                <w:szCs w:val="16"/>
              </w:rPr>
              <w:t>11.5.1.4 (new)</w:t>
            </w:r>
          </w:p>
        </w:tc>
        <w:tc>
          <w:tcPr>
            <w:tcW w:w="998" w:type="dxa"/>
          </w:tcPr>
          <w:p w14:paraId="29FE91AC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67C29F04" w14:textId="77777777" w:rsidTr="00585DDF">
        <w:tc>
          <w:tcPr>
            <w:tcW w:w="879" w:type="dxa"/>
          </w:tcPr>
          <w:p w14:paraId="4A0571E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EF6D74" w14:textId="77777777" w:rsidR="000B1AD0" w:rsidRDefault="000B1AD0" w:rsidP="00585DDF">
            <w:r>
              <w:rPr>
                <w:sz w:val="16"/>
                <w:szCs w:val="16"/>
              </w:rPr>
              <w:t>2976</w:t>
            </w:r>
          </w:p>
        </w:tc>
        <w:tc>
          <w:tcPr>
            <w:tcW w:w="517" w:type="dxa"/>
          </w:tcPr>
          <w:p w14:paraId="7546E05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1A5F3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C2F47A" w14:textId="77777777" w:rsidR="000B1AD0" w:rsidRDefault="000B1AD0" w:rsidP="00585DDF">
            <w:r>
              <w:rPr>
                <w:sz w:val="16"/>
                <w:szCs w:val="16"/>
              </w:rPr>
              <w:t>Addition of NR_U test case 11.5.1.9</w:t>
            </w:r>
          </w:p>
        </w:tc>
        <w:tc>
          <w:tcPr>
            <w:tcW w:w="517" w:type="dxa"/>
          </w:tcPr>
          <w:p w14:paraId="3B29DB11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C5E0A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478F4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515EC1" w14:textId="77777777" w:rsidR="000B1AD0" w:rsidRDefault="000B1AD0" w:rsidP="00585DDF">
            <w:r>
              <w:rPr>
                <w:sz w:val="16"/>
                <w:szCs w:val="16"/>
              </w:rPr>
              <w:t>R5-240807</w:t>
            </w:r>
          </w:p>
        </w:tc>
        <w:tc>
          <w:tcPr>
            <w:tcW w:w="1597" w:type="dxa"/>
          </w:tcPr>
          <w:p w14:paraId="2DACED9A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23FE77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5E60D0C" w14:textId="77777777" w:rsidR="000B1AD0" w:rsidRDefault="000B1AD0" w:rsidP="00585DDF">
            <w:r>
              <w:rPr>
                <w:sz w:val="16"/>
                <w:szCs w:val="16"/>
              </w:rPr>
              <w:t>11.5.1.9 (new)</w:t>
            </w:r>
          </w:p>
        </w:tc>
        <w:tc>
          <w:tcPr>
            <w:tcW w:w="998" w:type="dxa"/>
          </w:tcPr>
          <w:p w14:paraId="058F5BD5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C6B98D0" w14:textId="77777777" w:rsidTr="00585DDF">
        <w:tc>
          <w:tcPr>
            <w:tcW w:w="879" w:type="dxa"/>
          </w:tcPr>
          <w:p w14:paraId="305B55D7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F8D679" w14:textId="77777777" w:rsidR="000B1AD0" w:rsidRDefault="000B1AD0" w:rsidP="00585DDF">
            <w:r>
              <w:rPr>
                <w:sz w:val="16"/>
                <w:szCs w:val="16"/>
              </w:rPr>
              <w:t>2977</w:t>
            </w:r>
          </w:p>
        </w:tc>
        <w:tc>
          <w:tcPr>
            <w:tcW w:w="517" w:type="dxa"/>
          </w:tcPr>
          <w:p w14:paraId="7748B0BA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B0C86E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05FD5A" w14:textId="77777777" w:rsidR="000B1AD0" w:rsidRDefault="000B1AD0" w:rsidP="00585DDF">
            <w:r>
              <w:rPr>
                <w:sz w:val="16"/>
                <w:szCs w:val="16"/>
              </w:rPr>
              <w:t>Addition of NR_U test case 11.5.2.3</w:t>
            </w:r>
          </w:p>
        </w:tc>
        <w:tc>
          <w:tcPr>
            <w:tcW w:w="517" w:type="dxa"/>
          </w:tcPr>
          <w:p w14:paraId="1FD533E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35B07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C0776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B0F1D9" w14:textId="77777777" w:rsidR="000B1AD0" w:rsidRDefault="000B1AD0" w:rsidP="00585DDF">
            <w:r>
              <w:rPr>
                <w:sz w:val="16"/>
                <w:szCs w:val="16"/>
              </w:rPr>
              <w:t>R5-241827</w:t>
            </w:r>
          </w:p>
        </w:tc>
        <w:tc>
          <w:tcPr>
            <w:tcW w:w="1597" w:type="dxa"/>
          </w:tcPr>
          <w:p w14:paraId="743AE659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2A3E057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3E234C2" w14:textId="77777777" w:rsidR="000B1AD0" w:rsidRDefault="000B1AD0" w:rsidP="00585DDF">
            <w:r>
              <w:rPr>
                <w:sz w:val="16"/>
                <w:szCs w:val="16"/>
              </w:rPr>
              <w:t>11.5.2.3 (new)</w:t>
            </w:r>
          </w:p>
        </w:tc>
        <w:tc>
          <w:tcPr>
            <w:tcW w:w="998" w:type="dxa"/>
          </w:tcPr>
          <w:p w14:paraId="080ED77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C7DFBC3" w14:textId="77777777" w:rsidTr="00585DDF">
        <w:tc>
          <w:tcPr>
            <w:tcW w:w="879" w:type="dxa"/>
          </w:tcPr>
          <w:p w14:paraId="06D23517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94B5872" w14:textId="77777777" w:rsidR="000B1AD0" w:rsidRDefault="000B1AD0" w:rsidP="00585DDF">
            <w:r>
              <w:rPr>
                <w:sz w:val="16"/>
                <w:szCs w:val="16"/>
              </w:rPr>
              <w:t>2978</w:t>
            </w:r>
          </w:p>
        </w:tc>
        <w:tc>
          <w:tcPr>
            <w:tcW w:w="517" w:type="dxa"/>
          </w:tcPr>
          <w:p w14:paraId="6A8CE3E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0F201B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4F7ED4" w14:textId="77777777" w:rsidR="000B1AD0" w:rsidRDefault="000B1AD0" w:rsidP="00585DDF">
            <w:r>
              <w:rPr>
                <w:sz w:val="16"/>
                <w:szCs w:val="16"/>
              </w:rPr>
              <w:t>Addition of NR_U test case 11.5.2.4</w:t>
            </w:r>
          </w:p>
        </w:tc>
        <w:tc>
          <w:tcPr>
            <w:tcW w:w="517" w:type="dxa"/>
          </w:tcPr>
          <w:p w14:paraId="11C16EC0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C2663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D8E542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E01088" w14:textId="77777777" w:rsidR="000B1AD0" w:rsidRDefault="000B1AD0" w:rsidP="00585DDF">
            <w:r>
              <w:rPr>
                <w:sz w:val="16"/>
                <w:szCs w:val="16"/>
              </w:rPr>
              <w:t>R5-240809</w:t>
            </w:r>
          </w:p>
        </w:tc>
        <w:tc>
          <w:tcPr>
            <w:tcW w:w="1597" w:type="dxa"/>
          </w:tcPr>
          <w:p w14:paraId="6DE71F79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AF5EA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0CE92D2" w14:textId="77777777" w:rsidR="000B1AD0" w:rsidRDefault="000B1AD0" w:rsidP="00585DDF">
            <w:r>
              <w:rPr>
                <w:sz w:val="16"/>
                <w:szCs w:val="16"/>
              </w:rPr>
              <w:t>11.5.2.4 (new)</w:t>
            </w:r>
          </w:p>
        </w:tc>
        <w:tc>
          <w:tcPr>
            <w:tcW w:w="998" w:type="dxa"/>
          </w:tcPr>
          <w:p w14:paraId="2FE34294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D73F8D5" w14:textId="77777777" w:rsidTr="00585DDF">
        <w:tc>
          <w:tcPr>
            <w:tcW w:w="879" w:type="dxa"/>
          </w:tcPr>
          <w:p w14:paraId="48303311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23FB19" w14:textId="77777777" w:rsidR="000B1AD0" w:rsidRDefault="000B1AD0" w:rsidP="00585DDF">
            <w:r>
              <w:rPr>
                <w:sz w:val="16"/>
                <w:szCs w:val="16"/>
              </w:rPr>
              <w:t>2979</w:t>
            </w:r>
          </w:p>
        </w:tc>
        <w:tc>
          <w:tcPr>
            <w:tcW w:w="517" w:type="dxa"/>
          </w:tcPr>
          <w:p w14:paraId="0B64EBD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B75C9C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68A28A" w14:textId="77777777" w:rsidR="000B1AD0" w:rsidRDefault="000B1AD0" w:rsidP="00585DDF">
            <w:r>
              <w:rPr>
                <w:sz w:val="16"/>
                <w:szCs w:val="16"/>
              </w:rPr>
              <w:t>Addition of NR_U test case 11.5.2.5</w:t>
            </w:r>
          </w:p>
        </w:tc>
        <w:tc>
          <w:tcPr>
            <w:tcW w:w="517" w:type="dxa"/>
          </w:tcPr>
          <w:p w14:paraId="2B30681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171485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7B396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565E2A" w14:textId="77777777" w:rsidR="000B1AD0" w:rsidRDefault="000B1AD0" w:rsidP="00585DDF">
            <w:r>
              <w:rPr>
                <w:sz w:val="16"/>
                <w:szCs w:val="16"/>
              </w:rPr>
              <w:t>R5-240811</w:t>
            </w:r>
          </w:p>
        </w:tc>
        <w:tc>
          <w:tcPr>
            <w:tcW w:w="1597" w:type="dxa"/>
          </w:tcPr>
          <w:p w14:paraId="0D67561D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5F5CE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57B862B" w14:textId="77777777" w:rsidR="000B1AD0" w:rsidRDefault="000B1AD0" w:rsidP="00585DDF">
            <w:r>
              <w:rPr>
                <w:sz w:val="16"/>
                <w:szCs w:val="16"/>
              </w:rPr>
              <w:t>11.5.2.5 (new)</w:t>
            </w:r>
          </w:p>
        </w:tc>
        <w:tc>
          <w:tcPr>
            <w:tcW w:w="998" w:type="dxa"/>
          </w:tcPr>
          <w:p w14:paraId="1ED71CAE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9FB4F66" w14:textId="77777777" w:rsidTr="00585DDF">
        <w:tc>
          <w:tcPr>
            <w:tcW w:w="879" w:type="dxa"/>
          </w:tcPr>
          <w:p w14:paraId="251DD102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3E7F41A" w14:textId="77777777" w:rsidR="000B1AD0" w:rsidRDefault="000B1AD0" w:rsidP="00585DDF">
            <w:r>
              <w:rPr>
                <w:sz w:val="16"/>
                <w:szCs w:val="16"/>
              </w:rPr>
              <w:t>2980</w:t>
            </w:r>
          </w:p>
        </w:tc>
        <w:tc>
          <w:tcPr>
            <w:tcW w:w="517" w:type="dxa"/>
          </w:tcPr>
          <w:p w14:paraId="748C29A9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273CA5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4E5059" w14:textId="77777777" w:rsidR="000B1AD0" w:rsidRDefault="000B1AD0" w:rsidP="00585DDF">
            <w:r>
              <w:rPr>
                <w:sz w:val="16"/>
                <w:szCs w:val="16"/>
              </w:rPr>
              <w:t>Addition of NR_U test case 11.5.2.6</w:t>
            </w:r>
          </w:p>
        </w:tc>
        <w:tc>
          <w:tcPr>
            <w:tcW w:w="517" w:type="dxa"/>
          </w:tcPr>
          <w:p w14:paraId="236D27F9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A3336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F8D0B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6CAAF8" w14:textId="77777777" w:rsidR="000B1AD0" w:rsidRDefault="000B1AD0" w:rsidP="00585DDF">
            <w:r>
              <w:rPr>
                <w:sz w:val="16"/>
                <w:szCs w:val="16"/>
              </w:rPr>
              <w:t>R5-240812</w:t>
            </w:r>
          </w:p>
        </w:tc>
        <w:tc>
          <w:tcPr>
            <w:tcW w:w="1597" w:type="dxa"/>
          </w:tcPr>
          <w:p w14:paraId="5FE7AA6F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58242F5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014F9AA8" w14:textId="77777777" w:rsidR="000B1AD0" w:rsidRDefault="000B1AD0" w:rsidP="00585DDF">
            <w:r>
              <w:rPr>
                <w:sz w:val="16"/>
                <w:szCs w:val="16"/>
              </w:rPr>
              <w:t>11.5.2.6 (new)</w:t>
            </w:r>
          </w:p>
        </w:tc>
        <w:tc>
          <w:tcPr>
            <w:tcW w:w="998" w:type="dxa"/>
          </w:tcPr>
          <w:p w14:paraId="65ECD6D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1F9359A" w14:textId="77777777" w:rsidTr="00585DDF">
        <w:tc>
          <w:tcPr>
            <w:tcW w:w="879" w:type="dxa"/>
          </w:tcPr>
          <w:p w14:paraId="4921D811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6AE01D" w14:textId="77777777" w:rsidR="000B1AD0" w:rsidRDefault="000B1AD0" w:rsidP="00585DDF">
            <w:r>
              <w:rPr>
                <w:sz w:val="16"/>
                <w:szCs w:val="16"/>
              </w:rPr>
              <w:t>2981</w:t>
            </w:r>
          </w:p>
        </w:tc>
        <w:tc>
          <w:tcPr>
            <w:tcW w:w="517" w:type="dxa"/>
          </w:tcPr>
          <w:p w14:paraId="49248D8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5566F5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5B775B" w14:textId="77777777" w:rsidR="000B1AD0" w:rsidRDefault="000B1AD0" w:rsidP="00585DDF">
            <w:r>
              <w:rPr>
                <w:sz w:val="16"/>
                <w:szCs w:val="16"/>
              </w:rPr>
              <w:t>Addition of NR_U test case 11.5.2.7</w:t>
            </w:r>
          </w:p>
        </w:tc>
        <w:tc>
          <w:tcPr>
            <w:tcW w:w="517" w:type="dxa"/>
          </w:tcPr>
          <w:p w14:paraId="24FEBA4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DC01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FEFAF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EE8994" w14:textId="77777777" w:rsidR="000B1AD0" w:rsidRDefault="000B1AD0" w:rsidP="00585DDF">
            <w:r>
              <w:rPr>
                <w:sz w:val="16"/>
                <w:szCs w:val="16"/>
              </w:rPr>
              <w:t>R5-240813</w:t>
            </w:r>
          </w:p>
        </w:tc>
        <w:tc>
          <w:tcPr>
            <w:tcW w:w="1597" w:type="dxa"/>
          </w:tcPr>
          <w:p w14:paraId="2420E748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5579F1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333E2A5" w14:textId="77777777" w:rsidR="000B1AD0" w:rsidRDefault="000B1AD0" w:rsidP="00585DDF">
            <w:r>
              <w:rPr>
                <w:sz w:val="16"/>
                <w:szCs w:val="16"/>
              </w:rPr>
              <w:t>11.5.2.7 (new)</w:t>
            </w:r>
          </w:p>
        </w:tc>
        <w:tc>
          <w:tcPr>
            <w:tcW w:w="998" w:type="dxa"/>
          </w:tcPr>
          <w:p w14:paraId="288ADAD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18A9B96" w14:textId="77777777" w:rsidTr="00585DDF">
        <w:tc>
          <w:tcPr>
            <w:tcW w:w="879" w:type="dxa"/>
          </w:tcPr>
          <w:p w14:paraId="008A3F33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2A72A85" w14:textId="77777777" w:rsidR="000B1AD0" w:rsidRDefault="000B1AD0" w:rsidP="00585DDF">
            <w:r>
              <w:rPr>
                <w:sz w:val="16"/>
                <w:szCs w:val="16"/>
              </w:rPr>
              <w:t>2982</w:t>
            </w:r>
          </w:p>
        </w:tc>
        <w:tc>
          <w:tcPr>
            <w:tcW w:w="517" w:type="dxa"/>
          </w:tcPr>
          <w:p w14:paraId="7217037C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DA92D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800A5F" w14:textId="77777777" w:rsidR="000B1AD0" w:rsidRDefault="000B1AD0" w:rsidP="00585DDF">
            <w:r>
              <w:rPr>
                <w:sz w:val="16"/>
                <w:szCs w:val="16"/>
              </w:rPr>
              <w:t>Addition of NR_U test case 11.5.2.8</w:t>
            </w:r>
          </w:p>
        </w:tc>
        <w:tc>
          <w:tcPr>
            <w:tcW w:w="517" w:type="dxa"/>
          </w:tcPr>
          <w:p w14:paraId="121AD56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A7444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CB1AFD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D71DEC" w14:textId="77777777" w:rsidR="000B1AD0" w:rsidRDefault="000B1AD0" w:rsidP="00585DDF">
            <w:r>
              <w:rPr>
                <w:sz w:val="16"/>
                <w:szCs w:val="16"/>
              </w:rPr>
              <w:t>R5-240814</w:t>
            </w:r>
          </w:p>
        </w:tc>
        <w:tc>
          <w:tcPr>
            <w:tcW w:w="1597" w:type="dxa"/>
          </w:tcPr>
          <w:p w14:paraId="5FA3C18C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844F765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8D3A7DE" w14:textId="77777777" w:rsidR="000B1AD0" w:rsidRDefault="000B1AD0" w:rsidP="00585DDF">
            <w:r>
              <w:rPr>
                <w:sz w:val="16"/>
                <w:szCs w:val="16"/>
              </w:rPr>
              <w:t>11.5.2.8 (new)</w:t>
            </w:r>
          </w:p>
        </w:tc>
        <w:tc>
          <w:tcPr>
            <w:tcW w:w="998" w:type="dxa"/>
          </w:tcPr>
          <w:p w14:paraId="6ADBE91B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01209D50" w14:textId="77777777" w:rsidTr="00585DDF">
        <w:tc>
          <w:tcPr>
            <w:tcW w:w="879" w:type="dxa"/>
          </w:tcPr>
          <w:p w14:paraId="0D7F76D4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FE525E" w14:textId="77777777" w:rsidR="000B1AD0" w:rsidRDefault="000B1AD0" w:rsidP="00585DDF">
            <w:r>
              <w:rPr>
                <w:sz w:val="16"/>
                <w:szCs w:val="16"/>
              </w:rPr>
              <w:t>2983</w:t>
            </w:r>
          </w:p>
        </w:tc>
        <w:tc>
          <w:tcPr>
            <w:tcW w:w="517" w:type="dxa"/>
          </w:tcPr>
          <w:p w14:paraId="50AAD88F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42BBE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2F00C8" w14:textId="77777777" w:rsidR="000B1AD0" w:rsidRDefault="000B1AD0" w:rsidP="00585DDF">
            <w:r>
              <w:rPr>
                <w:sz w:val="16"/>
                <w:szCs w:val="16"/>
              </w:rPr>
              <w:t>Addition of NR_U test case 11.5.2.9</w:t>
            </w:r>
          </w:p>
        </w:tc>
        <w:tc>
          <w:tcPr>
            <w:tcW w:w="517" w:type="dxa"/>
          </w:tcPr>
          <w:p w14:paraId="223DC22A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4E8001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91696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8643E0" w14:textId="77777777" w:rsidR="000B1AD0" w:rsidRDefault="000B1AD0" w:rsidP="00585DDF">
            <w:r>
              <w:rPr>
                <w:sz w:val="16"/>
                <w:szCs w:val="16"/>
              </w:rPr>
              <w:t>R5-240815</w:t>
            </w:r>
          </w:p>
        </w:tc>
        <w:tc>
          <w:tcPr>
            <w:tcW w:w="1597" w:type="dxa"/>
          </w:tcPr>
          <w:p w14:paraId="46E6DB17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16FDECB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BC2D8A0" w14:textId="77777777" w:rsidR="000B1AD0" w:rsidRDefault="000B1AD0" w:rsidP="00585DDF">
            <w:r>
              <w:rPr>
                <w:sz w:val="16"/>
                <w:szCs w:val="16"/>
              </w:rPr>
              <w:t>11.5.2.9 (new)</w:t>
            </w:r>
          </w:p>
        </w:tc>
        <w:tc>
          <w:tcPr>
            <w:tcW w:w="998" w:type="dxa"/>
          </w:tcPr>
          <w:p w14:paraId="5CFD6BE2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79F49E19" w14:textId="77777777" w:rsidTr="00585DDF">
        <w:tc>
          <w:tcPr>
            <w:tcW w:w="879" w:type="dxa"/>
          </w:tcPr>
          <w:p w14:paraId="5B3FC23B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0B25CE" w14:textId="77777777" w:rsidR="000B1AD0" w:rsidRDefault="000B1AD0" w:rsidP="00585DDF">
            <w:r>
              <w:rPr>
                <w:sz w:val="16"/>
                <w:szCs w:val="16"/>
              </w:rPr>
              <w:t>2984</w:t>
            </w:r>
          </w:p>
        </w:tc>
        <w:tc>
          <w:tcPr>
            <w:tcW w:w="517" w:type="dxa"/>
          </w:tcPr>
          <w:p w14:paraId="1EB62302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9CF0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382E71" w14:textId="77777777" w:rsidR="000B1AD0" w:rsidRDefault="000B1AD0" w:rsidP="00585DDF">
            <w:r>
              <w:rPr>
                <w:sz w:val="16"/>
                <w:szCs w:val="16"/>
              </w:rPr>
              <w:t>Addition of NR_U test case 11.5.2.10</w:t>
            </w:r>
          </w:p>
        </w:tc>
        <w:tc>
          <w:tcPr>
            <w:tcW w:w="517" w:type="dxa"/>
          </w:tcPr>
          <w:p w14:paraId="105A51F0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61018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A4537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23DC77" w14:textId="77777777" w:rsidR="000B1AD0" w:rsidRDefault="000B1AD0" w:rsidP="00585DDF">
            <w:r>
              <w:rPr>
                <w:sz w:val="16"/>
                <w:szCs w:val="16"/>
              </w:rPr>
              <w:t>R5-240816</w:t>
            </w:r>
          </w:p>
        </w:tc>
        <w:tc>
          <w:tcPr>
            <w:tcW w:w="1597" w:type="dxa"/>
          </w:tcPr>
          <w:p w14:paraId="08CDBD51" w14:textId="77777777" w:rsidR="000B1AD0" w:rsidRDefault="000B1AD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7E4781C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2E0A009" w14:textId="77777777" w:rsidR="000B1AD0" w:rsidRDefault="000B1AD0" w:rsidP="00585DDF">
            <w:r>
              <w:rPr>
                <w:sz w:val="16"/>
                <w:szCs w:val="16"/>
              </w:rPr>
              <w:t>11.5.2.10 (new)</w:t>
            </w:r>
          </w:p>
        </w:tc>
        <w:tc>
          <w:tcPr>
            <w:tcW w:w="998" w:type="dxa"/>
          </w:tcPr>
          <w:p w14:paraId="2E687F9E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BA817FD" w14:textId="77777777" w:rsidTr="00585DDF">
        <w:tc>
          <w:tcPr>
            <w:tcW w:w="879" w:type="dxa"/>
          </w:tcPr>
          <w:p w14:paraId="38620CC9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4913D7C" w14:textId="77777777" w:rsidR="000B1AD0" w:rsidRDefault="000B1AD0" w:rsidP="00585DDF">
            <w:r>
              <w:rPr>
                <w:sz w:val="16"/>
                <w:szCs w:val="16"/>
              </w:rPr>
              <w:t>3032</w:t>
            </w:r>
          </w:p>
        </w:tc>
        <w:tc>
          <w:tcPr>
            <w:tcW w:w="517" w:type="dxa"/>
          </w:tcPr>
          <w:p w14:paraId="72F075F1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E98BBA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A204B5" w14:textId="77777777" w:rsidR="000B1AD0" w:rsidRDefault="000B1AD0" w:rsidP="00585DDF">
            <w:r>
              <w:rPr>
                <w:sz w:val="16"/>
                <w:szCs w:val="16"/>
              </w:rPr>
              <w:t>Addition of SA FR1 NR-U intra-frequency SS-SINR measurement accuracy test cases</w:t>
            </w:r>
          </w:p>
        </w:tc>
        <w:tc>
          <w:tcPr>
            <w:tcW w:w="517" w:type="dxa"/>
          </w:tcPr>
          <w:p w14:paraId="099B7F0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5F3C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4531B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921ED0" w14:textId="77777777" w:rsidR="000B1AD0" w:rsidRDefault="000B1AD0" w:rsidP="00585DDF">
            <w:r>
              <w:rPr>
                <w:sz w:val="16"/>
                <w:szCs w:val="16"/>
              </w:rPr>
              <w:t>R5-241241</w:t>
            </w:r>
          </w:p>
        </w:tc>
        <w:tc>
          <w:tcPr>
            <w:tcW w:w="1597" w:type="dxa"/>
          </w:tcPr>
          <w:p w14:paraId="48B4F4C4" w14:textId="77777777" w:rsidR="000B1AD0" w:rsidRDefault="000B1AD0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1EEFEC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AE72013" w14:textId="77777777" w:rsidR="000B1AD0" w:rsidRDefault="000B1AD0" w:rsidP="00585DDF">
            <w:r>
              <w:rPr>
                <w:sz w:val="16"/>
                <w:szCs w:val="16"/>
              </w:rPr>
              <w:t>11.6.3</w:t>
            </w:r>
          </w:p>
        </w:tc>
        <w:tc>
          <w:tcPr>
            <w:tcW w:w="998" w:type="dxa"/>
          </w:tcPr>
          <w:p w14:paraId="0FC675F6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84AB282" w14:textId="77777777" w:rsidTr="00585DDF">
        <w:tc>
          <w:tcPr>
            <w:tcW w:w="879" w:type="dxa"/>
          </w:tcPr>
          <w:p w14:paraId="0AAD128A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ACF281" w14:textId="77777777" w:rsidR="000B1AD0" w:rsidRDefault="000B1AD0" w:rsidP="00585DDF">
            <w:r>
              <w:rPr>
                <w:sz w:val="16"/>
                <w:szCs w:val="16"/>
              </w:rPr>
              <w:t>3033</w:t>
            </w:r>
          </w:p>
        </w:tc>
        <w:tc>
          <w:tcPr>
            <w:tcW w:w="517" w:type="dxa"/>
          </w:tcPr>
          <w:p w14:paraId="01E00573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3DC44E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A0884D" w14:textId="77777777" w:rsidR="000B1AD0" w:rsidRDefault="000B1AD0" w:rsidP="00585DDF">
            <w:r>
              <w:rPr>
                <w:sz w:val="16"/>
                <w:szCs w:val="16"/>
              </w:rPr>
              <w:t>Addition of SA FR1 NR-U inter-frequency SS-SINR measurement accuracy test cases</w:t>
            </w:r>
          </w:p>
        </w:tc>
        <w:tc>
          <w:tcPr>
            <w:tcW w:w="517" w:type="dxa"/>
          </w:tcPr>
          <w:p w14:paraId="6F99E9F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B2CC40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52B3C1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C6BA5E" w14:textId="77777777" w:rsidR="000B1AD0" w:rsidRDefault="000B1AD0" w:rsidP="00585DDF">
            <w:r>
              <w:rPr>
                <w:sz w:val="16"/>
                <w:szCs w:val="16"/>
              </w:rPr>
              <w:t>R5-241242</w:t>
            </w:r>
          </w:p>
        </w:tc>
        <w:tc>
          <w:tcPr>
            <w:tcW w:w="1597" w:type="dxa"/>
          </w:tcPr>
          <w:p w14:paraId="11E89E63" w14:textId="77777777" w:rsidR="000B1AD0" w:rsidRDefault="000B1AD0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1107B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C61E9D2" w14:textId="77777777" w:rsidR="000B1AD0" w:rsidRDefault="000B1AD0" w:rsidP="00585DDF">
            <w:r>
              <w:rPr>
                <w:sz w:val="16"/>
                <w:szCs w:val="16"/>
              </w:rPr>
              <w:t>11.6.3</w:t>
            </w:r>
          </w:p>
        </w:tc>
        <w:tc>
          <w:tcPr>
            <w:tcW w:w="998" w:type="dxa"/>
          </w:tcPr>
          <w:p w14:paraId="1353FE2D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C2AF6DC" w14:textId="77777777" w:rsidTr="00585DDF">
        <w:tc>
          <w:tcPr>
            <w:tcW w:w="879" w:type="dxa"/>
          </w:tcPr>
          <w:p w14:paraId="04AED483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1B4A4E" w14:textId="77777777" w:rsidR="000B1AD0" w:rsidRDefault="000B1AD0" w:rsidP="00585DDF">
            <w:r>
              <w:rPr>
                <w:sz w:val="16"/>
                <w:szCs w:val="16"/>
              </w:rPr>
              <w:t>3034</w:t>
            </w:r>
          </w:p>
        </w:tc>
        <w:tc>
          <w:tcPr>
            <w:tcW w:w="517" w:type="dxa"/>
          </w:tcPr>
          <w:p w14:paraId="2BFE6C54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8E8BC2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9488FD" w14:textId="77777777" w:rsidR="000B1AD0" w:rsidRDefault="000B1AD0" w:rsidP="00585DDF">
            <w:r>
              <w:rPr>
                <w:sz w:val="16"/>
                <w:szCs w:val="16"/>
              </w:rPr>
              <w:t>Addition of SA FR1 NR-U intra-frequency RSSI measurement accuracy test cases</w:t>
            </w:r>
          </w:p>
        </w:tc>
        <w:tc>
          <w:tcPr>
            <w:tcW w:w="517" w:type="dxa"/>
          </w:tcPr>
          <w:p w14:paraId="425820E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2692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B9AC7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1AA8F3" w14:textId="77777777" w:rsidR="000B1AD0" w:rsidRDefault="000B1AD0" w:rsidP="00585DDF">
            <w:r>
              <w:rPr>
                <w:sz w:val="16"/>
                <w:szCs w:val="16"/>
              </w:rPr>
              <w:t>R5-241243</w:t>
            </w:r>
          </w:p>
        </w:tc>
        <w:tc>
          <w:tcPr>
            <w:tcW w:w="1597" w:type="dxa"/>
          </w:tcPr>
          <w:p w14:paraId="5AD04A04" w14:textId="77777777" w:rsidR="000B1AD0" w:rsidRDefault="000B1AD0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3B47032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C40E17E" w14:textId="77777777" w:rsidR="000B1AD0" w:rsidRDefault="000B1AD0" w:rsidP="00585DDF">
            <w:r>
              <w:rPr>
                <w:sz w:val="16"/>
                <w:szCs w:val="16"/>
              </w:rPr>
              <w:t>11.6.5</w:t>
            </w:r>
          </w:p>
        </w:tc>
        <w:tc>
          <w:tcPr>
            <w:tcW w:w="998" w:type="dxa"/>
          </w:tcPr>
          <w:p w14:paraId="20176283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4D5B937" w14:textId="77777777" w:rsidTr="00585DDF">
        <w:tc>
          <w:tcPr>
            <w:tcW w:w="879" w:type="dxa"/>
          </w:tcPr>
          <w:p w14:paraId="574D236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553D2DA" w14:textId="77777777" w:rsidR="000B1AD0" w:rsidRDefault="000B1AD0" w:rsidP="00585DDF">
            <w:r>
              <w:rPr>
                <w:sz w:val="16"/>
                <w:szCs w:val="16"/>
              </w:rPr>
              <w:t>3041</w:t>
            </w:r>
          </w:p>
        </w:tc>
        <w:tc>
          <w:tcPr>
            <w:tcW w:w="517" w:type="dxa"/>
          </w:tcPr>
          <w:p w14:paraId="3BCCC405" w14:textId="77777777" w:rsidR="000B1AD0" w:rsidRDefault="000B1AD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88D0F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C4F203" w14:textId="77777777" w:rsidR="000B1AD0" w:rsidRDefault="000B1AD0" w:rsidP="00585DDF">
            <w:r>
              <w:rPr>
                <w:sz w:val="16"/>
                <w:szCs w:val="16"/>
              </w:rPr>
              <w:t>Core alignment for NSA NR-U tests</w:t>
            </w:r>
          </w:p>
        </w:tc>
        <w:tc>
          <w:tcPr>
            <w:tcW w:w="517" w:type="dxa"/>
          </w:tcPr>
          <w:p w14:paraId="2E8540F8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A48CE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67D11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CD396B" w14:textId="77777777" w:rsidR="000B1AD0" w:rsidRDefault="000B1AD0" w:rsidP="00585DDF">
            <w:r>
              <w:rPr>
                <w:sz w:val="16"/>
                <w:szCs w:val="16"/>
              </w:rPr>
              <w:t>R5-241828</w:t>
            </w:r>
          </w:p>
        </w:tc>
        <w:tc>
          <w:tcPr>
            <w:tcW w:w="1597" w:type="dxa"/>
          </w:tcPr>
          <w:p w14:paraId="5120A472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C519CE0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11FC3A0F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4C0E85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06086A20" w14:textId="77777777" w:rsidTr="00585DDF">
        <w:tc>
          <w:tcPr>
            <w:tcW w:w="879" w:type="dxa"/>
          </w:tcPr>
          <w:p w14:paraId="562F55F6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01962E" w14:textId="77777777" w:rsidR="000B1AD0" w:rsidRDefault="000B1AD0" w:rsidP="00585DDF">
            <w:r>
              <w:rPr>
                <w:sz w:val="16"/>
                <w:szCs w:val="16"/>
              </w:rPr>
              <w:t>3042</w:t>
            </w:r>
          </w:p>
        </w:tc>
        <w:tc>
          <w:tcPr>
            <w:tcW w:w="517" w:type="dxa"/>
          </w:tcPr>
          <w:p w14:paraId="64EB5E6A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92048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C40708" w14:textId="77777777" w:rsidR="000B1AD0" w:rsidRDefault="000B1AD0" w:rsidP="00585DDF">
            <w:r>
              <w:rPr>
                <w:sz w:val="16"/>
                <w:szCs w:val="16"/>
              </w:rPr>
              <w:t>Addition of NR-U SA BWP switch tests including TT</w:t>
            </w:r>
          </w:p>
        </w:tc>
        <w:tc>
          <w:tcPr>
            <w:tcW w:w="517" w:type="dxa"/>
          </w:tcPr>
          <w:p w14:paraId="5B4E97E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260BC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9F889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490AD0" w14:textId="77777777" w:rsidR="000B1AD0" w:rsidRDefault="000B1AD0" w:rsidP="00585DDF">
            <w:r>
              <w:rPr>
                <w:sz w:val="16"/>
                <w:szCs w:val="16"/>
              </w:rPr>
              <w:t>R5-241272</w:t>
            </w:r>
          </w:p>
        </w:tc>
        <w:tc>
          <w:tcPr>
            <w:tcW w:w="1597" w:type="dxa"/>
          </w:tcPr>
          <w:p w14:paraId="1730993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E73A48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57BDA68" w14:textId="77777777" w:rsidR="000B1AD0" w:rsidRDefault="000B1AD0" w:rsidP="00585DDF">
            <w:r>
              <w:rPr>
                <w:sz w:val="16"/>
                <w:szCs w:val="16"/>
              </w:rPr>
              <w:t>11.4.5, 11.4.5.1, 11.4.5.2, 11.4.5.2.0, 11.4.5.2.1, 11.4.5.2.2, 11.4.5.3, 11.4.5.3.0, 11.4.5.3.1</w:t>
            </w:r>
          </w:p>
        </w:tc>
        <w:tc>
          <w:tcPr>
            <w:tcW w:w="998" w:type="dxa"/>
          </w:tcPr>
          <w:p w14:paraId="2B76C24A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53163F2" w14:textId="77777777" w:rsidTr="00585DDF">
        <w:tc>
          <w:tcPr>
            <w:tcW w:w="879" w:type="dxa"/>
          </w:tcPr>
          <w:p w14:paraId="0BDC0DEB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40E9E01" w14:textId="77777777" w:rsidR="000B1AD0" w:rsidRDefault="000B1AD0" w:rsidP="00585DDF">
            <w:r>
              <w:rPr>
                <w:sz w:val="16"/>
                <w:szCs w:val="16"/>
              </w:rPr>
              <w:t>3043</w:t>
            </w:r>
          </w:p>
        </w:tc>
        <w:tc>
          <w:tcPr>
            <w:tcW w:w="517" w:type="dxa"/>
          </w:tcPr>
          <w:p w14:paraId="0FD05798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D23C8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128705" w14:textId="77777777" w:rsidR="000B1AD0" w:rsidRDefault="000B1AD0" w:rsidP="00585DDF">
            <w:r>
              <w:rPr>
                <w:sz w:val="16"/>
                <w:szCs w:val="16"/>
              </w:rPr>
              <w:t>Addition of UL active BWP switch test 10.3.5.1 including TT</w:t>
            </w:r>
          </w:p>
        </w:tc>
        <w:tc>
          <w:tcPr>
            <w:tcW w:w="517" w:type="dxa"/>
          </w:tcPr>
          <w:p w14:paraId="1ED2C314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929E33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CBCC6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6CE534" w14:textId="77777777" w:rsidR="000B1AD0" w:rsidRDefault="000B1AD0" w:rsidP="00585DDF">
            <w:r>
              <w:rPr>
                <w:sz w:val="16"/>
                <w:szCs w:val="16"/>
              </w:rPr>
              <w:t>R5-241273</w:t>
            </w:r>
          </w:p>
        </w:tc>
        <w:tc>
          <w:tcPr>
            <w:tcW w:w="1597" w:type="dxa"/>
          </w:tcPr>
          <w:p w14:paraId="36A1E3AB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BA7E08C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725E5B5C" w14:textId="77777777" w:rsidR="000B1AD0" w:rsidRDefault="000B1AD0" w:rsidP="00585DDF">
            <w:r>
              <w:rPr>
                <w:sz w:val="16"/>
                <w:szCs w:val="16"/>
              </w:rPr>
              <w:t>10.3.5.1</w:t>
            </w:r>
          </w:p>
        </w:tc>
        <w:tc>
          <w:tcPr>
            <w:tcW w:w="998" w:type="dxa"/>
          </w:tcPr>
          <w:p w14:paraId="28E3C60B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38912D0" w14:textId="77777777" w:rsidTr="00585DDF">
        <w:tc>
          <w:tcPr>
            <w:tcW w:w="879" w:type="dxa"/>
          </w:tcPr>
          <w:p w14:paraId="12D40D7D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C162E54" w14:textId="77777777" w:rsidR="000B1AD0" w:rsidRDefault="000B1AD0" w:rsidP="00585DDF">
            <w:r>
              <w:rPr>
                <w:sz w:val="16"/>
                <w:szCs w:val="16"/>
              </w:rPr>
              <w:t>3044</w:t>
            </w:r>
          </w:p>
        </w:tc>
        <w:tc>
          <w:tcPr>
            <w:tcW w:w="517" w:type="dxa"/>
          </w:tcPr>
          <w:p w14:paraId="29FC3604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B107B3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814C78" w14:textId="77777777" w:rsidR="000B1AD0" w:rsidRDefault="000B1AD0" w:rsidP="00585DDF">
            <w:r>
              <w:rPr>
                <w:sz w:val="16"/>
                <w:szCs w:val="16"/>
              </w:rPr>
              <w:t>Update of NR-U Annex E and F including TT</w:t>
            </w:r>
          </w:p>
        </w:tc>
        <w:tc>
          <w:tcPr>
            <w:tcW w:w="517" w:type="dxa"/>
          </w:tcPr>
          <w:p w14:paraId="385F8DC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CE101C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4CEAB3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D4976B" w14:textId="77777777" w:rsidR="000B1AD0" w:rsidRDefault="000B1AD0" w:rsidP="00585DDF">
            <w:r>
              <w:rPr>
                <w:sz w:val="16"/>
                <w:szCs w:val="16"/>
              </w:rPr>
              <w:t>R5-241274</w:t>
            </w:r>
          </w:p>
        </w:tc>
        <w:tc>
          <w:tcPr>
            <w:tcW w:w="1597" w:type="dxa"/>
          </w:tcPr>
          <w:p w14:paraId="23C194CD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4764766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89E0678" w14:textId="77777777" w:rsidR="000B1AD0" w:rsidRDefault="000B1AD0" w:rsidP="00585DDF">
            <w:r>
              <w:rPr>
                <w:sz w:val="16"/>
                <w:szCs w:val="16"/>
              </w:rPr>
              <w:t>E.8, E.9, F.1.1.2, F.1.3.2</w:t>
            </w:r>
          </w:p>
        </w:tc>
        <w:tc>
          <w:tcPr>
            <w:tcW w:w="998" w:type="dxa"/>
          </w:tcPr>
          <w:p w14:paraId="416B1172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BE19491" w14:textId="77777777" w:rsidTr="00585DDF">
        <w:tc>
          <w:tcPr>
            <w:tcW w:w="879" w:type="dxa"/>
          </w:tcPr>
          <w:p w14:paraId="7CA38B94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92E9AB0" w14:textId="77777777" w:rsidR="000B1AD0" w:rsidRDefault="000B1AD0" w:rsidP="00585DDF">
            <w:r>
              <w:rPr>
                <w:sz w:val="16"/>
                <w:szCs w:val="16"/>
              </w:rPr>
              <w:t>3045</w:t>
            </w:r>
          </w:p>
        </w:tc>
        <w:tc>
          <w:tcPr>
            <w:tcW w:w="517" w:type="dxa"/>
          </w:tcPr>
          <w:p w14:paraId="7BF11765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1B6624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2A5503" w14:textId="77777777" w:rsidR="000B1AD0" w:rsidRDefault="000B1AD0" w:rsidP="00585DDF">
            <w:r>
              <w:rPr>
                <w:sz w:val="16"/>
                <w:szCs w:val="16"/>
              </w:rPr>
              <w:t>Update to NR-U general sections</w:t>
            </w:r>
          </w:p>
        </w:tc>
        <w:tc>
          <w:tcPr>
            <w:tcW w:w="517" w:type="dxa"/>
          </w:tcPr>
          <w:p w14:paraId="140C1727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E0FC73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4193F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D6D39B" w14:textId="77777777" w:rsidR="000B1AD0" w:rsidRDefault="000B1AD0" w:rsidP="00585DDF">
            <w:r>
              <w:rPr>
                <w:sz w:val="16"/>
                <w:szCs w:val="16"/>
              </w:rPr>
              <w:t>R5-241275</w:t>
            </w:r>
          </w:p>
        </w:tc>
        <w:tc>
          <w:tcPr>
            <w:tcW w:w="1597" w:type="dxa"/>
          </w:tcPr>
          <w:p w14:paraId="0A80CFD5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AB1CEC9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56B588" w14:textId="77777777" w:rsidR="000B1AD0" w:rsidRDefault="000B1AD0" w:rsidP="00585DDF">
            <w:r>
              <w:rPr>
                <w:sz w:val="16"/>
                <w:szCs w:val="16"/>
              </w:rPr>
              <w:t>H.3.10</w:t>
            </w:r>
          </w:p>
        </w:tc>
        <w:tc>
          <w:tcPr>
            <w:tcW w:w="998" w:type="dxa"/>
          </w:tcPr>
          <w:p w14:paraId="337F0B4F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BE9A4C0" w14:textId="77777777" w:rsidTr="00585DDF">
        <w:tc>
          <w:tcPr>
            <w:tcW w:w="879" w:type="dxa"/>
          </w:tcPr>
          <w:p w14:paraId="080D415E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915995" w14:textId="77777777" w:rsidR="000B1AD0" w:rsidRDefault="000B1AD0" w:rsidP="00585DDF">
            <w:r>
              <w:rPr>
                <w:sz w:val="16"/>
                <w:szCs w:val="16"/>
              </w:rPr>
              <w:t>3046</w:t>
            </w:r>
          </w:p>
        </w:tc>
        <w:tc>
          <w:tcPr>
            <w:tcW w:w="517" w:type="dxa"/>
          </w:tcPr>
          <w:p w14:paraId="0626B04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6478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32B972" w14:textId="77777777" w:rsidR="000B1AD0" w:rsidRDefault="000B1AD0" w:rsidP="00585DDF">
            <w:r>
              <w:rPr>
                <w:sz w:val="16"/>
                <w:szCs w:val="16"/>
              </w:rPr>
              <w:t>Addition of NR-U UE Timing Tests 10.2.x</w:t>
            </w:r>
          </w:p>
        </w:tc>
        <w:tc>
          <w:tcPr>
            <w:tcW w:w="517" w:type="dxa"/>
          </w:tcPr>
          <w:p w14:paraId="6901151E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3FD68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6D72F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E16FEA" w14:textId="77777777" w:rsidR="000B1AD0" w:rsidRDefault="000B1AD0" w:rsidP="00585DDF">
            <w:r>
              <w:rPr>
                <w:sz w:val="16"/>
                <w:szCs w:val="16"/>
              </w:rPr>
              <w:t>R5-241276</w:t>
            </w:r>
          </w:p>
        </w:tc>
        <w:tc>
          <w:tcPr>
            <w:tcW w:w="1597" w:type="dxa"/>
          </w:tcPr>
          <w:p w14:paraId="558F1E60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E8D35D1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A56972D" w14:textId="77777777" w:rsidR="000B1AD0" w:rsidRDefault="000B1AD0" w:rsidP="00585DDF">
            <w:r>
              <w:rPr>
                <w:sz w:val="16"/>
                <w:szCs w:val="16"/>
              </w:rPr>
              <w:t>10.2.1, 10.2.1.0, 10.2.1.1, 10.2.2, 10.2.2.0, 10.2.2.1</w:t>
            </w:r>
          </w:p>
        </w:tc>
        <w:tc>
          <w:tcPr>
            <w:tcW w:w="998" w:type="dxa"/>
          </w:tcPr>
          <w:p w14:paraId="26F263C1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35AA4C08" w14:textId="77777777" w:rsidTr="00585DDF">
        <w:tc>
          <w:tcPr>
            <w:tcW w:w="879" w:type="dxa"/>
          </w:tcPr>
          <w:p w14:paraId="0D623817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0E71C5" w14:textId="77777777" w:rsidR="000B1AD0" w:rsidRDefault="000B1AD0" w:rsidP="00585DDF">
            <w:r>
              <w:rPr>
                <w:sz w:val="16"/>
                <w:szCs w:val="16"/>
              </w:rPr>
              <w:t>3047</w:t>
            </w:r>
          </w:p>
        </w:tc>
        <w:tc>
          <w:tcPr>
            <w:tcW w:w="517" w:type="dxa"/>
          </w:tcPr>
          <w:p w14:paraId="212F5AE0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BE01B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54A81E" w14:textId="77777777" w:rsidR="000B1AD0" w:rsidRDefault="000B1AD0" w:rsidP="00585DDF">
            <w:r>
              <w:rPr>
                <w:sz w:val="16"/>
                <w:szCs w:val="16"/>
              </w:rPr>
              <w:t>Addition of NR-U L1-RSRP accuracy test 10.5.4.1</w:t>
            </w:r>
          </w:p>
        </w:tc>
        <w:tc>
          <w:tcPr>
            <w:tcW w:w="517" w:type="dxa"/>
          </w:tcPr>
          <w:p w14:paraId="3EC24A2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4CB4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16892E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997A43" w14:textId="77777777" w:rsidR="000B1AD0" w:rsidRDefault="000B1AD0" w:rsidP="00585DDF">
            <w:r>
              <w:rPr>
                <w:sz w:val="16"/>
                <w:szCs w:val="16"/>
              </w:rPr>
              <w:t>R5-241277</w:t>
            </w:r>
          </w:p>
        </w:tc>
        <w:tc>
          <w:tcPr>
            <w:tcW w:w="1597" w:type="dxa"/>
          </w:tcPr>
          <w:p w14:paraId="74F419E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393A523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2331C49" w14:textId="77777777" w:rsidR="000B1AD0" w:rsidRDefault="000B1AD0" w:rsidP="00585DDF">
            <w:r>
              <w:rPr>
                <w:sz w:val="16"/>
                <w:szCs w:val="16"/>
              </w:rPr>
              <w:t>10.5.4, 10.5.4.0, 10.5.4.1</w:t>
            </w:r>
          </w:p>
        </w:tc>
        <w:tc>
          <w:tcPr>
            <w:tcW w:w="998" w:type="dxa"/>
          </w:tcPr>
          <w:p w14:paraId="5DD0FDED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14798A35" w14:textId="77777777" w:rsidTr="00585DDF">
        <w:tc>
          <w:tcPr>
            <w:tcW w:w="879" w:type="dxa"/>
          </w:tcPr>
          <w:p w14:paraId="6133AE10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6A98FE1" w14:textId="77777777" w:rsidR="000B1AD0" w:rsidRDefault="000B1AD0" w:rsidP="00585DDF">
            <w:r>
              <w:rPr>
                <w:sz w:val="16"/>
                <w:szCs w:val="16"/>
              </w:rPr>
              <w:t>3048</w:t>
            </w:r>
          </w:p>
        </w:tc>
        <w:tc>
          <w:tcPr>
            <w:tcW w:w="517" w:type="dxa"/>
          </w:tcPr>
          <w:p w14:paraId="02016C14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9BFDBB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61A6D4" w14:textId="77777777" w:rsidR="000B1AD0" w:rsidRDefault="000B1AD0" w:rsidP="00585DDF">
            <w:r>
              <w:rPr>
                <w:sz w:val="16"/>
                <w:szCs w:val="16"/>
              </w:rPr>
              <w:t>Addition of NR-U RSSI measurement accuracy tests 10.5.5.x</w:t>
            </w:r>
          </w:p>
        </w:tc>
        <w:tc>
          <w:tcPr>
            <w:tcW w:w="517" w:type="dxa"/>
          </w:tcPr>
          <w:p w14:paraId="0F4A172F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681A4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C5C69A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60D87E" w14:textId="77777777" w:rsidR="000B1AD0" w:rsidRDefault="000B1AD0" w:rsidP="00585DDF">
            <w:r>
              <w:rPr>
                <w:sz w:val="16"/>
                <w:szCs w:val="16"/>
              </w:rPr>
              <w:t>R5-241278</w:t>
            </w:r>
          </w:p>
        </w:tc>
        <w:tc>
          <w:tcPr>
            <w:tcW w:w="1597" w:type="dxa"/>
          </w:tcPr>
          <w:p w14:paraId="405E0562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2014F80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3753C59B" w14:textId="77777777" w:rsidR="000B1AD0" w:rsidRDefault="000B1AD0" w:rsidP="00585DDF">
            <w:r>
              <w:rPr>
                <w:sz w:val="16"/>
                <w:szCs w:val="16"/>
              </w:rPr>
              <w:t>10.5.5, 10.5.5.0, 10.5.5.1, 10.5.5.2, 10.5.5.3</w:t>
            </w:r>
          </w:p>
        </w:tc>
        <w:tc>
          <w:tcPr>
            <w:tcW w:w="998" w:type="dxa"/>
          </w:tcPr>
          <w:p w14:paraId="23D09890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550E1469" w14:textId="77777777" w:rsidTr="00585DDF">
        <w:tc>
          <w:tcPr>
            <w:tcW w:w="879" w:type="dxa"/>
          </w:tcPr>
          <w:p w14:paraId="15B7C815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838347" w14:textId="77777777" w:rsidR="000B1AD0" w:rsidRDefault="000B1AD0" w:rsidP="00585DDF">
            <w:r>
              <w:rPr>
                <w:sz w:val="16"/>
                <w:szCs w:val="16"/>
              </w:rPr>
              <w:t>3049</w:t>
            </w:r>
          </w:p>
        </w:tc>
        <w:tc>
          <w:tcPr>
            <w:tcW w:w="517" w:type="dxa"/>
          </w:tcPr>
          <w:p w14:paraId="3E5016BB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84D8E8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81EF03" w14:textId="77777777" w:rsidR="000B1AD0" w:rsidRDefault="000B1AD0" w:rsidP="00585DDF">
            <w:r>
              <w:rPr>
                <w:sz w:val="16"/>
                <w:szCs w:val="16"/>
              </w:rPr>
              <w:t>Addition of NR-U Channel occupancy measurement accuracy tests 10.5.6.x</w:t>
            </w:r>
          </w:p>
        </w:tc>
        <w:tc>
          <w:tcPr>
            <w:tcW w:w="517" w:type="dxa"/>
          </w:tcPr>
          <w:p w14:paraId="13BAF87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D9E34B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F163DC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90EC8B" w14:textId="77777777" w:rsidR="000B1AD0" w:rsidRDefault="000B1AD0" w:rsidP="00585DDF">
            <w:r>
              <w:rPr>
                <w:sz w:val="16"/>
                <w:szCs w:val="16"/>
              </w:rPr>
              <w:t>R5-241279</w:t>
            </w:r>
          </w:p>
        </w:tc>
        <w:tc>
          <w:tcPr>
            <w:tcW w:w="1597" w:type="dxa"/>
          </w:tcPr>
          <w:p w14:paraId="44CF44DF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E91F793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0D3B711" w14:textId="77777777" w:rsidR="000B1AD0" w:rsidRDefault="000B1AD0" w:rsidP="00585DDF">
            <w:r>
              <w:rPr>
                <w:sz w:val="16"/>
                <w:szCs w:val="16"/>
              </w:rPr>
              <w:t>10.5.6, 10.5.6.0, 10.5.6.1, 10.5.6.2, 10.5.6.3</w:t>
            </w:r>
          </w:p>
        </w:tc>
        <w:tc>
          <w:tcPr>
            <w:tcW w:w="998" w:type="dxa"/>
          </w:tcPr>
          <w:p w14:paraId="7522D9E5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27E39A0" w14:textId="77777777" w:rsidTr="00585DDF">
        <w:tc>
          <w:tcPr>
            <w:tcW w:w="879" w:type="dxa"/>
          </w:tcPr>
          <w:p w14:paraId="1831E17B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A3DD49" w14:textId="77777777" w:rsidR="000B1AD0" w:rsidRDefault="000B1AD0" w:rsidP="00585DDF"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 w14:paraId="456D1CCD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F6B1CD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0FCA54" w14:textId="77777777" w:rsidR="000B1AD0" w:rsidRDefault="000B1AD0" w:rsidP="00585DDF">
            <w:r>
              <w:rPr>
                <w:sz w:val="16"/>
                <w:szCs w:val="16"/>
              </w:rPr>
              <w:t>Addition of NR-U L1-RSRP tests 10.4.3.x</w:t>
            </w:r>
          </w:p>
        </w:tc>
        <w:tc>
          <w:tcPr>
            <w:tcW w:w="517" w:type="dxa"/>
          </w:tcPr>
          <w:p w14:paraId="4CD1F5F2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5214D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6B5F63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373FB2" w14:textId="77777777" w:rsidR="000B1AD0" w:rsidRDefault="000B1AD0" w:rsidP="00585DDF">
            <w:r>
              <w:rPr>
                <w:sz w:val="16"/>
                <w:szCs w:val="16"/>
              </w:rPr>
              <w:t>R5-241280</w:t>
            </w:r>
          </w:p>
        </w:tc>
        <w:tc>
          <w:tcPr>
            <w:tcW w:w="1597" w:type="dxa"/>
          </w:tcPr>
          <w:p w14:paraId="10934444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CAEABCF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4020C80" w14:textId="77777777" w:rsidR="000B1AD0" w:rsidRDefault="000B1AD0" w:rsidP="00585DDF">
            <w:r>
              <w:rPr>
                <w:sz w:val="16"/>
                <w:szCs w:val="16"/>
              </w:rPr>
              <w:t>10.4.3, 10.4.3.0, 10.4.3.1, 10.4.3.2, 10.4.3.3, 10.4.3.4</w:t>
            </w:r>
          </w:p>
        </w:tc>
        <w:tc>
          <w:tcPr>
            <w:tcW w:w="998" w:type="dxa"/>
          </w:tcPr>
          <w:p w14:paraId="6DA65E5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49B44DB6" w14:textId="77777777" w:rsidTr="00585DDF">
        <w:tc>
          <w:tcPr>
            <w:tcW w:w="879" w:type="dxa"/>
          </w:tcPr>
          <w:p w14:paraId="5F757914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B2D8D2" w14:textId="77777777" w:rsidR="000B1AD0" w:rsidRDefault="000B1AD0" w:rsidP="00585DDF"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 w14:paraId="4034C0FD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DC7570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922720" w14:textId="77777777" w:rsidR="000B1AD0" w:rsidRDefault="000B1AD0" w:rsidP="00585DDF">
            <w:r>
              <w:rPr>
                <w:sz w:val="16"/>
                <w:szCs w:val="16"/>
              </w:rPr>
              <w:t>Addition of NR-U IRAT tests 10.4.4.x</w:t>
            </w:r>
          </w:p>
        </w:tc>
        <w:tc>
          <w:tcPr>
            <w:tcW w:w="517" w:type="dxa"/>
          </w:tcPr>
          <w:p w14:paraId="67F3BD81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9F7A0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5D6EF8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77029F" w14:textId="77777777" w:rsidR="000B1AD0" w:rsidRDefault="000B1AD0" w:rsidP="00585DDF">
            <w:r>
              <w:rPr>
                <w:sz w:val="16"/>
                <w:szCs w:val="16"/>
              </w:rPr>
              <w:t>R5-241281</w:t>
            </w:r>
          </w:p>
        </w:tc>
        <w:tc>
          <w:tcPr>
            <w:tcW w:w="1597" w:type="dxa"/>
          </w:tcPr>
          <w:p w14:paraId="7CAC887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1FD37FF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A59EC9A" w14:textId="77777777" w:rsidR="000B1AD0" w:rsidRDefault="000B1AD0" w:rsidP="00585DDF">
            <w:r>
              <w:rPr>
                <w:sz w:val="16"/>
                <w:szCs w:val="16"/>
              </w:rPr>
              <w:t>10.4.4, 10.4.4.0, 10.4.4.1, 10.4.4.2, 10.4.4.3, 10.4.4.4</w:t>
            </w:r>
          </w:p>
        </w:tc>
        <w:tc>
          <w:tcPr>
            <w:tcW w:w="998" w:type="dxa"/>
          </w:tcPr>
          <w:p w14:paraId="16D6CE48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B1AD0" w14:paraId="25D14F6B" w14:textId="77777777" w:rsidTr="00585DDF">
        <w:tc>
          <w:tcPr>
            <w:tcW w:w="879" w:type="dxa"/>
          </w:tcPr>
          <w:p w14:paraId="251629BE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E4C23B5" w14:textId="77777777" w:rsidR="000B1AD0" w:rsidRDefault="000B1AD0" w:rsidP="00585DDF">
            <w:r>
              <w:rPr>
                <w:sz w:val="16"/>
                <w:szCs w:val="16"/>
              </w:rPr>
              <w:t>3052</w:t>
            </w:r>
          </w:p>
        </w:tc>
        <w:tc>
          <w:tcPr>
            <w:tcW w:w="517" w:type="dxa"/>
          </w:tcPr>
          <w:p w14:paraId="2A02ADBF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D04DCE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45B460" w14:textId="77777777" w:rsidR="000B1AD0" w:rsidRDefault="000B1AD0" w:rsidP="00585DDF">
            <w:r>
              <w:rPr>
                <w:sz w:val="16"/>
                <w:szCs w:val="16"/>
              </w:rPr>
              <w:t>Update to NSA NR-U tests including TT</w:t>
            </w:r>
          </w:p>
        </w:tc>
        <w:tc>
          <w:tcPr>
            <w:tcW w:w="517" w:type="dxa"/>
          </w:tcPr>
          <w:p w14:paraId="722586DC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3AAC6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AB235B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782118" w14:textId="77777777" w:rsidR="000B1AD0" w:rsidRDefault="000B1AD0" w:rsidP="00585DDF">
            <w:r>
              <w:rPr>
                <w:sz w:val="16"/>
                <w:szCs w:val="16"/>
              </w:rPr>
              <w:t>R5-241282</w:t>
            </w:r>
          </w:p>
        </w:tc>
        <w:tc>
          <w:tcPr>
            <w:tcW w:w="1597" w:type="dxa"/>
          </w:tcPr>
          <w:p w14:paraId="0E9A50B1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11647E7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5ED14C32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650DDB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4B72FCEF" w14:textId="77777777" w:rsidTr="00585DDF">
        <w:tc>
          <w:tcPr>
            <w:tcW w:w="879" w:type="dxa"/>
          </w:tcPr>
          <w:p w14:paraId="69E092EF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771DD92" w14:textId="77777777" w:rsidR="000B1AD0" w:rsidRDefault="000B1AD0" w:rsidP="00585DDF">
            <w:r>
              <w:rPr>
                <w:sz w:val="16"/>
                <w:szCs w:val="16"/>
              </w:rPr>
              <w:t>3053</w:t>
            </w:r>
          </w:p>
        </w:tc>
        <w:tc>
          <w:tcPr>
            <w:tcW w:w="517" w:type="dxa"/>
          </w:tcPr>
          <w:p w14:paraId="164E28D2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80C0A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6BA1A2" w14:textId="77777777" w:rsidR="000B1AD0" w:rsidRDefault="000B1AD0" w:rsidP="00585DDF">
            <w:r>
              <w:rPr>
                <w:sz w:val="16"/>
                <w:szCs w:val="16"/>
              </w:rPr>
              <w:t>Update to SA NR-U tests including TT</w:t>
            </w:r>
          </w:p>
        </w:tc>
        <w:tc>
          <w:tcPr>
            <w:tcW w:w="517" w:type="dxa"/>
          </w:tcPr>
          <w:p w14:paraId="51248AF5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3C14F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4BA12D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73455F" w14:textId="77777777" w:rsidR="000B1AD0" w:rsidRDefault="000B1AD0" w:rsidP="00585DDF">
            <w:r>
              <w:rPr>
                <w:sz w:val="16"/>
                <w:szCs w:val="16"/>
              </w:rPr>
              <w:t>R5-241283</w:t>
            </w:r>
          </w:p>
        </w:tc>
        <w:tc>
          <w:tcPr>
            <w:tcW w:w="1597" w:type="dxa"/>
          </w:tcPr>
          <w:p w14:paraId="48390808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EF5EF6D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4BEEFE3E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9C5B9A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18DCA877" w14:textId="77777777" w:rsidTr="00585DDF">
        <w:tc>
          <w:tcPr>
            <w:tcW w:w="879" w:type="dxa"/>
          </w:tcPr>
          <w:p w14:paraId="155E3C70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413F78" w14:textId="77777777" w:rsidR="000B1AD0" w:rsidRDefault="000B1AD0" w:rsidP="00585DDF">
            <w:r>
              <w:rPr>
                <w:sz w:val="16"/>
                <w:szCs w:val="16"/>
              </w:rPr>
              <w:t>3054</w:t>
            </w:r>
          </w:p>
        </w:tc>
        <w:tc>
          <w:tcPr>
            <w:tcW w:w="517" w:type="dxa"/>
          </w:tcPr>
          <w:p w14:paraId="712CD3EE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B3C88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DE1CFA" w14:textId="77777777" w:rsidR="000B1AD0" w:rsidRDefault="000B1AD0" w:rsidP="00585DDF">
            <w:r>
              <w:rPr>
                <w:sz w:val="16"/>
                <w:szCs w:val="16"/>
              </w:rPr>
              <w:t>Update to OCNG noise power in UL CCA model</w:t>
            </w:r>
          </w:p>
        </w:tc>
        <w:tc>
          <w:tcPr>
            <w:tcW w:w="517" w:type="dxa"/>
          </w:tcPr>
          <w:p w14:paraId="6E0A680D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46B4A2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8C72B5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196B03" w14:textId="77777777" w:rsidR="000B1AD0" w:rsidRDefault="000B1AD0" w:rsidP="00585DDF">
            <w:r>
              <w:rPr>
                <w:sz w:val="16"/>
                <w:szCs w:val="16"/>
              </w:rPr>
              <w:t>R5-241284</w:t>
            </w:r>
          </w:p>
        </w:tc>
        <w:tc>
          <w:tcPr>
            <w:tcW w:w="1597" w:type="dxa"/>
          </w:tcPr>
          <w:p w14:paraId="402B2316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1EDEA64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2F45F1A5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540F53" w14:textId="77777777" w:rsidR="000B1AD0" w:rsidRDefault="000B1AD0" w:rsidP="00585DDF">
            <w:pPr>
              <w:rPr>
                <w:sz w:val="16"/>
                <w:szCs w:val="16"/>
              </w:rPr>
            </w:pPr>
          </w:p>
        </w:tc>
      </w:tr>
      <w:tr w:rsidR="000B1AD0" w14:paraId="6062830A" w14:textId="77777777" w:rsidTr="00585DDF">
        <w:tc>
          <w:tcPr>
            <w:tcW w:w="879" w:type="dxa"/>
          </w:tcPr>
          <w:p w14:paraId="64379161" w14:textId="77777777" w:rsidR="000B1AD0" w:rsidRDefault="000B1AD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D12043" w14:textId="77777777" w:rsidR="000B1AD0" w:rsidRDefault="000B1AD0" w:rsidP="00585DDF">
            <w:r>
              <w:rPr>
                <w:sz w:val="16"/>
                <w:szCs w:val="16"/>
              </w:rPr>
              <w:t>3055</w:t>
            </w:r>
          </w:p>
        </w:tc>
        <w:tc>
          <w:tcPr>
            <w:tcW w:w="517" w:type="dxa"/>
          </w:tcPr>
          <w:p w14:paraId="6BCF8500" w14:textId="77777777" w:rsidR="000B1AD0" w:rsidRDefault="000B1AD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2E48F7" w14:textId="77777777" w:rsidR="000B1AD0" w:rsidRDefault="000B1AD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B1D7DC" w14:textId="77777777" w:rsidR="000B1AD0" w:rsidRDefault="000B1AD0" w:rsidP="00585DDF">
            <w:r>
              <w:rPr>
                <w:sz w:val="16"/>
                <w:szCs w:val="16"/>
              </w:rPr>
              <w:t>Core alignment for NR-U common sections</w:t>
            </w:r>
          </w:p>
        </w:tc>
        <w:tc>
          <w:tcPr>
            <w:tcW w:w="517" w:type="dxa"/>
          </w:tcPr>
          <w:p w14:paraId="4EB31299" w14:textId="77777777" w:rsidR="000B1AD0" w:rsidRDefault="000B1AD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DD6534" w14:textId="77777777" w:rsidR="000B1AD0" w:rsidRDefault="000B1AD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804BC4" w14:textId="77777777" w:rsidR="000B1AD0" w:rsidRDefault="000B1AD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E769CE" w14:textId="77777777" w:rsidR="000B1AD0" w:rsidRDefault="000B1AD0" w:rsidP="00585DDF">
            <w:r>
              <w:rPr>
                <w:sz w:val="16"/>
                <w:szCs w:val="16"/>
              </w:rPr>
              <w:t>R5-241285</w:t>
            </w:r>
          </w:p>
        </w:tc>
        <w:tc>
          <w:tcPr>
            <w:tcW w:w="1597" w:type="dxa"/>
          </w:tcPr>
          <w:p w14:paraId="32D2E83E" w14:textId="77777777" w:rsidR="000B1AD0" w:rsidRDefault="000B1AD0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0245548" w14:textId="77777777" w:rsidR="000B1AD0" w:rsidRDefault="000B1AD0" w:rsidP="00585DDF">
            <w:r>
              <w:rPr>
                <w:sz w:val="16"/>
                <w:szCs w:val="16"/>
              </w:rPr>
              <w:t>NR_unlic-UEConTest</w:t>
            </w:r>
          </w:p>
        </w:tc>
        <w:tc>
          <w:tcPr>
            <w:tcW w:w="2323" w:type="dxa"/>
          </w:tcPr>
          <w:p w14:paraId="6CE8A549" w14:textId="77777777" w:rsidR="000B1AD0" w:rsidRDefault="000B1AD0" w:rsidP="00585DDF">
            <w:r>
              <w:rPr>
                <w:sz w:val="16"/>
                <w:szCs w:val="16"/>
              </w:rPr>
              <w:t>10.0, 11.0</w:t>
            </w:r>
          </w:p>
        </w:tc>
        <w:tc>
          <w:tcPr>
            <w:tcW w:w="998" w:type="dxa"/>
          </w:tcPr>
          <w:p w14:paraId="3419E492" w14:textId="77777777" w:rsidR="000B1AD0" w:rsidRDefault="000B1AD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E49F3D8" w14:textId="77777777" w:rsidR="000B1AD0" w:rsidRDefault="000B1AD0" w:rsidP="000B1AD0"/>
    <w:p w14:paraId="361C7DCF" w14:textId="77777777" w:rsidR="000B1AD0" w:rsidRDefault="000B1AD0" w:rsidP="000B1AD0"/>
    <w:p w14:paraId="6482684A" w14:textId="77777777" w:rsidR="00685086" w:rsidRPr="00917427" w:rsidRDefault="00685086" w:rsidP="0068508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RP-240178</w:t>
      </w:r>
      <w:r>
        <w:rPr>
          <w:b/>
          <w:i/>
          <w:noProof/>
          <w:sz w:val="28"/>
        </w:rPr>
        <w:fldChar w:fldCharType="end"/>
      </w:r>
    </w:p>
    <w:p w14:paraId="79E7D112" w14:textId="77777777" w:rsidR="00685086" w:rsidRPr="00784730" w:rsidRDefault="00685086" w:rsidP="00685086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D4C98D9" w14:textId="77777777" w:rsidR="00685086" w:rsidRPr="00050554" w:rsidRDefault="00685086" w:rsidP="00685086">
      <w:pPr>
        <w:rPr>
          <w:rFonts w:ascii="Arial" w:hAnsi="Arial" w:cs="Arial"/>
          <w:b/>
          <w:bCs/>
          <w:lang w:val="en-US"/>
        </w:rPr>
      </w:pPr>
    </w:p>
    <w:p w14:paraId="0E9099AC" w14:textId="77777777" w:rsidR="00685086" w:rsidRDefault="00685086" w:rsidP="006850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C6410FB" w14:textId="77777777" w:rsidR="00685086" w:rsidRPr="00E145B1" w:rsidRDefault="00685086" w:rsidP="0068508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Test Aspects - NR RRM enhancements (NR_RRM_enh-UEConTest)</w:t>
      </w:r>
      <w:r>
        <w:rPr>
          <w:rFonts w:ascii="Arial" w:hAnsi="Arial" w:cs="Arial"/>
          <w:b/>
          <w:bCs/>
        </w:rPr>
        <w:fldChar w:fldCharType="end"/>
      </w:r>
    </w:p>
    <w:p w14:paraId="05EC618D" w14:textId="77777777" w:rsidR="00685086" w:rsidRDefault="00685086" w:rsidP="006850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13.2.4</w:t>
      </w:r>
      <w:r>
        <w:rPr>
          <w:rFonts w:ascii="Arial" w:hAnsi="Arial" w:cs="Arial"/>
          <w:b/>
          <w:bCs/>
        </w:rPr>
        <w:fldChar w:fldCharType="end"/>
      </w:r>
    </w:p>
    <w:p w14:paraId="58671512" w14:textId="77777777" w:rsidR="00685086" w:rsidRDefault="00685086" w:rsidP="0068508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5A02BE2" w14:textId="77777777" w:rsidR="00685086" w:rsidRDefault="00685086" w:rsidP="0068508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C0367F" w14:textId="77777777" w:rsidR="00685086" w:rsidRPr="004E535C" w:rsidRDefault="00685086" w:rsidP="0068508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85086" w:rsidRPr="004E535C" w14:paraId="50B4487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F78539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BEA284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6D6E62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306391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6893D6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FC2A6C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F43520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A6AF78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A653D4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EABF8F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C3BF19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86D602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CCDFD8" w14:textId="77777777" w:rsidR="00685086" w:rsidRPr="00BF1EB6" w:rsidRDefault="00685086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5086" w14:paraId="2BDFE691" w14:textId="77777777" w:rsidTr="00585DDF">
        <w:tc>
          <w:tcPr>
            <w:tcW w:w="879" w:type="dxa"/>
          </w:tcPr>
          <w:p w14:paraId="2F4E00B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E7D1D87" w14:textId="77777777" w:rsidR="00685086" w:rsidRDefault="00685086" w:rsidP="00585DDF">
            <w:r>
              <w:rPr>
                <w:sz w:val="16"/>
                <w:szCs w:val="16"/>
              </w:rPr>
              <w:t>2920</w:t>
            </w:r>
          </w:p>
        </w:tc>
        <w:tc>
          <w:tcPr>
            <w:tcW w:w="517" w:type="dxa"/>
          </w:tcPr>
          <w:p w14:paraId="00E2A9BA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5E458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65B80C" w14:textId="77777777" w:rsidR="00685086" w:rsidRDefault="00685086" w:rsidP="00585DDF">
            <w:r>
              <w:rPr>
                <w:sz w:val="16"/>
                <w:szCs w:val="16"/>
              </w:rPr>
              <w:t>Correction to RRM enh test case 6.5.8.1</w:t>
            </w:r>
          </w:p>
        </w:tc>
        <w:tc>
          <w:tcPr>
            <w:tcW w:w="517" w:type="dxa"/>
          </w:tcPr>
          <w:p w14:paraId="28526C8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1B4AA7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0BE0AB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B6C2E2" w14:textId="77777777" w:rsidR="00685086" w:rsidRDefault="00685086" w:rsidP="00585DDF">
            <w:r>
              <w:rPr>
                <w:sz w:val="16"/>
                <w:szCs w:val="16"/>
              </w:rPr>
              <w:t>R5-240700</w:t>
            </w:r>
          </w:p>
        </w:tc>
        <w:tc>
          <w:tcPr>
            <w:tcW w:w="1597" w:type="dxa"/>
          </w:tcPr>
          <w:p w14:paraId="4B5F2BDF" w14:textId="77777777" w:rsidR="00685086" w:rsidRDefault="00685086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22E6B3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EF92EF4" w14:textId="77777777" w:rsidR="00685086" w:rsidRDefault="00685086" w:rsidP="00585DDF">
            <w:r>
              <w:rPr>
                <w:sz w:val="16"/>
                <w:szCs w:val="16"/>
              </w:rPr>
              <w:t>6.5.8.1</w:t>
            </w:r>
          </w:p>
        </w:tc>
        <w:tc>
          <w:tcPr>
            <w:tcW w:w="998" w:type="dxa"/>
          </w:tcPr>
          <w:p w14:paraId="188B1CE3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5086" w14:paraId="21B9F4C1" w14:textId="77777777" w:rsidTr="00585DDF">
        <w:tc>
          <w:tcPr>
            <w:tcW w:w="879" w:type="dxa"/>
          </w:tcPr>
          <w:p w14:paraId="479D01B2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56EC44" w14:textId="77777777" w:rsidR="00685086" w:rsidRDefault="00685086" w:rsidP="00585DDF">
            <w:r>
              <w:rPr>
                <w:sz w:val="16"/>
                <w:szCs w:val="16"/>
              </w:rPr>
              <w:t>2921</w:t>
            </w:r>
          </w:p>
        </w:tc>
        <w:tc>
          <w:tcPr>
            <w:tcW w:w="517" w:type="dxa"/>
          </w:tcPr>
          <w:p w14:paraId="3AB2EE68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70CF70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D2FCB6" w14:textId="77777777" w:rsidR="00685086" w:rsidRDefault="00685086" w:rsidP="00585DDF">
            <w:r>
              <w:rPr>
                <w:sz w:val="16"/>
                <w:szCs w:val="16"/>
              </w:rPr>
              <w:t>Correction to RRM enh test case 6.6.2.9</w:t>
            </w:r>
          </w:p>
        </w:tc>
        <w:tc>
          <w:tcPr>
            <w:tcW w:w="517" w:type="dxa"/>
          </w:tcPr>
          <w:p w14:paraId="1835CA3B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9BF380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D96CF0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34FB32" w14:textId="77777777" w:rsidR="00685086" w:rsidRDefault="00685086" w:rsidP="00585DDF">
            <w:r>
              <w:rPr>
                <w:sz w:val="16"/>
                <w:szCs w:val="16"/>
              </w:rPr>
              <w:t>R5-241829</w:t>
            </w:r>
          </w:p>
        </w:tc>
        <w:tc>
          <w:tcPr>
            <w:tcW w:w="1597" w:type="dxa"/>
          </w:tcPr>
          <w:p w14:paraId="669575FE" w14:textId="77777777" w:rsidR="00685086" w:rsidRDefault="00685086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DC8065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C36647B" w14:textId="77777777" w:rsidR="00685086" w:rsidRDefault="00685086" w:rsidP="00585DDF">
            <w:r>
              <w:rPr>
                <w:sz w:val="16"/>
                <w:szCs w:val="16"/>
              </w:rPr>
              <w:t>6.6.2.9</w:t>
            </w:r>
          </w:p>
        </w:tc>
        <w:tc>
          <w:tcPr>
            <w:tcW w:w="998" w:type="dxa"/>
          </w:tcPr>
          <w:p w14:paraId="0DB98898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85086" w14:paraId="3E1B318F" w14:textId="77777777" w:rsidTr="00585DDF">
        <w:tc>
          <w:tcPr>
            <w:tcW w:w="879" w:type="dxa"/>
          </w:tcPr>
          <w:p w14:paraId="75EF592A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3CA447" w14:textId="77777777" w:rsidR="00685086" w:rsidRDefault="00685086" w:rsidP="00585DDF">
            <w:r>
              <w:rPr>
                <w:sz w:val="16"/>
                <w:szCs w:val="16"/>
              </w:rPr>
              <w:t>3007</w:t>
            </w:r>
          </w:p>
        </w:tc>
        <w:tc>
          <w:tcPr>
            <w:tcW w:w="517" w:type="dxa"/>
          </w:tcPr>
          <w:p w14:paraId="03773A19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FC7FC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BE3BE5" w14:textId="77777777" w:rsidR="00685086" w:rsidRDefault="00685086" w:rsidP="00585DDF">
            <w:r>
              <w:rPr>
                <w:sz w:val="16"/>
                <w:szCs w:val="16"/>
              </w:rPr>
              <w:t>Addition of new test case 4.7.8.1 EN-DC FR1 interruptions due to RRM and RLM/BFD measurements on deactivated NR PSCell</w:t>
            </w:r>
          </w:p>
        </w:tc>
        <w:tc>
          <w:tcPr>
            <w:tcW w:w="517" w:type="dxa"/>
          </w:tcPr>
          <w:p w14:paraId="710CBB2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747D6B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FC38D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1CF760" w14:textId="77777777" w:rsidR="00685086" w:rsidRDefault="00685086" w:rsidP="00585DDF">
            <w:r>
              <w:rPr>
                <w:sz w:val="16"/>
                <w:szCs w:val="16"/>
              </w:rPr>
              <w:t>R5-241830</w:t>
            </w:r>
          </w:p>
        </w:tc>
        <w:tc>
          <w:tcPr>
            <w:tcW w:w="1597" w:type="dxa"/>
          </w:tcPr>
          <w:p w14:paraId="744B2053" w14:textId="77777777" w:rsidR="00685086" w:rsidRDefault="00685086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0123F310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B30574C" w14:textId="77777777" w:rsidR="00685086" w:rsidRDefault="00685086" w:rsidP="00585DDF">
            <w:r>
              <w:rPr>
                <w:sz w:val="16"/>
                <w:szCs w:val="16"/>
              </w:rPr>
              <w:t>4.7.8.1 (new)</w:t>
            </w:r>
          </w:p>
        </w:tc>
        <w:tc>
          <w:tcPr>
            <w:tcW w:w="998" w:type="dxa"/>
          </w:tcPr>
          <w:p w14:paraId="6891D813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85086" w14:paraId="18C14CD4" w14:textId="77777777" w:rsidTr="00585DDF">
        <w:tc>
          <w:tcPr>
            <w:tcW w:w="879" w:type="dxa"/>
          </w:tcPr>
          <w:p w14:paraId="344920ED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81061A" w14:textId="77777777" w:rsidR="00685086" w:rsidRDefault="00685086" w:rsidP="00585DDF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14D403C4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A13478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66B742" w14:textId="77777777" w:rsidR="00685086" w:rsidRDefault="00685086" w:rsidP="00585DDF">
            <w:r>
              <w:rPr>
                <w:sz w:val="16"/>
                <w:szCs w:val="16"/>
              </w:rPr>
              <w:t>Addition of new test case 4.7.8.2 EN-DC inter-frequency measurement accuracy with FR1 serving cell and FR1 target cell</w:t>
            </w:r>
          </w:p>
        </w:tc>
        <w:tc>
          <w:tcPr>
            <w:tcW w:w="517" w:type="dxa"/>
          </w:tcPr>
          <w:p w14:paraId="1A914CC0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3A1932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E57CE3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F4F59E" w14:textId="77777777" w:rsidR="00685086" w:rsidRDefault="00685086" w:rsidP="00585DDF">
            <w:r>
              <w:rPr>
                <w:sz w:val="16"/>
                <w:szCs w:val="16"/>
              </w:rPr>
              <w:t>R5-241198</w:t>
            </w:r>
          </w:p>
        </w:tc>
        <w:tc>
          <w:tcPr>
            <w:tcW w:w="1597" w:type="dxa"/>
          </w:tcPr>
          <w:p w14:paraId="3C7F90A1" w14:textId="77777777" w:rsidR="00685086" w:rsidRDefault="00685086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04DC4F5A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2DCE187" w14:textId="77777777" w:rsidR="00685086" w:rsidRDefault="00685086" w:rsidP="00585DDF">
            <w:r>
              <w:rPr>
                <w:sz w:val="16"/>
                <w:szCs w:val="16"/>
              </w:rPr>
              <w:t>4.7.8.2 (new)</w:t>
            </w:r>
          </w:p>
        </w:tc>
        <w:tc>
          <w:tcPr>
            <w:tcW w:w="998" w:type="dxa"/>
          </w:tcPr>
          <w:p w14:paraId="3EC4A380" w14:textId="77777777" w:rsidR="00685086" w:rsidRDefault="00685086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85086" w14:paraId="4F3E2272" w14:textId="77777777" w:rsidTr="00585DDF">
        <w:tc>
          <w:tcPr>
            <w:tcW w:w="879" w:type="dxa"/>
          </w:tcPr>
          <w:p w14:paraId="4AAD270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BDF780" w14:textId="77777777" w:rsidR="00685086" w:rsidRDefault="00685086" w:rsidP="00585DDF">
            <w:r>
              <w:rPr>
                <w:sz w:val="16"/>
                <w:szCs w:val="16"/>
              </w:rPr>
              <w:t>3064</w:t>
            </w:r>
          </w:p>
        </w:tc>
        <w:tc>
          <w:tcPr>
            <w:tcW w:w="517" w:type="dxa"/>
          </w:tcPr>
          <w:p w14:paraId="65CCD4CC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0C742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D087B5" w14:textId="77777777" w:rsidR="00685086" w:rsidRDefault="00685086" w:rsidP="00585DDF">
            <w:r>
              <w:rPr>
                <w:sz w:val="16"/>
                <w:szCs w:val="16"/>
              </w:rPr>
              <w:t>Addition of Clause 4.7.9.0 minimum conformance requirements for CSI-RSRQ</w:t>
            </w:r>
          </w:p>
        </w:tc>
        <w:tc>
          <w:tcPr>
            <w:tcW w:w="517" w:type="dxa"/>
          </w:tcPr>
          <w:p w14:paraId="60F303B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E18E71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226988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375022" w14:textId="77777777" w:rsidR="00685086" w:rsidRDefault="00685086" w:rsidP="00585DDF">
            <w:r>
              <w:rPr>
                <w:sz w:val="16"/>
                <w:szCs w:val="16"/>
              </w:rPr>
              <w:t>R5-241311</w:t>
            </w:r>
          </w:p>
        </w:tc>
        <w:tc>
          <w:tcPr>
            <w:tcW w:w="1597" w:type="dxa"/>
          </w:tcPr>
          <w:p w14:paraId="5D0A1E5D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83BB2D8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548F93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8E5AC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2123554" w14:textId="77777777" w:rsidTr="00585DDF">
        <w:tc>
          <w:tcPr>
            <w:tcW w:w="879" w:type="dxa"/>
          </w:tcPr>
          <w:p w14:paraId="1DBC3D44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98728FA" w14:textId="77777777" w:rsidR="00685086" w:rsidRDefault="00685086" w:rsidP="00585DDF">
            <w:r>
              <w:rPr>
                <w:sz w:val="16"/>
                <w:szCs w:val="16"/>
              </w:rPr>
              <w:t>3065</w:t>
            </w:r>
          </w:p>
        </w:tc>
        <w:tc>
          <w:tcPr>
            <w:tcW w:w="517" w:type="dxa"/>
          </w:tcPr>
          <w:p w14:paraId="313BDF67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6516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9EA8B9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FR1 serving cell and FR1 target cell test case 4.7.9.1</w:t>
            </w:r>
          </w:p>
        </w:tc>
        <w:tc>
          <w:tcPr>
            <w:tcW w:w="517" w:type="dxa"/>
          </w:tcPr>
          <w:p w14:paraId="35BBB12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87E6E0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B12B0C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CD0EA7" w14:textId="77777777" w:rsidR="00685086" w:rsidRDefault="00685086" w:rsidP="00585DDF">
            <w:r>
              <w:rPr>
                <w:sz w:val="16"/>
                <w:szCs w:val="16"/>
              </w:rPr>
              <w:t>R5-241312</w:t>
            </w:r>
          </w:p>
        </w:tc>
        <w:tc>
          <w:tcPr>
            <w:tcW w:w="1597" w:type="dxa"/>
          </w:tcPr>
          <w:p w14:paraId="24B7E55A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DE6688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B4459F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3CDDB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C86038F" w14:textId="77777777" w:rsidTr="00585DDF">
        <w:tc>
          <w:tcPr>
            <w:tcW w:w="879" w:type="dxa"/>
          </w:tcPr>
          <w:p w14:paraId="3F94C9C8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0DD7A5" w14:textId="77777777" w:rsidR="00685086" w:rsidRDefault="00685086" w:rsidP="00585DDF">
            <w:r>
              <w:rPr>
                <w:sz w:val="16"/>
                <w:szCs w:val="16"/>
              </w:rPr>
              <w:t>3066</w:t>
            </w:r>
          </w:p>
        </w:tc>
        <w:tc>
          <w:tcPr>
            <w:tcW w:w="517" w:type="dxa"/>
          </w:tcPr>
          <w:p w14:paraId="1016B48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19565F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13497D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FR1 serving cell and FR1 target cell test case 4.7.9.2</w:t>
            </w:r>
          </w:p>
        </w:tc>
        <w:tc>
          <w:tcPr>
            <w:tcW w:w="517" w:type="dxa"/>
          </w:tcPr>
          <w:p w14:paraId="4BF7051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8C3F64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68C3F5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3265AB" w14:textId="77777777" w:rsidR="00685086" w:rsidRDefault="00685086" w:rsidP="00585DDF">
            <w:r>
              <w:rPr>
                <w:sz w:val="16"/>
                <w:szCs w:val="16"/>
              </w:rPr>
              <w:t>R5-241313</w:t>
            </w:r>
          </w:p>
        </w:tc>
        <w:tc>
          <w:tcPr>
            <w:tcW w:w="1597" w:type="dxa"/>
          </w:tcPr>
          <w:p w14:paraId="2B733EE5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F408EA3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AACECF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0A986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A3BDC84" w14:textId="77777777" w:rsidTr="00585DDF">
        <w:tc>
          <w:tcPr>
            <w:tcW w:w="879" w:type="dxa"/>
          </w:tcPr>
          <w:p w14:paraId="7C4351BF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DA4138F" w14:textId="77777777" w:rsidR="00685086" w:rsidRDefault="00685086" w:rsidP="00585DDF"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 w14:paraId="5A8F2280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2B624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659568" w14:textId="77777777" w:rsidR="00685086" w:rsidRDefault="00685086" w:rsidP="00585DDF">
            <w:r>
              <w:rPr>
                <w:sz w:val="16"/>
                <w:szCs w:val="16"/>
              </w:rPr>
              <w:t>Addition of Clause 4.7.10.0 minimum conformance requirements for CSI-SINR</w:t>
            </w:r>
          </w:p>
        </w:tc>
        <w:tc>
          <w:tcPr>
            <w:tcW w:w="517" w:type="dxa"/>
          </w:tcPr>
          <w:p w14:paraId="6321944A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42CF19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0FC15C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79A0A4" w14:textId="77777777" w:rsidR="00685086" w:rsidRDefault="00685086" w:rsidP="00585DDF">
            <w:r>
              <w:rPr>
                <w:sz w:val="16"/>
                <w:szCs w:val="16"/>
              </w:rPr>
              <w:t>R5-241314</w:t>
            </w:r>
          </w:p>
        </w:tc>
        <w:tc>
          <w:tcPr>
            <w:tcW w:w="1597" w:type="dxa"/>
          </w:tcPr>
          <w:p w14:paraId="20149297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486A9E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52F1F5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234A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0D99BA58" w14:textId="77777777" w:rsidTr="00585DDF">
        <w:tc>
          <w:tcPr>
            <w:tcW w:w="879" w:type="dxa"/>
          </w:tcPr>
          <w:p w14:paraId="75877D9B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EA925A" w14:textId="77777777" w:rsidR="00685086" w:rsidRDefault="00685086" w:rsidP="00585DDF">
            <w:r>
              <w:rPr>
                <w:sz w:val="16"/>
                <w:szCs w:val="16"/>
              </w:rPr>
              <w:t>3068</w:t>
            </w:r>
          </w:p>
        </w:tc>
        <w:tc>
          <w:tcPr>
            <w:tcW w:w="517" w:type="dxa"/>
          </w:tcPr>
          <w:p w14:paraId="66FD6806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8CAC8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C2DA83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FR1 serving cell and FR1 target cell test case 4.7.10.1</w:t>
            </w:r>
          </w:p>
        </w:tc>
        <w:tc>
          <w:tcPr>
            <w:tcW w:w="517" w:type="dxa"/>
          </w:tcPr>
          <w:p w14:paraId="13457A8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7B5E71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E3127A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48D539" w14:textId="77777777" w:rsidR="00685086" w:rsidRDefault="00685086" w:rsidP="00585DDF">
            <w:r>
              <w:rPr>
                <w:sz w:val="16"/>
                <w:szCs w:val="16"/>
              </w:rPr>
              <w:t>R5-241315</w:t>
            </w:r>
          </w:p>
        </w:tc>
        <w:tc>
          <w:tcPr>
            <w:tcW w:w="1597" w:type="dxa"/>
          </w:tcPr>
          <w:p w14:paraId="0528ABC6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4528A06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D85C7C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4E0EC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8681A5C" w14:textId="77777777" w:rsidTr="00585DDF">
        <w:tc>
          <w:tcPr>
            <w:tcW w:w="879" w:type="dxa"/>
          </w:tcPr>
          <w:p w14:paraId="5D8E7179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CA40EF1" w14:textId="77777777" w:rsidR="00685086" w:rsidRDefault="00685086" w:rsidP="00585DDF">
            <w:r>
              <w:rPr>
                <w:sz w:val="16"/>
                <w:szCs w:val="16"/>
              </w:rPr>
              <w:t>3069</w:t>
            </w:r>
          </w:p>
        </w:tc>
        <w:tc>
          <w:tcPr>
            <w:tcW w:w="517" w:type="dxa"/>
          </w:tcPr>
          <w:p w14:paraId="7CDE012C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DFFC1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D6784A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FR1 serving cell and FR1 target cell l test case 4.7.10.2</w:t>
            </w:r>
          </w:p>
        </w:tc>
        <w:tc>
          <w:tcPr>
            <w:tcW w:w="517" w:type="dxa"/>
          </w:tcPr>
          <w:p w14:paraId="60D16D7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0A1F4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31EAE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0E6569" w14:textId="77777777" w:rsidR="00685086" w:rsidRDefault="00685086" w:rsidP="00585DDF">
            <w:r>
              <w:rPr>
                <w:sz w:val="16"/>
                <w:szCs w:val="16"/>
              </w:rPr>
              <w:t>R5-241316</w:t>
            </w:r>
          </w:p>
        </w:tc>
        <w:tc>
          <w:tcPr>
            <w:tcW w:w="1597" w:type="dxa"/>
          </w:tcPr>
          <w:p w14:paraId="5855226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516425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1FB7A1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879B9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D292EE5" w14:textId="77777777" w:rsidTr="00585DDF">
        <w:tc>
          <w:tcPr>
            <w:tcW w:w="879" w:type="dxa"/>
          </w:tcPr>
          <w:p w14:paraId="7CC831F4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7316B7B" w14:textId="77777777" w:rsidR="00685086" w:rsidRDefault="00685086" w:rsidP="00585DDF">
            <w:r>
              <w:rPr>
                <w:sz w:val="16"/>
                <w:szCs w:val="16"/>
              </w:rPr>
              <w:t>3070</w:t>
            </w:r>
          </w:p>
        </w:tc>
        <w:tc>
          <w:tcPr>
            <w:tcW w:w="517" w:type="dxa"/>
          </w:tcPr>
          <w:p w14:paraId="2DF521A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19DB7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043F9C" w14:textId="77777777" w:rsidR="00685086" w:rsidRDefault="00685086" w:rsidP="00585DDF">
            <w:r>
              <w:rPr>
                <w:sz w:val="16"/>
                <w:szCs w:val="16"/>
              </w:rPr>
              <w:t>Addition of Clause 5.7.8.0 minimum conformance requirements for CSI-RSRQ</w:t>
            </w:r>
          </w:p>
        </w:tc>
        <w:tc>
          <w:tcPr>
            <w:tcW w:w="517" w:type="dxa"/>
          </w:tcPr>
          <w:p w14:paraId="1D09416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1EDE78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6495119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B90C12" w14:textId="77777777" w:rsidR="00685086" w:rsidRDefault="00685086" w:rsidP="00585DDF">
            <w:r>
              <w:rPr>
                <w:sz w:val="16"/>
                <w:szCs w:val="16"/>
              </w:rPr>
              <w:t>R5-241317</w:t>
            </w:r>
          </w:p>
        </w:tc>
        <w:tc>
          <w:tcPr>
            <w:tcW w:w="1597" w:type="dxa"/>
          </w:tcPr>
          <w:p w14:paraId="2710B5CE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71B5A3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7F6069D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C914A1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C20E9F9" w14:textId="77777777" w:rsidTr="00585DDF">
        <w:tc>
          <w:tcPr>
            <w:tcW w:w="879" w:type="dxa"/>
          </w:tcPr>
          <w:p w14:paraId="1FF8C8D5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3D4B5A" w14:textId="77777777" w:rsidR="00685086" w:rsidRDefault="00685086" w:rsidP="00585DDF">
            <w:r>
              <w:rPr>
                <w:sz w:val="16"/>
                <w:szCs w:val="16"/>
              </w:rPr>
              <w:t>3071</w:t>
            </w:r>
          </w:p>
        </w:tc>
        <w:tc>
          <w:tcPr>
            <w:tcW w:w="517" w:type="dxa"/>
          </w:tcPr>
          <w:p w14:paraId="18808979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26AF4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1E820B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FR2 serving cell and FR2 target cell test case 5.7.8.1</w:t>
            </w:r>
          </w:p>
        </w:tc>
        <w:tc>
          <w:tcPr>
            <w:tcW w:w="517" w:type="dxa"/>
          </w:tcPr>
          <w:p w14:paraId="5E6FBEA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F11022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04ECE6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0119D4" w14:textId="77777777" w:rsidR="00685086" w:rsidRDefault="00685086" w:rsidP="00585DDF">
            <w:r>
              <w:rPr>
                <w:sz w:val="16"/>
                <w:szCs w:val="16"/>
              </w:rPr>
              <w:t>R5-241318</w:t>
            </w:r>
          </w:p>
        </w:tc>
        <w:tc>
          <w:tcPr>
            <w:tcW w:w="1597" w:type="dxa"/>
          </w:tcPr>
          <w:p w14:paraId="0B48D7E6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48F4C07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864683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FF8869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EA89E86" w14:textId="77777777" w:rsidTr="00585DDF">
        <w:tc>
          <w:tcPr>
            <w:tcW w:w="879" w:type="dxa"/>
          </w:tcPr>
          <w:p w14:paraId="15BD00C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ED29301" w14:textId="77777777" w:rsidR="00685086" w:rsidRDefault="00685086" w:rsidP="00585DDF">
            <w:r>
              <w:rPr>
                <w:sz w:val="16"/>
                <w:szCs w:val="16"/>
              </w:rPr>
              <w:t>3072</w:t>
            </w:r>
          </w:p>
        </w:tc>
        <w:tc>
          <w:tcPr>
            <w:tcW w:w="517" w:type="dxa"/>
          </w:tcPr>
          <w:p w14:paraId="3F5E4B41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79D7CE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58AF7D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FR2 serving cell and FR2 TDD target cell test case 5.7.8.2</w:t>
            </w:r>
          </w:p>
        </w:tc>
        <w:tc>
          <w:tcPr>
            <w:tcW w:w="517" w:type="dxa"/>
          </w:tcPr>
          <w:p w14:paraId="055103FD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2AF85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E4340B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AD62B6" w14:textId="77777777" w:rsidR="00685086" w:rsidRDefault="00685086" w:rsidP="00585DDF">
            <w:r>
              <w:rPr>
                <w:sz w:val="16"/>
                <w:szCs w:val="16"/>
              </w:rPr>
              <w:t>R5-241319</w:t>
            </w:r>
          </w:p>
        </w:tc>
        <w:tc>
          <w:tcPr>
            <w:tcW w:w="1597" w:type="dxa"/>
          </w:tcPr>
          <w:p w14:paraId="3EB0BC5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D36B98A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778ABB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14BE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1A0381E" w14:textId="77777777" w:rsidTr="00585DDF">
        <w:tc>
          <w:tcPr>
            <w:tcW w:w="879" w:type="dxa"/>
          </w:tcPr>
          <w:p w14:paraId="55D665D3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0D4644" w14:textId="77777777" w:rsidR="00685086" w:rsidRDefault="00685086" w:rsidP="00585DDF">
            <w:r>
              <w:rPr>
                <w:sz w:val="16"/>
                <w:szCs w:val="16"/>
              </w:rPr>
              <w:t>3073</w:t>
            </w:r>
          </w:p>
        </w:tc>
        <w:tc>
          <w:tcPr>
            <w:tcW w:w="517" w:type="dxa"/>
          </w:tcPr>
          <w:p w14:paraId="214D66C9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6CFCD2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2BC8ED" w14:textId="77777777" w:rsidR="00685086" w:rsidRDefault="00685086" w:rsidP="00585DDF">
            <w:r>
              <w:rPr>
                <w:sz w:val="16"/>
                <w:szCs w:val="16"/>
              </w:rPr>
              <w:t>Addition of Clause 5.7.9.0 minimum conformance requirements for CSI-SINR</w:t>
            </w:r>
          </w:p>
        </w:tc>
        <w:tc>
          <w:tcPr>
            <w:tcW w:w="517" w:type="dxa"/>
          </w:tcPr>
          <w:p w14:paraId="53C7EE4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0C42BA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68B0D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55D936" w14:textId="77777777" w:rsidR="00685086" w:rsidRDefault="00685086" w:rsidP="00585DDF">
            <w:r>
              <w:rPr>
                <w:sz w:val="16"/>
                <w:szCs w:val="16"/>
              </w:rPr>
              <w:t>R5-241320</w:t>
            </w:r>
          </w:p>
        </w:tc>
        <w:tc>
          <w:tcPr>
            <w:tcW w:w="1597" w:type="dxa"/>
          </w:tcPr>
          <w:p w14:paraId="087ADF0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CCB1DC1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7416BE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4467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83361BE" w14:textId="77777777" w:rsidTr="00585DDF">
        <w:tc>
          <w:tcPr>
            <w:tcW w:w="879" w:type="dxa"/>
          </w:tcPr>
          <w:p w14:paraId="2A95BE87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BAFC9C" w14:textId="77777777" w:rsidR="00685086" w:rsidRDefault="00685086" w:rsidP="00585DDF">
            <w:r>
              <w:rPr>
                <w:sz w:val="16"/>
                <w:szCs w:val="16"/>
              </w:rPr>
              <w:t>3074</w:t>
            </w:r>
          </w:p>
        </w:tc>
        <w:tc>
          <w:tcPr>
            <w:tcW w:w="517" w:type="dxa"/>
          </w:tcPr>
          <w:p w14:paraId="1979D606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14667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ACC019" w14:textId="77777777" w:rsidR="00685086" w:rsidRDefault="00685086" w:rsidP="00585DDF">
            <w:r>
              <w:rPr>
                <w:sz w:val="16"/>
                <w:szCs w:val="16"/>
              </w:rPr>
              <w:t>Addition of EN-DC intra-frequency measurement accuracy with FR2 serving cell and FR2 TDD target cell test case 5.7.9.1</w:t>
            </w:r>
          </w:p>
        </w:tc>
        <w:tc>
          <w:tcPr>
            <w:tcW w:w="517" w:type="dxa"/>
          </w:tcPr>
          <w:p w14:paraId="65524E2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C3A08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9B09EB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D83B03" w14:textId="77777777" w:rsidR="00685086" w:rsidRDefault="00685086" w:rsidP="00585DDF">
            <w:r>
              <w:rPr>
                <w:sz w:val="16"/>
                <w:szCs w:val="16"/>
              </w:rPr>
              <w:t>R5-241321</w:t>
            </w:r>
          </w:p>
        </w:tc>
        <w:tc>
          <w:tcPr>
            <w:tcW w:w="1597" w:type="dxa"/>
          </w:tcPr>
          <w:p w14:paraId="735CB63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6C7F4F6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00D613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56C79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98CF4BD" w14:textId="77777777" w:rsidTr="00585DDF">
        <w:tc>
          <w:tcPr>
            <w:tcW w:w="879" w:type="dxa"/>
          </w:tcPr>
          <w:p w14:paraId="7639897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5C8DF4" w14:textId="77777777" w:rsidR="00685086" w:rsidRDefault="00685086" w:rsidP="00585DDF">
            <w:r>
              <w:rPr>
                <w:sz w:val="16"/>
                <w:szCs w:val="16"/>
              </w:rPr>
              <w:t>3075</w:t>
            </w:r>
          </w:p>
        </w:tc>
        <w:tc>
          <w:tcPr>
            <w:tcW w:w="517" w:type="dxa"/>
          </w:tcPr>
          <w:p w14:paraId="31BE81C3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84F18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3394A7" w14:textId="77777777" w:rsidR="00685086" w:rsidRDefault="00685086" w:rsidP="00585DDF">
            <w:r>
              <w:rPr>
                <w:sz w:val="16"/>
                <w:szCs w:val="16"/>
              </w:rPr>
              <w:t>Addition of EN-DC inter-frequency measurement accuracy with FR2 serving cell and FR2 TDD target cell test case 5.7.9.2</w:t>
            </w:r>
          </w:p>
        </w:tc>
        <w:tc>
          <w:tcPr>
            <w:tcW w:w="517" w:type="dxa"/>
          </w:tcPr>
          <w:p w14:paraId="74DA89D4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68EEF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06700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0439C6" w14:textId="77777777" w:rsidR="00685086" w:rsidRDefault="00685086" w:rsidP="00585DDF">
            <w:r>
              <w:rPr>
                <w:sz w:val="16"/>
                <w:szCs w:val="16"/>
              </w:rPr>
              <w:t>R5-241322</w:t>
            </w:r>
          </w:p>
        </w:tc>
        <w:tc>
          <w:tcPr>
            <w:tcW w:w="1597" w:type="dxa"/>
          </w:tcPr>
          <w:p w14:paraId="25291F32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9E98D5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2059EACA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90FED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56CE67D1" w14:textId="77777777" w:rsidTr="00585DDF">
        <w:tc>
          <w:tcPr>
            <w:tcW w:w="879" w:type="dxa"/>
          </w:tcPr>
          <w:p w14:paraId="6F95DBD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1E9CA4" w14:textId="77777777" w:rsidR="00685086" w:rsidRDefault="00685086" w:rsidP="00585DDF">
            <w:r>
              <w:rPr>
                <w:sz w:val="16"/>
                <w:szCs w:val="16"/>
              </w:rPr>
              <w:t>3076</w:t>
            </w:r>
          </w:p>
        </w:tc>
        <w:tc>
          <w:tcPr>
            <w:tcW w:w="517" w:type="dxa"/>
          </w:tcPr>
          <w:p w14:paraId="286C36F1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847C96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AC79CF" w14:textId="77777777" w:rsidR="00685086" w:rsidRDefault="00685086" w:rsidP="00585DDF">
            <w:r>
              <w:rPr>
                <w:sz w:val="16"/>
                <w:szCs w:val="16"/>
              </w:rPr>
              <w:t>Addition of Clause 6.7.11.0 minimum conformance requirements for CSI-RSRQ</w:t>
            </w:r>
          </w:p>
        </w:tc>
        <w:tc>
          <w:tcPr>
            <w:tcW w:w="517" w:type="dxa"/>
          </w:tcPr>
          <w:p w14:paraId="1EC9C29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3A9370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370A3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8F308D" w14:textId="77777777" w:rsidR="00685086" w:rsidRDefault="00685086" w:rsidP="00585DDF">
            <w:r>
              <w:rPr>
                <w:sz w:val="16"/>
                <w:szCs w:val="16"/>
              </w:rPr>
              <w:t>R5-241323</w:t>
            </w:r>
          </w:p>
        </w:tc>
        <w:tc>
          <w:tcPr>
            <w:tcW w:w="1597" w:type="dxa"/>
          </w:tcPr>
          <w:p w14:paraId="65466BE2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9A5B50F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51FF93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A9452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254E567" w14:textId="77777777" w:rsidTr="00585DDF">
        <w:tc>
          <w:tcPr>
            <w:tcW w:w="879" w:type="dxa"/>
          </w:tcPr>
          <w:p w14:paraId="4771B2F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EA7E3F" w14:textId="77777777" w:rsidR="00685086" w:rsidRDefault="00685086" w:rsidP="00585DDF">
            <w:r>
              <w:rPr>
                <w:sz w:val="16"/>
                <w:szCs w:val="16"/>
              </w:rPr>
              <w:t>3077</w:t>
            </w:r>
          </w:p>
        </w:tc>
        <w:tc>
          <w:tcPr>
            <w:tcW w:w="517" w:type="dxa"/>
          </w:tcPr>
          <w:p w14:paraId="11FA27A8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D019BE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787353" w14:textId="77777777" w:rsidR="00685086" w:rsidRDefault="00685086" w:rsidP="00585DDF">
            <w:r>
              <w:rPr>
                <w:sz w:val="16"/>
                <w:szCs w:val="16"/>
              </w:rPr>
              <w:t>Addition of SA intra-frequency measurement accuracy with FR1 serving cell and FR1 target cell test case 6.7.11.1</w:t>
            </w:r>
          </w:p>
        </w:tc>
        <w:tc>
          <w:tcPr>
            <w:tcW w:w="517" w:type="dxa"/>
          </w:tcPr>
          <w:p w14:paraId="6DED272B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048BBD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71B9E3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F50657" w14:textId="77777777" w:rsidR="00685086" w:rsidRDefault="00685086" w:rsidP="00585DDF">
            <w:r>
              <w:rPr>
                <w:sz w:val="16"/>
                <w:szCs w:val="16"/>
              </w:rPr>
              <w:t>R5-241324</w:t>
            </w:r>
          </w:p>
        </w:tc>
        <w:tc>
          <w:tcPr>
            <w:tcW w:w="1597" w:type="dxa"/>
          </w:tcPr>
          <w:p w14:paraId="4B011F61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51DBC09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0C3590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3BE88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7417708" w14:textId="77777777" w:rsidTr="00585DDF">
        <w:tc>
          <w:tcPr>
            <w:tcW w:w="879" w:type="dxa"/>
          </w:tcPr>
          <w:p w14:paraId="7DF17023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67F91C" w14:textId="77777777" w:rsidR="00685086" w:rsidRDefault="00685086" w:rsidP="00585DDF">
            <w:r>
              <w:rPr>
                <w:sz w:val="16"/>
                <w:szCs w:val="16"/>
              </w:rPr>
              <w:t>3078</w:t>
            </w:r>
          </w:p>
        </w:tc>
        <w:tc>
          <w:tcPr>
            <w:tcW w:w="517" w:type="dxa"/>
          </w:tcPr>
          <w:p w14:paraId="59CC6D87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92C364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5E83A9" w14:textId="77777777" w:rsidR="00685086" w:rsidRDefault="00685086" w:rsidP="00585DDF">
            <w:r>
              <w:rPr>
                <w:sz w:val="16"/>
                <w:szCs w:val="16"/>
              </w:rPr>
              <w:t>Addition of SA inter-frequency measurement accuracy with FR1 serving cell and FR1 target cell test case 6.7.11.2</w:t>
            </w:r>
          </w:p>
        </w:tc>
        <w:tc>
          <w:tcPr>
            <w:tcW w:w="517" w:type="dxa"/>
          </w:tcPr>
          <w:p w14:paraId="7BEDA3F0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B71B35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9BA52F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1CC941" w14:textId="77777777" w:rsidR="00685086" w:rsidRDefault="00685086" w:rsidP="00585DDF">
            <w:r>
              <w:rPr>
                <w:sz w:val="16"/>
                <w:szCs w:val="16"/>
              </w:rPr>
              <w:t>R5-241325</w:t>
            </w:r>
          </w:p>
        </w:tc>
        <w:tc>
          <w:tcPr>
            <w:tcW w:w="1597" w:type="dxa"/>
          </w:tcPr>
          <w:p w14:paraId="0261798A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805C1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7595DE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7435D2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88AB0DD" w14:textId="77777777" w:rsidTr="00585DDF">
        <w:tc>
          <w:tcPr>
            <w:tcW w:w="879" w:type="dxa"/>
          </w:tcPr>
          <w:p w14:paraId="15803B29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6A51C8" w14:textId="77777777" w:rsidR="00685086" w:rsidRDefault="00685086" w:rsidP="00585DDF"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 w14:paraId="50D06735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143857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C24483" w14:textId="77777777" w:rsidR="00685086" w:rsidRDefault="00685086" w:rsidP="00585DDF">
            <w:r>
              <w:rPr>
                <w:sz w:val="16"/>
                <w:szCs w:val="16"/>
              </w:rPr>
              <w:t>Addition of Clause 6.7.12.0 minimum conformance requirements for CSI-SINR</w:t>
            </w:r>
          </w:p>
        </w:tc>
        <w:tc>
          <w:tcPr>
            <w:tcW w:w="517" w:type="dxa"/>
          </w:tcPr>
          <w:p w14:paraId="27CB2670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E7027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715D5C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17806C" w14:textId="77777777" w:rsidR="00685086" w:rsidRDefault="00685086" w:rsidP="00585DDF">
            <w:r>
              <w:rPr>
                <w:sz w:val="16"/>
                <w:szCs w:val="16"/>
              </w:rPr>
              <w:t>R5-241326</w:t>
            </w:r>
          </w:p>
        </w:tc>
        <w:tc>
          <w:tcPr>
            <w:tcW w:w="1597" w:type="dxa"/>
          </w:tcPr>
          <w:p w14:paraId="36A6553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6204912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F9FF77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E4F4A7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1C91215B" w14:textId="77777777" w:rsidTr="00585DDF">
        <w:tc>
          <w:tcPr>
            <w:tcW w:w="879" w:type="dxa"/>
          </w:tcPr>
          <w:p w14:paraId="0BAFF46A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8405016" w14:textId="77777777" w:rsidR="00685086" w:rsidRDefault="00685086" w:rsidP="00585DDF"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 w14:paraId="564D4411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39258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628935" w14:textId="77777777" w:rsidR="00685086" w:rsidRDefault="00685086" w:rsidP="00585DDF">
            <w:r>
              <w:rPr>
                <w:sz w:val="16"/>
                <w:szCs w:val="16"/>
              </w:rPr>
              <w:t>Addition of SA intra-frequency measurement accuracy with FR1 serving cell and FR1 target cell test case 6.7.12.1</w:t>
            </w:r>
          </w:p>
        </w:tc>
        <w:tc>
          <w:tcPr>
            <w:tcW w:w="517" w:type="dxa"/>
          </w:tcPr>
          <w:p w14:paraId="1336A12E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D21CE8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ABB6C9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903A4D" w14:textId="77777777" w:rsidR="00685086" w:rsidRDefault="00685086" w:rsidP="00585DDF">
            <w:r>
              <w:rPr>
                <w:sz w:val="16"/>
                <w:szCs w:val="16"/>
              </w:rPr>
              <w:t>R5-241327</w:t>
            </w:r>
          </w:p>
        </w:tc>
        <w:tc>
          <w:tcPr>
            <w:tcW w:w="1597" w:type="dxa"/>
          </w:tcPr>
          <w:p w14:paraId="7A196A6B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C1491E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7C2DBDF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DD299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00B1BC97" w14:textId="77777777" w:rsidTr="00585DDF">
        <w:tc>
          <w:tcPr>
            <w:tcW w:w="879" w:type="dxa"/>
          </w:tcPr>
          <w:p w14:paraId="06B96CF1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950B9B" w14:textId="77777777" w:rsidR="00685086" w:rsidRDefault="00685086" w:rsidP="00585DDF">
            <w:r>
              <w:rPr>
                <w:sz w:val="16"/>
                <w:szCs w:val="16"/>
              </w:rPr>
              <w:t>3081</w:t>
            </w:r>
          </w:p>
        </w:tc>
        <w:tc>
          <w:tcPr>
            <w:tcW w:w="517" w:type="dxa"/>
          </w:tcPr>
          <w:p w14:paraId="7AEAF9AB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79167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5F0108" w14:textId="77777777" w:rsidR="00685086" w:rsidRDefault="00685086" w:rsidP="00585DDF">
            <w:r>
              <w:rPr>
                <w:sz w:val="16"/>
                <w:szCs w:val="16"/>
              </w:rPr>
              <w:t>Addition of SA Inter-frequency measurement accuracy with FR1 serving cell and FR1 target cell test case 6.7.12.2</w:t>
            </w:r>
          </w:p>
        </w:tc>
        <w:tc>
          <w:tcPr>
            <w:tcW w:w="517" w:type="dxa"/>
          </w:tcPr>
          <w:p w14:paraId="12B7862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A20532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AE1B24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5414F6" w14:textId="77777777" w:rsidR="00685086" w:rsidRDefault="00685086" w:rsidP="00585DDF">
            <w:r>
              <w:rPr>
                <w:sz w:val="16"/>
                <w:szCs w:val="16"/>
              </w:rPr>
              <w:t>R5-241328</w:t>
            </w:r>
          </w:p>
        </w:tc>
        <w:tc>
          <w:tcPr>
            <w:tcW w:w="1597" w:type="dxa"/>
          </w:tcPr>
          <w:p w14:paraId="09B4F5E4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E49DB1B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72678C3F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7C4D6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54C97B73" w14:textId="77777777" w:rsidTr="00585DDF">
        <w:tc>
          <w:tcPr>
            <w:tcW w:w="879" w:type="dxa"/>
          </w:tcPr>
          <w:p w14:paraId="3D9C965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415FC1" w14:textId="77777777" w:rsidR="00685086" w:rsidRDefault="00685086" w:rsidP="00585DDF">
            <w:r>
              <w:rPr>
                <w:sz w:val="16"/>
                <w:szCs w:val="16"/>
              </w:rPr>
              <w:t>3082</w:t>
            </w:r>
          </w:p>
        </w:tc>
        <w:tc>
          <w:tcPr>
            <w:tcW w:w="517" w:type="dxa"/>
          </w:tcPr>
          <w:p w14:paraId="5603389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9FE68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5ACC4A" w14:textId="77777777" w:rsidR="00685086" w:rsidRDefault="00685086" w:rsidP="00585DDF">
            <w:r>
              <w:rPr>
                <w:sz w:val="16"/>
                <w:szCs w:val="16"/>
              </w:rPr>
              <w:t>Addition of Clause 7.7.8.0 minimum conformance requirements for CSI-RSRQ</w:t>
            </w:r>
          </w:p>
        </w:tc>
        <w:tc>
          <w:tcPr>
            <w:tcW w:w="517" w:type="dxa"/>
          </w:tcPr>
          <w:p w14:paraId="575BFC29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5A375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BCB54A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83C667" w14:textId="77777777" w:rsidR="00685086" w:rsidRDefault="00685086" w:rsidP="00585DDF">
            <w:r>
              <w:rPr>
                <w:sz w:val="16"/>
                <w:szCs w:val="16"/>
              </w:rPr>
              <w:t>R5-241329</w:t>
            </w:r>
          </w:p>
        </w:tc>
        <w:tc>
          <w:tcPr>
            <w:tcW w:w="1597" w:type="dxa"/>
          </w:tcPr>
          <w:p w14:paraId="0E5F3430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561D5F3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559B42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620794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A934BA3" w14:textId="77777777" w:rsidTr="00585DDF">
        <w:tc>
          <w:tcPr>
            <w:tcW w:w="879" w:type="dxa"/>
          </w:tcPr>
          <w:p w14:paraId="5091DDF1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6FC475D" w14:textId="77777777" w:rsidR="00685086" w:rsidRDefault="00685086" w:rsidP="00585DDF"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 w14:paraId="174A61FA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9D6739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8DC06A" w14:textId="77777777" w:rsidR="00685086" w:rsidRDefault="00685086" w:rsidP="00585DDF">
            <w:r>
              <w:rPr>
                <w:sz w:val="16"/>
                <w:szCs w:val="16"/>
              </w:rPr>
              <w:t>Addition of SA intra-frequency measurement accuracy with FR2 serving cell and FR2 target cell test case 7.7.8.1</w:t>
            </w:r>
          </w:p>
        </w:tc>
        <w:tc>
          <w:tcPr>
            <w:tcW w:w="517" w:type="dxa"/>
          </w:tcPr>
          <w:p w14:paraId="591B59A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4B4FE3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446BD7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E9EFAC" w14:textId="77777777" w:rsidR="00685086" w:rsidRDefault="00685086" w:rsidP="00585DDF">
            <w:r>
              <w:rPr>
                <w:sz w:val="16"/>
                <w:szCs w:val="16"/>
              </w:rPr>
              <w:t>R5-241330</w:t>
            </w:r>
          </w:p>
        </w:tc>
        <w:tc>
          <w:tcPr>
            <w:tcW w:w="1597" w:type="dxa"/>
          </w:tcPr>
          <w:p w14:paraId="699C67C8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0465CBE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660ACE2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D5150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3E5F57FA" w14:textId="77777777" w:rsidTr="00585DDF">
        <w:tc>
          <w:tcPr>
            <w:tcW w:w="879" w:type="dxa"/>
          </w:tcPr>
          <w:p w14:paraId="6FC96D4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712391" w14:textId="77777777" w:rsidR="00685086" w:rsidRDefault="00685086" w:rsidP="00585DDF"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 w14:paraId="186E3A22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B8F6A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DA54E1" w14:textId="77777777" w:rsidR="00685086" w:rsidRDefault="00685086" w:rsidP="00585DDF">
            <w:r>
              <w:rPr>
                <w:sz w:val="16"/>
                <w:szCs w:val="16"/>
              </w:rPr>
              <w:t>Addition of SA inter-frequency measurement accuracy with FR2 serving cell and FR2 TDD target cell test case 7.7.8.2</w:t>
            </w:r>
          </w:p>
        </w:tc>
        <w:tc>
          <w:tcPr>
            <w:tcW w:w="517" w:type="dxa"/>
          </w:tcPr>
          <w:p w14:paraId="6BF7262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7EE3DC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F82BF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BC642D" w14:textId="77777777" w:rsidR="00685086" w:rsidRDefault="00685086" w:rsidP="00585DDF">
            <w:r>
              <w:rPr>
                <w:sz w:val="16"/>
                <w:szCs w:val="16"/>
              </w:rPr>
              <w:t>R5-241331</w:t>
            </w:r>
          </w:p>
        </w:tc>
        <w:tc>
          <w:tcPr>
            <w:tcW w:w="1597" w:type="dxa"/>
          </w:tcPr>
          <w:p w14:paraId="325BCEF7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71FB18D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65EB1D3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CC297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4782884E" w14:textId="77777777" w:rsidTr="00585DDF">
        <w:tc>
          <w:tcPr>
            <w:tcW w:w="879" w:type="dxa"/>
          </w:tcPr>
          <w:p w14:paraId="6ABEEFE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075CB2" w14:textId="77777777" w:rsidR="00685086" w:rsidRDefault="00685086" w:rsidP="00585DDF"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 w14:paraId="477BED55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4CB975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3A6B4" w14:textId="77777777" w:rsidR="00685086" w:rsidRDefault="00685086" w:rsidP="00585DDF">
            <w:r>
              <w:rPr>
                <w:sz w:val="16"/>
                <w:szCs w:val="16"/>
              </w:rPr>
              <w:t>Addition of Clause 7.7.9.0 minimum conformance requirements for CSI-SINR</w:t>
            </w:r>
          </w:p>
        </w:tc>
        <w:tc>
          <w:tcPr>
            <w:tcW w:w="517" w:type="dxa"/>
          </w:tcPr>
          <w:p w14:paraId="19CF222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5D248E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5029E3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63BC2F" w14:textId="77777777" w:rsidR="00685086" w:rsidRDefault="00685086" w:rsidP="00585DDF">
            <w:r>
              <w:rPr>
                <w:sz w:val="16"/>
                <w:szCs w:val="16"/>
              </w:rPr>
              <w:t>R5-241332</w:t>
            </w:r>
          </w:p>
        </w:tc>
        <w:tc>
          <w:tcPr>
            <w:tcW w:w="1597" w:type="dxa"/>
          </w:tcPr>
          <w:p w14:paraId="2537454C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6A2F94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8B018BC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B1A13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7F079F9C" w14:textId="77777777" w:rsidTr="00585DDF">
        <w:tc>
          <w:tcPr>
            <w:tcW w:w="879" w:type="dxa"/>
          </w:tcPr>
          <w:p w14:paraId="75B4038E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5F95C05" w14:textId="77777777" w:rsidR="00685086" w:rsidRDefault="00685086" w:rsidP="00585DDF"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 w14:paraId="1A4BE1FE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298D4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1D21D4" w14:textId="77777777" w:rsidR="00685086" w:rsidRDefault="00685086" w:rsidP="00585DDF">
            <w:r>
              <w:rPr>
                <w:sz w:val="16"/>
                <w:szCs w:val="16"/>
              </w:rPr>
              <w:t>Addition of SA intra-frequency case measurement accuracy with FR2 serving cell and FR2 target cell test case 7.7.9.1</w:t>
            </w:r>
          </w:p>
        </w:tc>
        <w:tc>
          <w:tcPr>
            <w:tcW w:w="517" w:type="dxa"/>
          </w:tcPr>
          <w:p w14:paraId="25A77771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DF116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3693F6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D71C54" w14:textId="77777777" w:rsidR="00685086" w:rsidRDefault="00685086" w:rsidP="00585DDF">
            <w:r>
              <w:rPr>
                <w:sz w:val="16"/>
                <w:szCs w:val="16"/>
              </w:rPr>
              <w:t>R5-241333</w:t>
            </w:r>
          </w:p>
        </w:tc>
        <w:tc>
          <w:tcPr>
            <w:tcW w:w="1597" w:type="dxa"/>
          </w:tcPr>
          <w:p w14:paraId="2966CC2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7B30E4B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B38456F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CCACA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164E2FC8" w14:textId="77777777" w:rsidTr="00585DDF">
        <w:tc>
          <w:tcPr>
            <w:tcW w:w="879" w:type="dxa"/>
          </w:tcPr>
          <w:p w14:paraId="62831EED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4662A8" w14:textId="77777777" w:rsidR="00685086" w:rsidRDefault="00685086" w:rsidP="00585DDF">
            <w:r>
              <w:rPr>
                <w:sz w:val="16"/>
                <w:szCs w:val="16"/>
              </w:rPr>
              <w:t>3087</w:t>
            </w:r>
          </w:p>
        </w:tc>
        <w:tc>
          <w:tcPr>
            <w:tcW w:w="517" w:type="dxa"/>
          </w:tcPr>
          <w:p w14:paraId="3643AAD6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FDAB7B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A8826D" w14:textId="77777777" w:rsidR="00685086" w:rsidRDefault="00685086" w:rsidP="00585DDF">
            <w:r>
              <w:rPr>
                <w:sz w:val="16"/>
                <w:szCs w:val="16"/>
              </w:rPr>
              <w:t>Addition of SA inter-frequency measurement accuracy with FR2 serving cell and FR2 TDD target cell test case 7.7.9.2</w:t>
            </w:r>
          </w:p>
        </w:tc>
        <w:tc>
          <w:tcPr>
            <w:tcW w:w="517" w:type="dxa"/>
          </w:tcPr>
          <w:p w14:paraId="7DA042EC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441D6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CE6A02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C5C291" w14:textId="77777777" w:rsidR="00685086" w:rsidRDefault="00685086" w:rsidP="00585DDF">
            <w:r>
              <w:rPr>
                <w:sz w:val="16"/>
                <w:szCs w:val="16"/>
              </w:rPr>
              <w:t>R5-241831</w:t>
            </w:r>
          </w:p>
        </w:tc>
        <w:tc>
          <w:tcPr>
            <w:tcW w:w="1597" w:type="dxa"/>
          </w:tcPr>
          <w:p w14:paraId="51C60779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5197BC8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2DAE84C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29311F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5121B32" w14:textId="77777777" w:rsidTr="00585DDF">
        <w:tc>
          <w:tcPr>
            <w:tcW w:w="879" w:type="dxa"/>
          </w:tcPr>
          <w:p w14:paraId="508BC400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CEB249F" w14:textId="77777777" w:rsidR="00685086" w:rsidRDefault="00685086" w:rsidP="00585DDF">
            <w:r>
              <w:rPr>
                <w:sz w:val="16"/>
                <w:szCs w:val="16"/>
              </w:rPr>
              <w:t>3088</w:t>
            </w:r>
          </w:p>
        </w:tc>
        <w:tc>
          <w:tcPr>
            <w:tcW w:w="517" w:type="dxa"/>
          </w:tcPr>
          <w:p w14:paraId="03E89B77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A0E473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68B670" w14:textId="77777777" w:rsidR="00685086" w:rsidRDefault="00685086" w:rsidP="00585DDF">
            <w:r>
              <w:rPr>
                <w:sz w:val="16"/>
                <w:szCs w:val="16"/>
              </w:rPr>
              <w:t>Addition of test cases 4.5.9.1, 5.5.6.3.1, and 5.5.6.4.1 to Annex E</w:t>
            </w:r>
          </w:p>
        </w:tc>
        <w:tc>
          <w:tcPr>
            <w:tcW w:w="517" w:type="dxa"/>
          </w:tcPr>
          <w:p w14:paraId="7C2BDC66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B31CAE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602125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E44B6E" w14:textId="77777777" w:rsidR="00685086" w:rsidRDefault="00685086" w:rsidP="00585DDF">
            <w:r>
              <w:rPr>
                <w:sz w:val="16"/>
                <w:szCs w:val="16"/>
              </w:rPr>
              <w:t>R5-241335</w:t>
            </w:r>
          </w:p>
        </w:tc>
        <w:tc>
          <w:tcPr>
            <w:tcW w:w="1597" w:type="dxa"/>
          </w:tcPr>
          <w:p w14:paraId="2A2E7D46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88B6C0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1BD7D92A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2EBF0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94B18F2" w14:textId="77777777" w:rsidTr="00585DDF">
        <w:tc>
          <w:tcPr>
            <w:tcW w:w="879" w:type="dxa"/>
          </w:tcPr>
          <w:p w14:paraId="02AA322C" w14:textId="77777777" w:rsidR="00685086" w:rsidRDefault="00685086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6536FC4" w14:textId="77777777" w:rsidR="00685086" w:rsidRDefault="00685086" w:rsidP="00585DDF">
            <w:r>
              <w:rPr>
                <w:sz w:val="16"/>
                <w:szCs w:val="16"/>
              </w:rPr>
              <w:t>3089</w:t>
            </w:r>
          </w:p>
        </w:tc>
        <w:tc>
          <w:tcPr>
            <w:tcW w:w="517" w:type="dxa"/>
          </w:tcPr>
          <w:p w14:paraId="59F38B5E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368BD5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9F5FCB" w14:textId="77777777" w:rsidR="00685086" w:rsidRDefault="00685086" w:rsidP="00585DDF">
            <w:r>
              <w:rPr>
                <w:sz w:val="16"/>
                <w:szCs w:val="16"/>
              </w:rPr>
              <w:t>Addition of test cases 4.5.9.1, 5.5.6.3.1, and 5.5.6.4.1 to Annex F</w:t>
            </w:r>
          </w:p>
        </w:tc>
        <w:tc>
          <w:tcPr>
            <w:tcW w:w="517" w:type="dxa"/>
          </w:tcPr>
          <w:p w14:paraId="6F2ABA7F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418C7A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B7055A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553026" w14:textId="77777777" w:rsidR="00685086" w:rsidRDefault="00685086" w:rsidP="00585DDF">
            <w:r>
              <w:rPr>
                <w:sz w:val="16"/>
                <w:szCs w:val="16"/>
              </w:rPr>
              <w:t>R5-241893</w:t>
            </w:r>
          </w:p>
        </w:tc>
        <w:tc>
          <w:tcPr>
            <w:tcW w:w="1597" w:type="dxa"/>
          </w:tcPr>
          <w:p w14:paraId="05251593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AB94DDD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31ED109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A2740D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6C8F1029" w14:textId="77777777" w:rsidTr="00585DDF">
        <w:tc>
          <w:tcPr>
            <w:tcW w:w="879" w:type="dxa"/>
          </w:tcPr>
          <w:p w14:paraId="0108F06F" w14:textId="77777777" w:rsidR="00685086" w:rsidRDefault="00685086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EFC70BF" w14:textId="77777777" w:rsidR="00685086" w:rsidRDefault="00685086" w:rsidP="00585DDF">
            <w:r>
              <w:rPr>
                <w:sz w:val="16"/>
                <w:szCs w:val="16"/>
              </w:rPr>
              <w:t>0699</w:t>
            </w:r>
          </w:p>
        </w:tc>
        <w:tc>
          <w:tcPr>
            <w:tcW w:w="517" w:type="dxa"/>
          </w:tcPr>
          <w:p w14:paraId="457E1F7C" w14:textId="77777777" w:rsidR="00685086" w:rsidRDefault="00685086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8AC406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8EC3D6" w14:textId="77777777" w:rsidR="00685086" w:rsidRDefault="00685086" w:rsidP="00585DDF">
            <w:r>
              <w:rPr>
                <w:sz w:val="16"/>
                <w:szCs w:val="16"/>
              </w:rPr>
              <w:t>Addition of TT analysis grouping for test cases 4.5.9.1 to Table 8-1</w:t>
            </w:r>
          </w:p>
        </w:tc>
        <w:tc>
          <w:tcPr>
            <w:tcW w:w="517" w:type="dxa"/>
          </w:tcPr>
          <w:p w14:paraId="2FFBE8A5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18DE2D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105530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A1018E" w14:textId="77777777" w:rsidR="00685086" w:rsidRDefault="00685086" w:rsidP="00585DDF">
            <w:r>
              <w:rPr>
                <w:sz w:val="16"/>
                <w:szCs w:val="16"/>
              </w:rPr>
              <w:t>R5-241337</w:t>
            </w:r>
          </w:p>
        </w:tc>
        <w:tc>
          <w:tcPr>
            <w:tcW w:w="1597" w:type="dxa"/>
          </w:tcPr>
          <w:p w14:paraId="57C58CBC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0B4F491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49174A93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94B276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10B1A364" w14:textId="77777777" w:rsidTr="00585DDF">
        <w:tc>
          <w:tcPr>
            <w:tcW w:w="879" w:type="dxa"/>
          </w:tcPr>
          <w:p w14:paraId="476BF70B" w14:textId="77777777" w:rsidR="00685086" w:rsidRDefault="00685086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3F14E78" w14:textId="77777777" w:rsidR="00685086" w:rsidRDefault="00685086" w:rsidP="00585DDF"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 w14:paraId="2B5C1388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661C41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56A6E8" w14:textId="77777777" w:rsidR="00685086" w:rsidRDefault="00685086" w:rsidP="00585DDF">
            <w:r>
              <w:rPr>
                <w:sz w:val="16"/>
                <w:szCs w:val="16"/>
              </w:rPr>
              <w:t>Addition of TT analysis grouping for test cases 5.5.6.3.1 to Table 8-2</w:t>
            </w:r>
          </w:p>
        </w:tc>
        <w:tc>
          <w:tcPr>
            <w:tcW w:w="517" w:type="dxa"/>
          </w:tcPr>
          <w:p w14:paraId="154DDC17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010E9B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9A4F9D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ED04D0" w14:textId="77777777" w:rsidR="00685086" w:rsidRDefault="00685086" w:rsidP="00585DDF">
            <w:r>
              <w:rPr>
                <w:sz w:val="16"/>
                <w:szCs w:val="16"/>
              </w:rPr>
              <w:t>R5-241894</w:t>
            </w:r>
          </w:p>
        </w:tc>
        <w:tc>
          <w:tcPr>
            <w:tcW w:w="1597" w:type="dxa"/>
          </w:tcPr>
          <w:p w14:paraId="4FDE840A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67C63CD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0D0D8618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DDF94B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  <w:tr w:rsidR="00685086" w14:paraId="2FC5C9F9" w14:textId="77777777" w:rsidTr="00585DDF">
        <w:tc>
          <w:tcPr>
            <w:tcW w:w="879" w:type="dxa"/>
          </w:tcPr>
          <w:p w14:paraId="09D5F173" w14:textId="77777777" w:rsidR="00685086" w:rsidRDefault="00685086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F9C6C24" w14:textId="77777777" w:rsidR="00685086" w:rsidRDefault="00685086" w:rsidP="00585DDF"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 w14:paraId="5EED9717" w14:textId="77777777" w:rsidR="00685086" w:rsidRDefault="00685086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CA2A7D" w14:textId="77777777" w:rsidR="00685086" w:rsidRDefault="00685086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CCF525" w14:textId="77777777" w:rsidR="00685086" w:rsidRDefault="00685086" w:rsidP="00585DDF">
            <w:r>
              <w:rPr>
                <w:sz w:val="16"/>
                <w:szCs w:val="16"/>
              </w:rPr>
              <w:t>Addition of TT analysis grouping for test cases 5.5.6.4.1 to Table 8-2</w:t>
            </w:r>
          </w:p>
        </w:tc>
        <w:tc>
          <w:tcPr>
            <w:tcW w:w="517" w:type="dxa"/>
          </w:tcPr>
          <w:p w14:paraId="52E57052" w14:textId="77777777" w:rsidR="00685086" w:rsidRDefault="00685086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12D893" w14:textId="77777777" w:rsidR="00685086" w:rsidRDefault="00685086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0B50A0" w14:textId="77777777" w:rsidR="00685086" w:rsidRDefault="00685086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20E012" w14:textId="77777777" w:rsidR="00685086" w:rsidRDefault="00685086" w:rsidP="00585DDF">
            <w:r>
              <w:rPr>
                <w:sz w:val="16"/>
                <w:szCs w:val="16"/>
              </w:rPr>
              <w:t>R5-241895</w:t>
            </w:r>
          </w:p>
        </w:tc>
        <w:tc>
          <w:tcPr>
            <w:tcW w:w="1597" w:type="dxa"/>
          </w:tcPr>
          <w:p w14:paraId="4240D321" w14:textId="77777777" w:rsidR="00685086" w:rsidRDefault="00685086" w:rsidP="00585DD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BF0627F" w14:textId="77777777" w:rsidR="00685086" w:rsidRDefault="00685086" w:rsidP="00585DDF">
            <w:r>
              <w:rPr>
                <w:sz w:val="16"/>
                <w:szCs w:val="16"/>
              </w:rPr>
              <w:t>NR_RRM_enh-UEConTest</w:t>
            </w:r>
          </w:p>
        </w:tc>
        <w:tc>
          <w:tcPr>
            <w:tcW w:w="2323" w:type="dxa"/>
          </w:tcPr>
          <w:p w14:paraId="5FFF73E2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0D8575" w14:textId="77777777" w:rsidR="00685086" w:rsidRDefault="00685086" w:rsidP="00585DDF">
            <w:pPr>
              <w:rPr>
                <w:sz w:val="16"/>
                <w:szCs w:val="16"/>
              </w:rPr>
            </w:pPr>
          </w:p>
        </w:tc>
      </w:tr>
    </w:tbl>
    <w:p w14:paraId="51E22195" w14:textId="77777777" w:rsidR="00685086" w:rsidRDefault="00685086" w:rsidP="00685086"/>
    <w:p w14:paraId="6B2F3FF2" w14:textId="77777777" w:rsidR="00685086" w:rsidRDefault="00685086" w:rsidP="00685086"/>
    <w:p w14:paraId="2FDCF647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RP-240179</w:t>
      </w:r>
      <w:r>
        <w:rPr>
          <w:b/>
          <w:i/>
          <w:noProof/>
          <w:sz w:val="28"/>
        </w:rPr>
        <w:fldChar w:fldCharType="end"/>
      </w:r>
    </w:p>
    <w:p w14:paraId="4AE0BE8F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AFB59B4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07AD1B7F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7048718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WIConformance Test Aspects - Protocol enhancements for Mission Critical Services for Rel-16 (MCPTT, MCVideo, MCData) (MCProtoc16_enh2MCPTT_eMCData2-ConTest)</w:t>
      </w:r>
      <w:r>
        <w:rPr>
          <w:rFonts w:ascii="Arial" w:hAnsi="Arial" w:cs="Arial"/>
          <w:b/>
          <w:bCs/>
        </w:rPr>
        <w:fldChar w:fldCharType="end"/>
      </w:r>
    </w:p>
    <w:p w14:paraId="23BF60C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13.2.5</w:t>
      </w:r>
      <w:r>
        <w:rPr>
          <w:rFonts w:ascii="Arial" w:hAnsi="Arial" w:cs="Arial"/>
          <w:b/>
          <w:bCs/>
        </w:rPr>
        <w:fldChar w:fldCharType="end"/>
      </w:r>
    </w:p>
    <w:p w14:paraId="7FF0DA47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F2DF23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167199B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2A4F57D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4E2B9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EC443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01901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02100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2DF3E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F2951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4EB20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C11922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20146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BB2BD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8E16C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0C75F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17060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15E885A5" w14:textId="77777777" w:rsidTr="00585DDF">
        <w:tc>
          <w:tcPr>
            <w:tcW w:w="879" w:type="dxa"/>
          </w:tcPr>
          <w:p w14:paraId="40E8D0E1" w14:textId="77777777" w:rsidR="003539E1" w:rsidRDefault="003539E1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EA22D6B" w14:textId="77777777" w:rsidR="003539E1" w:rsidRDefault="003539E1" w:rsidP="00585DDF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6EB52800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CC88CD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FA9039A" w14:textId="77777777" w:rsidR="003539E1" w:rsidRDefault="003539E1" w:rsidP="00585DDF">
            <w:r>
              <w:rPr>
                <w:sz w:val="16"/>
                <w:szCs w:val="16"/>
              </w:rPr>
              <w:t>Corrections to Table 5.5.3.3.1-3 MCData Resource-lists</w:t>
            </w:r>
          </w:p>
        </w:tc>
        <w:tc>
          <w:tcPr>
            <w:tcW w:w="517" w:type="dxa"/>
          </w:tcPr>
          <w:p w14:paraId="71FC10B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197020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0EF786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EA0BB6" w14:textId="77777777" w:rsidR="003539E1" w:rsidRDefault="003539E1" w:rsidP="00585DDF">
            <w:r>
              <w:rPr>
                <w:sz w:val="16"/>
                <w:szCs w:val="16"/>
              </w:rPr>
              <w:t>R5-240897</w:t>
            </w:r>
          </w:p>
        </w:tc>
        <w:tc>
          <w:tcPr>
            <w:tcW w:w="1597" w:type="dxa"/>
          </w:tcPr>
          <w:p w14:paraId="76D02339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29E4474E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35905015" w14:textId="77777777" w:rsidR="003539E1" w:rsidRDefault="003539E1" w:rsidP="00585DDF">
            <w:r>
              <w:rPr>
                <w:sz w:val="16"/>
                <w:szCs w:val="16"/>
              </w:rPr>
              <w:t>5.5.3.3</w:t>
            </w:r>
          </w:p>
        </w:tc>
        <w:tc>
          <w:tcPr>
            <w:tcW w:w="998" w:type="dxa"/>
          </w:tcPr>
          <w:p w14:paraId="7C5CF9C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B0CAE57" w14:textId="77777777" w:rsidTr="00585DDF">
        <w:tc>
          <w:tcPr>
            <w:tcW w:w="879" w:type="dxa"/>
          </w:tcPr>
          <w:p w14:paraId="145BBFC5" w14:textId="77777777" w:rsidR="003539E1" w:rsidRDefault="003539E1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ED89E38" w14:textId="77777777" w:rsidR="003539E1" w:rsidRDefault="003539E1" w:rsidP="00585DDF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773A7FE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4A2F58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06F5D9" w14:textId="77777777" w:rsidR="003539E1" w:rsidRDefault="003539E1" w:rsidP="00585DDF">
            <w:r>
              <w:rPr>
                <w:sz w:val="16"/>
                <w:szCs w:val="16"/>
              </w:rPr>
              <w:t>Addition of Location-info for MCData</w:t>
            </w:r>
          </w:p>
        </w:tc>
        <w:tc>
          <w:tcPr>
            <w:tcW w:w="517" w:type="dxa"/>
          </w:tcPr>
          <w:p w14:paraId="4512461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18E741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B6C9A3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64A4D2" w14:textId="77777777" w:rsidR="003539E1" w:rsidRDefault="003539E1" w:rsidP="00585DDF">
            <w:r>
              <w:rPr>
                <w:sz w:val="16"/>
                <w:szCs w:val="16"/>
              </w:rPr>
              <w:t>R5-240898</w:t>
            </w:r>
          </w:p>
        </w:tc>
        <w:tc>
          <w:tcPr>
            <w:tcW w:w="1597" w:type="dxa"/>
          </w:tcPr>
          <w:p w14:paraId="0013BD5F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0549804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18589544" w14:textId="77777777" w:rsidR="003539E1" w:rsidRDefault="003539E1" w:rsidP="00585DDF">
            <w:r>
              <w:rPr>
                <w:sz w:val="16"/>
                <w:szCs w:val="16"/>
              </w:rPr>
              <w:t>5.5.3.4</w:t>
            </w:r>
          </w:p>
        </w:tc>
        <w:tc>
          <w:tcPr>
            <w:tcW w:w="998" w:type="dxa"/>
          </w:tcPr>
          <w:p w14:paraId="1963219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D4CFF39" w14:textId="77777777" w:rsidTr="00585DDF">
        <w:tc>
          <w:tcPr>
            <w:tcW w:w="879" w:type="dxa"/>
          </w:tcPr>
          <w:p w14:paraId="0088F307" w14:textId="77777777" w:rsidR="003539E1" w:rsidRDefault="003539E1" w:rsidP="00585DDF">
            <w:r>
              <w:rPr>
                <w:sz w:val="16"/>
                <w:szCs w:val="16"/>
              </w:rPr>
              <w:t>36.579-4</w:t>
            </w:r>
          </w:p>
        </w:tc>
        <w:tc>
          <w:tcPr>
            <w:tcW w:w="637" w:type="dxa"/>
          </w:tcPr>
          <w:p w14:paraId="20E01666" w14:textId="77777777" w:rsidR="003539E1" w:rsidRDefault="003539E1" w:rsidP="00585DDF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4FC819F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983257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BD01875" w14:textId="77777777" w:rsidR="003539E1" w:rsidRDefault="003539E1" w:rsidP="00585DDF">
            <w:r>
              <w:rPr>
                <w:sz w:val="16"/>
                <w:szCs w:val="16"/>
              </w:rPr>
              <w:t>Addition of applicability for new Rel-16 test cases</w:t>
            </w:r>
          </w:p>
        </w:tc>
        <w:tc>
          <w:tcPr>
            <w:tcW w:w="517" w:type="dxa"/>
          </w:tcPr>
          <w:p w14:paraId="09472D1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91350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D869CA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33D203" w14:textId="77777777" w:rsidR="003539E1" w:rsidRDefault="003539E1" w:rsidP="00585DDF">
            <w:r>
              <w:rPr>
                <w:sz w:val="16"/>
                <w:szCs w:val="16"/>
              </w:rPr>
              <w:t>R5-241685</w:t>
            </w:r>
          </w:p>
        </w:tc>
        <w:tc>
          <w:tcPr>
            <w:tcW w:w="1597" w:type="dxa"/>
          </w:tcPr>
          <w:p w14:paraId="7F0C8AC9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F354F16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5B27C17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355D6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FF70F7D" w14:textId="77777777" w:rsidTr="00585DDF">
        <w:tc>
          <w:tcPr>
            <w:tcW w:w="879" w:type="dxa"/>
          </w:tcPr>
          <w:p w14:paraId="6DE8207F" w14:textId="77777777" w:rsidR="003539E1" w:rsidRDefault="003539E1" w:rsidP="00585DDF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7D338C76" w14:textId="77777777" w:rsidR="003539E1" w:rsidRDefault="003539E1" w:rsidP="00585DDF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3DA09376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45F4CD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CD3BA2" w14:textId="77777777" w:rsidR="003539E1" w:rsidRDefault="003539E1" w:rsidP="00585DDF">
            <w:r>
              <w:rPr>
                <w:sz w:val="16"/>
                <w:szCs w:val="16"/>
              </w:rPr>
              <w:t>Addition of new PIXITs for REL-16 TCs</w:t>
            </w:r>
          </w:p>
        </w:tc>
        <w:tc>
          <w:tcPr>
            <w:tcW w:w="517" w:type="dxa"/>
          </w:tcPr>
          <w:p w14:paraId="4E7583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449FED" w14:textId="77777777" w:rsidR="003539E1" w:rsidRDefault="003539E1" w:rsidP="00585DD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CB8099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539135" w14:textId="77777777" w:rsidR="003539E1" w:rsidRDefault="003539E1" w:rsidP="00585DDF">
            <w:r>
              <w:rPr>
                <w:sz w:val="16"/>
                <w:szCs w:val="16"/>
              </w:rPr>
              <w:t>R5-241686</w:t>
            </w:r>
          </w:p>
        </w:tc>
        <w:tc>
          <w:tcPr>
            <w:tcW w:w="1597" w:type="dxa"/>
          </w:tcPr>
          <w:p w14:paraId="2FF68B6D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204FA107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9E1478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1286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DD8E334" w14:textId="77777777" w:rsidTr="00585DDF">
        <w:tc>
          <w:tcPr>
            <w:tcW w:w="879" w:type="dxa"/>
          </w:tcPr>
          <w:p w14:paraId="741A3115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2BD9EA71" w14:textId="77777777" w:rsidR="003539E1" w:rsidRDefault="003539E1" w:rsidP="00585DDF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14:paraId="6203B59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5B033B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97B4F2" w14:textId="77777777" w:rsidR="003539E1" w:rsidRDefault="003539E1" w:rsidP="00585DDF">
            <w:r>
              <w:rPr>
                <w:sz w:val="16"/>
                <w:szCs w:val="16"/>
              </w:rPr>
              <w:t>Correction of testcase 6.7.3</w:t>
            </w:r>
          </w:p>
        </w:tc>
        <w:tc>
          <w:tcPr>
            <w:tcW w:w="517" w:type="dxa"/>
          </w:tcPr>
          <w:p w14:paraId="7805587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FC20C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D6400B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7CCC84" w14:textId="77777777" w:rsidR="003539E1" w:rsidRDefault="003539E1" w:rsidP="00585DDF">
            <w:r>
              <w:rPr>
                <w:sz w:val="16"/>
                <w:szCs w:val="16"/>
              </w:rPr>
              <w:t>R5-240528</w:t>
            </w:r>
          </w:p>
        </w:tc>
        <w:tc>
          <w:tcPr>
            <w:tcW w:w="1597" w:type="dxa"/>
          </w:tcPr>
          <w:p w14:paraId="2EBED03A" w14:textId="77777777" w:rsidR="003539E1" w:rsidRDefault="003539E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947069A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64D5315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D39A7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82CB3F1" w14:textId="77777777" w:rsidTr="00585DDF">
        <w:tc>
          <w:tcPr>
            <w:tcW w:w="879" w:type="dxa"/>
          </w:tcPr>
          <w:p w14:paraId="549108EC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5B102711" w14:textId="77777777" w:rsidR="003539E1" w:rsidRDefault="003539E1" w:rsidP="00585DDF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15B78F25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B3B5C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2105BF" w14:textId="77777777" w:rsidR="003539E1" w:rsidRDefault="003539E1" w:rsidP="00585DDF">
            <w:r>
              <w:rPr>
                <w:sz w:val="16"/>
                <w:szCs w:val="16"/>
              </w:rPr>
              <w:t>Addition of new TC 6.5.2 One-to-server video push call CO</w:t>
            </w:r>
          </w:p>
        </w:tc>
        <w:tc>
          <w:tcPr>
            <w:tcW w:w="517" w:type="dxa"/>
          </w:tcPr>
          <w:p w14:paraId="0FE65B9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5546BE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9879D0C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A0ADC6" w14:textId="77777777" w:rsidR="003539E1" w:rsidRDefault="003539E1" w:rsidP="00585DDF">
            <w:r>
              <w:rPr>
                <w:sz w:val="16"/>
                <w:szCs w:val="16"/>
              </w:rPr>
              <w:t>R5-241596</w:t>
            </w:r>
          </w:p>
        </w:tc>
        <w:tc>
          <w:tcPr>
            <w:tcW w:w="1597" w:type="dxa"/>
          </w:tcPr>
          <w:p w14:paraId="19376BA9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E29E711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8926B9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374A5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4F62ED9D" w14:textId="77777777" w:rsidTr="00585DDF">
        <w:tc>
          <w:tcPr>
            <w:tcW w:w="879" w:type="dxa"/>
          </w:tcPr>
          <w:p w14:paraId="55FFFC71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5884575C" w14:textId="77777777" w:rsidR="003539E1" w:rsidRDefault="003539E1" w:rsidP="00585DDF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68185C3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972E49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D75AC0" w14:textId="77777777" w:rsidR="003539E1" w:rsidRDefault="003539E1" w:rsidP="00585DDF">
            <w:r>
              <w:rPr>
                <w:sz w:val="16"/>
                <w:szCs w:val="16"/>
              </w:rPr>
              <w:t>Addition of new TC 6.9.1 Location Information Request</w:t>
            </w:r>
          </w:p>
        </w:tc>
        <w:tc>
          <w:tcPr>
            <w:tcW w:w="517" w:type="dxa"/>
          </w:tcPr>
          <w:p w14:paraId="6BC11C0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C9BFE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DD957A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05AA72" w14:textId="77777777" w:rsidR="003539E1" w:rsidRDefault="003539E1" w:rsidP="00585DDF">
            <w:r>
              <w:rPr>
                <w:sz w:val="16"/>
                <w:szCs w:val="16"/>
              </w:rPr>
              <w:t>R5-240909</w:t>
            </w:r>
          </w:p>
        </w:tc>
        <w:tc>
          <w:tcPr>
            <w:tcW w:w="1597" w:type="dxa"/>
          </w:tcPr>
          <w:p w14:paraId="7268912E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309693A3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1BAAACDC" w14:textId="77777777" w:rsidR="003539E1" w:rsidRDefault="003539E1" w:rsidP="00585DDF">
            <w:r>
              <w:rPr>
                <w:sz w:val="16"/>
                <w:szCs w:val="16"/>
              </w:rPr>
              <w:t>6.9, 6.9.1</w:t>
            </w:r>
          </w:p>
        </w:tc>
        <w:tc>
          <w:tcPr>
            <w:tcW w:w="998" w:type="dxa"/>
          </w:tcPr>
          <w:p w14:paraId="7DB622D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E595CFE" w14:textId="77777777" w:rsidTr="00585DDF">
        <w:tc>
          <w:tcPr>
            <w:tcW w:w="879" w:type="dxa"/>
          </w:tcPr>
          <w:p w14:paraId="21428EB5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11697419" w14:textId="77777777" w:rsidR="003539E1" w:rsidRDefault="003539E1" w:rsidP="00585DDF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15979B5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2FB557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4CCF27" w14:textId="77777777" w:rsidR="003539E1" w:rsidRDefault="003539E1" w:rsidP="00585DDF">
            <w:r>
              <w:rPr>
                <w:sz w:val="16"/>
                <w:szCs w:val="16"/>
              </w:rPr>
              <w:t>Addition of new TC 6.9.2 Report triggering</w:t>
            </w:r>
          </w:p>
        </w:tc>
        <w:tc>
          <w:tcPr>
            <w:tcW w:w="517" w:type="dxa"/>
          </w:tcPr>
          <w:p w14:paraId="4EB3F17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279EE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94C7F4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BC464C" w14:textId="77777777" w:rsidR="003539E1" w:rsidRDefault="003539E1" w:rsidP="00585DDF">
            <w:r>
              <w:rPr>
                <w:sz w:val="16"/>
                <w:szCs w:val="16"/>
              </w:rPr>
              <w:t>R5-240910</w:t>
            </w:r>
          </w:p>
        </w:tc>
        <w:tc>
          <w:tcPr>
            <w:tcW w:w="1597" w:type="dxa"/>
          </w:tcPr>
          <w:p w14:paraId="5FE1BA95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1BFD253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66F49F14" w14:textId="77777777" w:rsidR="003539E1" w:rsidRDefault="003539E1" w:rsidP="00585DDF">
            <w:r>
              <w:rPr>
                <w:sz w:val="16"/>
                <w:szCs w:val="16"/>
              </w:rPr>
              <w:t>6.9.2</w:t>
            </w:r>
          </w:p>
        </w:tc>
        <w:tc>
          <w:tcPr>
            <w:tcW w:w="998" w:type="dxa"/>
          </w:tcPr>
          <w:p w14:paraId="5187B5E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1F18ADD" w14:textId="77777777" w:rsidTr="00585DDF">
        <w:tc>
          <w:tcPr>
            <w:tcW w:w="879" w:type="dxa"/>
          </w:tcPr>
          <w:p w14:paraId="25515777" w14:textId="77777777" w:rsidR="003539E1" w:rsidRDefault="003539E1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3C9525E1" w14:textId="77777777" w:rsidR="003539E1" w:rsidRDefault="003539E1" w:rsidP="00585DDF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40DB04A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4F35D1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D06C04" w14:textId="77777777" w:rsidR="003539E1" w:rsidRDefault="003539E1" w:rsidP="00585DDF">
            <w:r>
              <w:rPr>
                <w:sz w:val="16"/>
                <w:szCs w:val="16"/>
              </w:rPr>
              <w:t>Addition of new TC 6.1.1.14 Re-join</w:t>
            </w:r>
          </w:p>
        </w:tc>
        <w:tc>
          <w:tcPr>
            <w:tcW w:w="517" w:type="dxa"/>
          </w:tcPr>
          <w:p w14:paraId="20CCAE2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283DB" w14:textId="77777777" w:rsidR="003539E1" w:rsidRDefault="003539E1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DC9596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778D06" w14:textId="77777777" w:rsidR="003539E1" w:rsidRDefault="003539E1" w:rsidP="00585DDF">
            <w:r>
              <w:rPr>
                <w:sz w:val="16"/>
                <w:szCs w:val="16"/>
              </w:rPr>
              <w:t>R5-241595</w:t>
            </w:r>
          </w:p>
        </w:tc>
        <w:tc>
          <w:tcPr>
            <w:tcW w:w="1597" w:type="dxa"/>
          </w:tcPr>
          <w:p w14:paraId="7569F977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7D9445B5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3C433E25" w14:textId="77777777" w:rsidR="003539E1" w:rsidRDefault="003539E1" w:rsidP="00585DDF">
            <w:r>
              <w:rPr>
                <w:sz w:val="16"/>
                <w:szCs w:val="16"/>
              </w:rPr>
              <w:t>6.1.1.14</w:t>
            </w:r>
          </w:p>
        </w:tc>
        <w:tc>
          <w:tcPr>
            <w:tcW w:w="998" w:type="dxa"/>
          </w:tcPr>
          <w:p w14:paraId="7AB3E1FC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9DEFB7D" w14:textId="77777777" w:rsidTr="00585DDF">
        <w:tc>
          <w:tcPr>
            <w:tcW w:w="879" w:type="dxa"/>
          </w:tcPr>
          <w:p w14:paraId="0A69261E" w14:textId="77777777" w:rsidR="003539E1" w:rsidRDefault="003539E1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7EE7FA9A" w14:textId="77777777" w:rsidR="003539E1" w:rsidRDefault="003539E1" w:rsidP="00585DDF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2485DE8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B5DEBE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2EFDBB" w14:textId="77777777" w:rsidR="003539E1" w:rsidRDefault="003539E1" w:rsidP="00585DDF">
            <w:r>
              <w:rPr>
                <w:sz w:val="16"/>
                <w:szCs w:val="16"/>
              </w:rPr>
              <w:t>Addition of new TC 6.4.1 Emergency Alert CO</w:t>
            </w:r>
          </w:p>
        </w:tc>
        <w:tc>
          <w:tcPr>
            <w:tcW w:w="517" w:type="dxa"/>
          </w:tcPr>
          <w:p w14:paraId="3FC8DF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34FE4A" w14:textId="77777777" w:rsidR="003539E1" w:rsidRDefault="003539E1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440C1D1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C5151C" w14:textId="77777777" w:rsidR="003539E1" w:rsidRDefault="003539E1" w:rsidP="00585DDF">
            <w:r>
              <w:rPr>
                <w:sz w:val="16"/>
                <w:szCs w:val="16"/>
              </w:rPr>
              <w:t>R5-241593</w:t>
            </w:r>
          </w:p>
        </w:tc>
        <w:tc>
          <w:tcPr>
            <w:tcW w:w="1597" w:type="dxa"/>
          </w:tcPr>
          <w:p w14:paraId="66C7A285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13B2AFDF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4911B28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FB184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95280D1" w14:textId="77777777" w:rsidTr="00585DDF">
        <w:tc>
          <w:tcPr>
            <w:tcW w:w="879" w:type="dxa"/>
          </w:tcPr>
          <w:p w14:paraId="6A62BDE1" w14:textId="77777777" w:rsidR="003539E1" w:rsidRDefault="003539E1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691B47EA" w14:textId="77777777" w:rsidR="003539E1" w:rsidRDefault="003539E1" w:rsidP="00585DDF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56A2BA6B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D66F9E" w14:textId="77777777" w:rsidR="003539E1" w:rsidRDefault="003539E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C84C496" w14:textId="77777777" w:rsidR="003539E1" w:rsidRDefault="003539E1" w:rsidP="00585DDF">
            <w:r>
              <w:rPr>
                <w:sz w:val="16"/>
                <w:szCs w:val="16"/>
              </w:rPr>
              <w:t>Addition of new TC 6.4.2 Emergency Alert CT</w:t>
            </w:r>
          </w:p>
        </w:tc>
        <w:tc>
          <w:tcPr>
            <w:tcW w:w="517" w:type="dxa"/>
          </w:tcPr>
          <w:p w14:paraId="7C766D3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48655D" w14:textId="77777777" w:rsidR="003539E1" w:rsidRDefault="003539E1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02659C3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25E3DD" w14:textId="77777777" w:rsidR="003539E1" w:rsidRDefault="003539E1" w:rsidP="00585DDF">
            <w:r>
              <w:rPr>
                <w:sz w:val="16"/>
                <w:szCs w:val="16"/>
              </w:rPr>
              <w:t>R5-241594</w:t>
            </w:r>
          </w:p>
        </w:tc>
        <w:tc>
          <w:tcPr>
            <w:tcW w:w="1597" w:type="dxa"/>
          </w:tcPr>
          <w:p w14:paraId="3BA34385" w14:textId="77777777" w:rsidR="003539E1" w:rsidRDefault="003539E1" w:rsidP="00585DDF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</w:tcPr>
          <w:p w14:paraId="01621292" w14:textId="77777777" w:rsidR="003539E1" w:rsidRDefault="003539E1" w:rsidP="00585DDF">
            <w:r>
              <w:rPr>
                <w:sz w:val="16"/>
                <w:szCs w:val="16"/>
              </w:rPr>
              <w:t>MCProtoc16_enh2MCPTT_eMCData2-ConTest</w:t>
            </w:r>
          </w:p>
        </w:tc>
        <w:tc>
          <w:tcPr>
            <w:tcW w:w="2323" w:type="dxa"/>
          </w:tcPr>
          <w:p w14:paraId="2A6F28EE" w14:textId="77777777" w:rsidR="003539E1" w:rsidRDefault="003539E1" w:rsidP="00585DDF">
            <w:r>
              <w:rPr>
                <w:sz w:val="16"/>
                <w:szCs w:val="16"/>
              </w:rPr>
              <w:t>2, 6.4.2</w:t>
            </w:r>
          </w:p>
        </w:tc>
        <w:tc>
          <w:tcPr>
            <w:tcW w:w="998" w:type="dxa"/>
          </w:tcPr>
          <w:p w14:paraId="05820DA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D24BC84" w14:textId="77777777" w:rsidR="003539E1" w:rsidRDefault="003539E1" w:rsidP="003539E1"/>
    <w:p w14:paraId="1D5E4DCF" w14:textId="77777777" w:rsidR="009A3C4A" w:rsidRDefault="009A3C4A" w:rsidP="009A3C4A"/>
    <w:p w14:paraId="45DBC9BA" w14:textId="77777777" w:rsidR="009A3C4A" w:rsidRPr="004F572C" w:rsidRDefault="009A3C4A" w:rsidP="009A3C4A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3</w:t>
      </w:r>
      <w:r>
        <w:rPr>
          <w:lang w:val="en-US"/>
        </w:rPr>
        <w:tab/>
      </w:r>
      <w:r w:rsidRPr="004F572C">
        <w:rPr>
          <w:lang w:val="en-US"/>
        </w:rPr>
        <w:t>Open Rel-1</w:t>
      </w:r>
      <w:r>
        <w:rPr>
          <w:lang w:val="en-US"/>
        </w:rPr>
        <w:t>7 W</w:t>
      </w:r>
      <w:r w:rsidRPr="004F572C">
        <w:rPr>
          <w:lang w:val="en-US"/>
        </w:rPr>
        <w:t>Is</w:t>
      </w:r>
    </w:p>
    <w:p w14:paraId="1BD6C202" w14:textId="77777777" w:rsidR="009A3C4A" w:rsidRDefault="009A3C4A" w:rsidP="009A3C4A"/>
    <w:p w14:paraId="733024FB" w14:textId="77777777" w:rsidR="00B94682" w:rsidRPr="00917427" w:rsidRDefault="00B94682" w:rsidP="00B9468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RP-240180</w:t>
      </w:r>
      <w:r>
        <w:rPr>
          <w:b/>
          <w:i/>
          <w:noProof/>
          <w:sz w:val="28"/>
        </w:rPr>
        <w:fldChar w:fldCharType="end"/>
      </w:r>
    </w:p>
    <w:p w14:paraId="1907AA92" w14:textId="77777777" w:rsidR="00B94682" w:rsidRPr="00784730" w:rsidRDefault="00B94682" w:rsidP="00B94682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6276068" w14:textId="77777777" w:rsidR="00B94682" w:rsidRPr="00050554" w:rsidRDefault="00B94682" w:rsidP="00B94682">
      <w:pPr>
        <w:rPr>
          <w:rFonts w:ascii="Arial" w:hAnsi="Arial" w:cs="Arial"/>
          <w:b/>
          <w:bCs/>
          <w:lang w:val="en-US"/>
        </w:rPr>
      </w:pPr>
    </w:p>
    <w:p w14:paraId="3FAA468E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2618816" w14:textId="77777777" w:rsidR="00B94682" w:rsidRPr="00E145B1" w:rsidRDefault="00B94682" w:rsidP="00B946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72AE66F1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p w14:paraId="27B0192D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C293DD" w14:textId="77777777" w:rsidR="00B94682" w:rsidRDefault="00B94682" w:rsidP="00B9468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AF47D3" w14:textId="77777777" w:rsidR="00B94682" w:rsidRPr="004E535C" w:rsidRDefault="00B94682" w:rsidP="00B946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4682" w:rsidRPr="004E535C" w14:paraId="3ACCF1AA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632884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163900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95A82B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61341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173DBB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A7E257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A2C7F2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5DD6C6C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A955F7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7B8E0D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05694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4A5B459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047A1A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4682" w14:paraId="20522A96" w14:textId="77777777" w:rsidTr="00585DDF">
        <w:tc>
          <w:tcPr>
            <w:tcW w:w="879" w:type="dxa"/>
          </w:tcPr>
          <w:p w14:paraId="635FE5C4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0FE7654" w14:textId="77777777" w:rsidR="00B94682" w:rsidRDefault="00B94682" w:rsidP="00585DDF">
            <w:r>
              <w:rPr>
                <w:sz w:val="16"/>
                <w:szCs w:val="16"/>
              </w:rPr>
              <w:t>3023</w:t>
            </w:r>
          </w:p>
        </w:tc>
        <w:tc>
          <w:tcPr>
            <w:tcW w:w="517" w:type="dxa"/>
          </w:tcPr>
          <w:p w14:paraId="6D0E6475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30C4BA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F806E2" w14:textId="77777777" w:rsidR="00B94682" w:rsidRDefault="00B94682" w:rsidP="00585DDF">
            <w:r>
              <w:rPr>
                <w:sz w:val="16"/>
                <w:szCs w:val="16"/>
              </w:rPr>
              <w:t>Addition of test frequencies for new R17 NR CA combos within FR1</w:t>
            </w:r>
          </w:p>
        </w:tc>
        <w:tc>
          <w:tcPr>
            <w:tcW w:w="517" w:type="dxa"/>
          </w:tcPr>
          <w:p w14:paraId="272CFAD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A01C25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646B9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8069E2" w14:textId="77777777" w:rsidR="00B94682" w:rsidRDefault="00B94682" w:rsidP="00585DDF">
            <w:r>
              <w:rPr>
                <w:sz w:val="16"/>
                <w:szCs w:val="16"/>
              </w:rPr>
              <w:t>R5-240275</w:t>
            </w:r>
          </w:p>
        </w:tc>
        <w:tc>
          <w:tcPr>
            <w:tcW w:w="1597" w:type="dxa"/>
          </w:tcPr>
          <w:p w14:paraId="346AB767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D0ABC03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FDBB7E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29DEB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4FAC8CFD" w14:textId="77777777" w:rsidTr="00585DDF">
        <w:tc>
          <w:tcPr>
            <w:tcW w:w="879" w:type="dxa"/>
          </w:tcPr>
          <w:p w14:paraId="0B388BFF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35F5E67" w14:textId="77777777" w:rsidR="00B94682" w:rsidRDefault="00B94682" w:rsidP="00585DDF">
            <w:r>
              <w:rPr>
                <w:sz w:val="16"/>
                <w:szCs w:val="16"/>
              </w:rPr>
              <w:t>3036</w:t>
            </w:r>
          </w:p>
        </w:tc>
        <w:tc>
          <w:tcPr>
            <w:tcW w:w="517" w:type="dxa"/>
          </w:tcPr>
          <w:p w14:paraId="4CB541B3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A6574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6F242B" w14:textId="77777777" w:rsidR="00B94682" w:rsidRDefault="00B94682" w:rsidP="00585DDF">
            <w:r>
              <w:rPr>
                <w:sz w:val="16"/>
                <w:szCs w:val="16"/>
              </w:rPr>
              <w:t>Introduction of test frequencies for CA_n66A-n71A-n77(2A) and CA_n66A-n71A-n78(2A)</w:t>
            </w:r>
          </w:p>
        </w:tc>
        <w:tc>
          <w:tcPr>
            <w:tcW w:w="517" w:type="dxa"/>
          </w:tcPr>
          <w:p w14:paraId="0ACB7C9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78313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0585F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F227C8" w14:textId="77777777" w:rsidR="00B94682" w:rsidRDefault="00B94682" w:rsidP="00585DDF">
            <w:r>
              <w:rPr>
                <w:sz w:val="16"/>
                <w:szCs w:val="16"/>
              </w:rPr>
              <w:t>R5-240460</w:t>
            </w:r>
          </w:p>
        </w:tc>
        <w:tc>
          <w:tcPr>
            <w:tcW w:w="1597" w:type="dxa"/>
          </w:tcPr>
          <w:p w14:paraId="0FECFA94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155A7DB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E1536D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E62F2D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81AACB7" w14:textId="77777777" w:rsidTr="00585DDF">
        <w:tc>
          <w:tcPr>
            <w:tcW w:w="879" w:type="dxa"/>
          </w:tcPr>
          <w:p w14:paraId="29A9B63B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EC0B39F" w14:textId="77777777" w:rsidR="00B94682" w:rsidRDefault="00B94682" w:rsidP="00585DDF">
            <w:r>
              <w:rPr>
                <w:sz w:val="16"/>
                <w:szCs w:val="16"/>
              </w:rPr>
              <w:t>3068</w:t>
            </w:r>
          </w:p>
        </w:tc>
        <w:tc>
          <w:tcPr>
            <w:tcW w:w="517" w:type="dxa"/>
          </w:tcPr>
          <w:p w14:paraId="71B7D1D2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F9574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953D17" w14:textId="77777777" w:rsidR="00B94682" w:rsidRDefault="00B94682" w:rsidP="00585DDF">
            <w:r>
              <w:rPr>
                <w:sz w:val="16"/>
                <w:szCs w:val="16"/>
              </w:rPr>
              <w:t>Introduction of test frequencies for CA_n1A-n28A-n78A and CA_n3A-n28A-n78A</w:t>
            </w:r>
          </w:p>
        </w:tc>
        <w:tc>
          <w:tcPr>
            <w:tcW w:w="517" w:type="dxa"/>
          </w:tcPr>
          <w:p w14:paraId="1B558B73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D38A6D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7254A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26A1CC" w14:textId="77777777" w:rsidR="00B94682" w:rsidRDefault="00B94682" w:rsidP="00585DDF">
            <w:r>
              <w:rPr>
                <w:sz w:val="16"/>
                <w:szCs w:val="16"/>
              </w:rPr>
              <w:t>R5-240775</w:t>
            </w:r>
          </w:p>
        </w:tc>
        <w:tc>
          <w:tcPr>
            <w:tcW w:w="1597" w:type="dxa"/>
          </w:tcPr>
          <w:p w14:paraId="7319F71B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629CB82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C71081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4FB68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7E87AA0" w14:textId="77777777" w:rsidTr="00585DDF">
        <w:tc>
          <w:tcPr>
            <w:tcW w:w="879" w:type="dxa"/>
          </w:tcPr>
          <w:p w14:paraId="7260C77D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5D1EC8B" w14:textId="77777777" w:rsidR="00B94682" w:rsidRDefault="00B94682" w:rsidP="00585DDF">
            <w:r>
              <w:rPr>
                <w:sz w:val="16"/>
                <w:szCs w:val="16"/>
              </w:rPr>
              <w:t>3075</w:t>
            </w:r>
          </w:p>
        </w:tc>
        <w:tc>
          <w:tcPr>
            <w:tcW w:w="517" w:type="dxa"/>
          </w:tcPr>
          <w:p w14:paraId="616C33C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0B9511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6267FF" w14:textId="77777777" w:rsidR="00B94682" w:rsidRDefault="00B94682" w:rsidP="00585DDF">
            <w:r>
              <w:rPr>
                <w:sz w:val="16"/>
                <w:szCs w:val="16"/>
              </w:rPr>
              <w:t>Update for additional NR-CA and NR-DC band configurations</w:t>
            </w:r>
          </w:p>
        </w:tc>
        <w:tc>
          <w:tcPr>
            <w:tcW w:w="517" w:type="dxa"/>
          </w:tcPr>
          <w:p w14:paraId="3C3C6BAB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B444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774AB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7ADA5A" w14:textId="77777777" w:rsidR="00B94682" w:rsidRDefault="00B94682" w:rsidP="00585DDF">
            <w:r>
              <w:rPr>
                <w:sz w:val="16"/>
                <w:szCs w:val="16"/>
              </w:rPr>
              <w:t>R5-241928</w:t>
            </w:r>
          </w:p>
        </w:tc>
        <w:tc>
          <w:tcPr>
            <w:tcW w:w="1597" w:type="dxa"/>
          </w:tcPr>
          <w:p w14:paraId="4917702F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23378B79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4EE76FA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71C6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44DB6A9" w14:textId="77777777" w:rsidTr="00585DDF">
        <w:tc>
          <w:tcPr>
            <w:tcW w:w="879" w:type="dxa"/>
          </w:tcPr>
          <w:p w14:paraId="7CB50764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7E97B2B" w14:textId="77777777" w:rsidR="00B94682" w:rsidRDefault="00B94682" w:rsidP="00585DDF">
            <w:r>
              <w:rPr>
                <w:sz w:val="16"/>
                <w:szCs w:val="16"/>
              </w:rPr>
              <w:t>3076</w:t>
            </w:r>
          </w:p>
        </w:tc>
        <w:tc>
          <w:tcPr>
            <w:tcW w:w="517" w:type="dxa"/>
          </w:tcPr>
          <w:p w14:paraId="6326F391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ADE6F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144396" w14:textId="77777777" w:rsidR="00B94682" w:rsidRDefault="00B94682" w:rsidP="00585DDF">
            <w:r>
              <w:rPr>
                <w:sz w:val="16"/>
                <w:szCs w:val="16"/>
              </w:rPr>
              <w:t>Update NR inter-band CA configurations FR1 four bands table</w:t>
            </w:r>
          </w:p>
        </w:tc>
        <w:tc>
          <w:tcPr>
            <w:tcW w:w="517" w:type="dxa"/>
          </w:tcPr>
          <w:p w14:paraId="01717D4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DEDD1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D47C5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B374D0" w14:textId="77777777" w:rsidR="00B94682" w:rsidRDefault="00B94682" w:rsidP="00585DDF">
            <w:r>
              <w:rPr>
                <w:sz w:val="16"/>
                <w:szCs w:val="16"/>
              </w:rPr>
              <w:t>R5-240878</w:t>
            </w:r>
          </w:p>
        </w:tc>
        <w:tc>
          <w:tcPr>
            <w:tcW w:w="1597" w:type="dxa"/>
          </w:tcPr>
          <w:p w14:paraId="469553F6" w14:textId="77777777" w:rsidR="00B94682" w:rsidRDefault="00B94682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69C2DCB5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399EB82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ECDFA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6B0DF86" w14:textId="77777777" w:rsidTr="00585DDF">
        <w:tc>
          <w:tcPr>
            <w:tcW w:w="879" w:type="dxa"/>
          </w:tcPr>
          <w:p w14:paraId="34651789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544A7B5" w14:textId="77777777" w:rsidR="00B94682" w:rsidRDefault="00B94682" w:rsidP="00585DDF">
            <w:r>
              <w:rPr>
                <w:sz w:val="16"/>
                <w:szCs w:val="16"/>
              </w:rPr>
              <w:t>3078</w:t>
            </w:r>
          </w:p>
        </w:tc>
        <w:tc>
          <w:tcPr>
            <w:tcW w:w="517" w:type="dxa"/>
          </w:tcPr>
          <w:p w14:paraId="55E2826D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B267D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476213" w14:textId="77777777" w:rsidR="00B94682" w:rsidRDefault="00B94682" w:rsidP="00585DDF">
            <w:r>
              <w:rPr>
                <w:sz w:val="16"/>
                <w:szCs w:val="16"/>
              </w:rPr>
              <w:t>Update additional inter-band NR CA configurations</w:t>
            </w:r>
          </w:p>
        </w:tc>
        <w:tc>
          <w:tcPr>
            <w:tcW w:w="517" w:type="dxa"/>
          </w:tcPr>
          <w:p w14:paraId="7D8A562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19167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80123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47EEA0" w14:textId="77777777" w:rsidR="00B94682" w:rsidRDefault="00B94682" w:rsidP="00585DDF">
            <w:r>
              <w:rPr>
                <w:sz w:val="16"/>
                <w:szCs w:val="16"/>
              </w:rPr>
              <w:t>R5-241708</w:t>
            </w:r>
          </w:p>
        </w:tc>
        <w:tc>
          <w:tcPr>
            <w:tcW w:w="1597" w:type="dxa"/>
          </w:tcPr>
          <w:p w14:paraId="3E9A2267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3A269EB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6A2948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293A5D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511D998D" w14:textId="77777777" w:rsidTr="00585DDF">
        <w:tc>
          <w:tcPr>
            <w:tcW w:w="879" w:type="dxa"/>
          </w:tcPr>
          <w:p w14:paraId="4A7BD412" w14:textId="77777777" w:rsidR="00B94682" w:rsidRDefault="00B94682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B839FD1" w14:textId="77777777" w:rsidR="00B94682" w:rsidRDefault="00B94682" w:rsidP="00585DDF">
            <w:r>
              <w:rPr>
                <w:sz w:val="16"/>
                <w:szCs w:val="16"/>
              </w:rPr>
              <w:t>3094</w:t>
            </w:r>
          </w:p>
        </w:tc>
        <w:tc>
          <w:tcPr>
            <w:tcW w:w="517" w:type="dxa"/>
          </w:tcPr>
          <w:p w14:paraId="5396D045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C0BB8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E65F45" w14:textId="77777777" w:rsidR="00B94682" w:rsidRDefault="00B94682" w:rsidP="00585DDF">
            <w:r>
              <w:rPr>
                <w:sz w:val="16"/>
                <w:szCs w:val="16"/>
              </w:rPr>
              <w:t>Addition of test frequencies for CA n77(2A), BCS1, UL CA.</w:t>
            </w:r>
          </w:p>
        </w:tc>
        <w:tc>
          <w:tcPr>
            <w:tcW w:w="517" w:type="dxa"/>
          </w:tcPr>
          <w:p w14:paraId="1FE182E8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67B18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12918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661A87" w14:textId="77777777" w:rsidR="00B94682" w:rsidRDefault="00B94682" w:rsidP="00585DDF">
            <w:r>
              <w:rPr>
                <w:sz w:val="16"/>
                <w:szCs w:val="16"/>
              </w:rPr>
              <w:t>R5-241944</w:t>
            </w:r>
          </w:p>
        </w:tc>
        <w:tc>
          <w:tcPr>
            <w:tcW w:w="1597" w:type="dxa"/>
          </w:tcPr>
          <w:p w14:paraId="391453C8" w14:textId="77777777" w:rsidR="00B94682" w:rsidRDefault="00B94682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DEF5F9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38F34E4" w14:textId="77777777" w:rsidR="00B94682" w:rsidRDefault="00B94682" w:rsidP="00585DDF">
            <w:r>
              <w:rPr>
                <w:sz w:val="16"/>
                <w:szCs w:val="16"/>
              </w:rPr>
              <w:t>4.3.1.1.5.77C.2.4.3.2</w:t>
            </w:r>
          </w:p>
        </w:tc>
        <w:tc>
          <w:tcPr>
            <w:tcW w:w="998" w:type="dxa"/>
          </w:tcPr>
          <w:p w14:paraId="77ECC3B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3DB5608" w14:textId="77777777" w:rsidTr="00585DDF">
        <w:tc>
          <w:tcPr>
            <w:tcW w:w="879" w:type="dxa"/>
          </w:tcPr>
          <w:p w14:paraId="77988E1C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290CAD9" w14:textId="77777777" w:rsidR="00B94682" w:rsidRDefault="00B94682" w:rsidP="00585DDF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77C2B847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2466A5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827C52" w14:textId="77777777" w:rsidR="00B94682" w:rsidRDefault="00B94682" w:rsidP="00585DDF">
            <w:r>
              <w:rPr>
                <w:sz w:val="16"/>
                <w:szCs w:val="16"/>
              </w:rPr>
              <w:t>Addition of UE capability for new R17 NR CA combos within FR1</w:t>
            </w:r>
          </w:p>
        </w:tc>
        <w:tc>
          <w:tcPr>
            <w:tcW w:w="517" w:type="dxa"/>
          </w:tcPr>
          <w:p w14:paraId="3FE807F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87699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E9FF2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ED367A" w14:textId="77777777" w:rsidR="00B94682" w:rsidRDefault="00B94682" w:rsidP="00585DDF">
            <w:r>
              <w:rPr>
                <w:sz w:val="16"/>
                <w:szCs w:val="16"/>
              </w:rPr>
              <w:t>R5-240277</w:t>
            </w:r>
          </w:p>
        </w:tc>
        <w:tc>
          <w:tcPr>
            <w:tcW w:w="1597" w:type="dxa"/>
          </w:tcPr>
          <w:p w14:paraId="624FEDF0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2F6807B3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4FC2D00" w14:textId="77777777" w:rsidR="00B94682" w:rsidRDefault="00B94682" w:rsidP="00585DDF">
            <w:r>
              <w:rPr>
                <w:sz w:val="16"/>
                <w:szCs w:val="16"/>
              </w:rPr>
              <w:t>A.4.3.2A.4.1 and A.4.3.2A.4.2</w:t>
            </w:r>
          </w:p>
        </w:tc>
        <w:tc>
          <w:tcPr>
            <w:tcW w:w="998" w:type="dxa"/>
          </w:tcPr>
          <w:p w14:paraId="1957441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26B981E4" w14:textId="77777777" w:rsidTr="00585DDF">
        <w:tc>
          <w:tcPr>
            <w:tcW w:w="879" w:type="dxa"/>
          </w:tcPr>
          <w:p w14:paraId="50805589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65E406F" w14:textId="77777777" w:rsidR="00B94682" w:rsidRDefault="00B94682" w:rsidP="00585DDF">
            <w:r>
              <w:rPr>
                <w:sz w:val="16"/>
                <w:szCs w:val="16"/>
              </w:rPr>
              <w:t>0583</w:t>
            </w:r>
          </w:p>
        </w:tc>
        <w:tc>
          <w:tcPr>
            <w:tcW w:w="517" w:type="dxa"/>
          </w:tcPr>
          <w:p w14:paraId="48DAD01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E068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FD52C4" w14:textId="77777777" w:rsidR="00B94682" w:rsidRDefault="00B94682" w:rsidP="00585DDF">
            <w:r>
              <w:rPr>
                <w:sz w:val="16"/>
                <w:szCs w:val="16"/>
              </w:rPr>
              <w:t>Introduction of CA_n66A-n71A-n77(2A) and CA_n66A-n71A-n78(2A) for physical layer baseline implementation capabilities</w:t>
            </w:r>
          </w:p>
        </w:tc>
        <w:tc>
          <w:tcPr>
            <w:tcW w:w="517" w:type="dxa"/>
          </w:tcPr>
          <w:p w14:paraId="215D0E5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FC9B25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D8850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73316F" w14:textId="77777777" w:rsidR="00B94682" w:rsidRDefault="00B94682" w:rsidP="00585DDF">
            <w:r>
              <w:rPr>
                <w:sz w:val="16"/>
                <w:szCs w:val="16"/>
              </w:rPr>
              <w:t>R5-240461</w:t>
            </w:r>
          </w:p>
        </w:tc>
        <w:tc>
          <w:tcPr>
            <w:tcW w:w="1597" w:type="dxa"/>
          </w:tcPr>
          <w:p w14:paraId="213C4066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F7F511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2559BA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40D1B2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6ED0F8BC" w14:textId="77777777" w:rsidTr="00585DDF">
        <w:tc>
          <w:tcPr>
            <w:tcW w:w="879" w:type="dxa"/>
          </w:tcPr>
          <w:p w14:paraId="35B8D4B5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EC4E52B" w14:textId="77777777" w:rsidR="00B94682" w:rsidRDefault="00B94682" w:rsidP="00585DDF">
            <w:r>
              <w:rPr>
                <w:sz w:val="16"/>
                <w:szCs w:val="16"/>
              </w:rPr>
              <w:t>0592</w:t>
            </w:r>
          </w:p>
        </w:tc>
        <w:tc>
          <w:tcPr>
            <w:tcW w:w="517" w:type="dxa"/>
          </w:tcPr>
          <w:p w14:paraId="32986C0D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7608DD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3ECD77" w14:textId="77777777" w:rsidR="00B94682" w:rsidRDefault="00B94682" w:rsidP="00585DDF">
            <w:r>
              <w:rPr>
                <w:sz w:val="16"/>
                <w:szCs w:val="16"/>
              </w:rPr>
              <w:t>Update for additional NR-DC band configurations</w:t>
            </w:r>
          </w:p>
        </w:tc>
        <w:tc>
          <w:tcPr>
            <w:tcW w:w="517" w:type="dxa"/>
          </w:tcPr>
          <w:p w14:paraId="3F5D3D8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0D274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A9799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AB17D5" w14:textId="77777777" w:rsidR="00B94682" w:rsidRDefault="00B94682" w:rsidP="00585DDF">
            <w:r>
              <w:rPr>
                <w:sz w:val="16"/>
                <w:szCs w:val="16"/>
              </w:rPr>
              <w:t>R5-241709</w:t>
            </w:r>
          </w:p>
        </w:tc>
        <w:tc>
          <w:tcPr>
            <w:tcW w:w="1597" w:type="dxa"/>
          </w:tcPr>
          <w:p w14:paraId="7CBE2F20" w14:textId="77777777" w:rsidR="00B94682" w:rsidRDefault="00B94682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2722DC48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F69812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8CD4E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CFCCD29" w14:textId="77777777" w:rsidTr="00585DDF">
        <w:tc>
          <w:tcPr>
            <w:tcW w:w="879" w:type="dxa"/>
          </w:tcPr>
          <w:p w14:paraId="61E33B6E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56BE3F8" w14:textId="77777777" w:rsidR="00B94682" w:rsidRDefault="00B94682" w:rsidP="00585DDF">
            <w:r>
              <w:rPr>
                <w:sz w:val="16"/>
                <w:szCs w:val="16"/>
              </w:rPr>
              <w:t>0593</w:t>
            </w:r>
          </w:p>
        </w:tc>
        <w:tc>
          <w:tcPr>
            <w:tcW w:w="517" w:type="dxa"/>
          </w:tcPr>
          <w:p w14:paraId="7715885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1C7D5A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019008" w14:textId="77777777" w:rsidR="00B94682" w:rsidRDefault="00B94682" w:rsidP="00585DDF">
            <w:r>
              <w:rPr>
                <w:sz w:val="16"/>
                <w:szCs w:val="16"/>
              </w:rPr>
              <w:t>Update additional FR1 NR CA inter-band band configurations</w:t>
            </w:r>
          </w:p>
        </w:tc>
        <w:tc>
          <w:tcPr>
            <w:tcW w:w="517" w:type="dxa"/>
          </w:tcPr>
          <w:p w14:paraId="46FF4E6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70D5C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C560B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1C6C9B" w14:textId="77777777" w:rsidR="00B94682" w:rsidRDefault="00B94682" w:rsidP="00585DDF">
            <w:r>
              <w:rPr>
                <w:sz w:val="16"/>
                <w:szCs w:val="16"/>
              </w:rPr>
              <w:t>R5-240887</w:t>
            </w:r>
          </w:p>
        </w:tc>
        <w:tc>
          <w:tcPr>
            <w:tcW w:w="1597" w:type="dxa"/>
          </w:tcPr>
          <w:p w14:paraId="427F3027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24672AB3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4DDE966" w14:textId="77777777" w:rsidR="00B94682" w:rsidRDefault="00B94682" w:rsidP="00585DDF">
            <w:r>
              <w:rPr>
                <w:sz w:val="16"/>
                <w:szCs w:val="16"/>
              </w:rPr>
              <w:t>A.4.3</w:t>
            </w:r>
          </w:p>
        </w:tc>
        <w:tc>
          <w:tcPr>
            <w:tcW w:w="998" w:type="dxa"/>
          </w:tcPr>
          <w:p w14:paraId="704FB5C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E8B8469" w14:textId="77777777" w:rsidTr="00585DDF">
        <w:tc>
          <w:tcPr>
            <w:tcW w:w="879" w:type="dxa"/>
          </w:tcPr>
          <w:p w14:paraId="49577722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B823A01" w14:textId="77777777" w:rsidR="00B94682" w:rsidRDefault="00B94682" w:rsidP="00585DDF">
            <w:r>
              <w:rPr>
                <w:sz w:val="16"/>
                <w:szCs w:val="16"/>
              </w:rPr>
              <w:t>0596</w:t>
            </w:r>
          </w:p>
        </w:tc>
        <w:tc>
          <w:tcPr>
            <w:tcW w:w="517" w:type="dxa"/>
          </w:tcPr>
          <w:p w14:paraId="0DF80C5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FEF0A5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62F83A" w14:textId="77777777" w:rsidR="00B94682" w:rsidRDefault="00B94682" w:rsidP="00585DDF">
            <w:r>
              <w:rPr>
                <w:sz w:val="16"/>
                <w:szCs w:val="16"/>
              </w:rPr>
              <w:t>Editorial correction to supported EN-DC configuration table</w:t>
            </w:r>
          </w:p>
        </w:tc>
        <w:tc>
          <w:tcPr>
            <w:tcW w:w="517" w:type="dxa"/>
          </w:tcPr>
          <w:p w14:paraId="59D9C6E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AF5851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DBE63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1B3D5E" w14:textId="77777777" w:rsidR="00B94682" w:rsidRDefault="00B94682" w:rsidP="00585DDF">
            <w:r>
              <w:rPr>
                <w:sz w:val="16"/>
                <w:szCs w:val="16"/>
              </w:rPr>
              <w:t>R5-241710</w:t>
            </w:r>
          </w:p>
        </w:tc>
        <w:tc>
          <w:tcPr>
            <w:tcW w:w="1597" w:type="dxa"/>
          </w:tcPr>
          <w:p w14:paraId="260E2F51" w14:textId="77777777" w:rsidR="00B94682" w:rsidRDefault="00B94682" w:rsidP="00585DDF">
            <w:r>
              <w:rPr>
                <w:sz w:val="16"/>
                <w:szCs w:val="16"/>
              </w:rPr>
              <w:t>WE Certification</w:t>
            </w:r>
          </w:p>
        </w:tc>
        <w:tc>
          <w:tcPr>
            <w:tcW w:w="1122" w:type="dxa"/>
          </w:tcPr>
          <w:p w14:paraId="093A0D1F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31617CF" w14:textId="77777777" w:rsidR="00B94682" w:rsidRDefault="00B94682" w:rsidP="00585DDF">
            <w:r>
              <w:rPr>
                <w:sz w:val="16"/>
                <w:szCs w:val="16"/>
              </w:rPr>
              <w:t>A.4.3.2B.2.3.1-2</w:t>
            </w:r>
          </w:p>
        </w:tc>
        <w:tc>
          <w:tcPr>
            <w:tcW w:w="998" w:type="dxa"/>
          </w:tcPr>
          <w:p w14:paraId="519C26DB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312C1E90" w14:textId="77777777" w:rsidTr="00585DDF">
        <w:tc>
          <w:tcPr>
            <w:tcW w:w="879" w:type="dxa"/>
          </w:tcPr>
          <w:p w14:paraId="79639CB6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7FF9F5" w14:textId="77777777" w:rsidR="00B94682" w:rsidRDefault="00B94682" w:rsidP="00585DDF">
            <w:r>
              <w:rPr>
                <w:sz w:val="16"/>
                <w:szCs w:val="16"/>
              </w:rPr>
              <w:t>2610</w:t>
            </w:r>
          </w:p>
        </w:tc>
        <w:tc>
          <w:tcPr>
            <w:tcW w:w="517" w:type="dxa"/>
          </w:tcPr>
          <w:p w14:paraId="31A5385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6F6A0D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4445A6" w14:textId="77777777" w:rsidR="00B94682" w:rsidRDefault="00B94682" w:rsidP="00585DDF">
            <w:r>
              <w:rPr>
                <w:sz w:val="16"/>
                <w:szCs w:val="16"/>
              </w:rPr>
              <w:t>General updates of TS 38.521-1 clause 5 for R17 CA configurations</w:t>
            </w:r>
          </w:p>
        </w:tc>
        <w:tc>
          <w:tcPr>
            <w:tcW w:w="517" w:type="dxa"/>
          </w:tcPr>
          <w:p w14:paraId="4930AB6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2B52F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19FC4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F0456D" w14:textId="77777777" w:rsidR="00B94682" w:rsidRDefault="00B94682" w:rsidP="00585DDF">
            <w:r>
              <w:rPr>
                <w:sz w:val="16"/>
                <w:szCs w:val="16"/>
              </w:rPr>
              <w:t>R5-241868</w:t>
            </w:r>
          </w:p>
        </w:tc>
        <w:tc>
          <w:tcPr>
            <w:tcW w:w="1597" w:type="dxa"/>
          </w:tcPr>
          <w:p w14:paraId="77A43665" w14:textId="77777777" w:rsidR="00B94682" w:rsidRDefault="00B94682" w:rsidP="00585DDF">
            <w:r>
              <w:rPr>
                <w:sz w:val="16"/>
                <w:szCs w:val="16"/>
              </w:rPr>
              <w:t>CU Digital Technology, Verizon, Nokia, KDDI</w:t>
            </w:r>
          </w:p>
        </w:tc>
        <w:tc>
          <w:tcPr>
            <w:tcW w:w="1122" w:type="dxa"/>
          </w:tcPr>
          <w:p w14:paraId="71C7ABB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4126777" w14:textId="77777777" w:rsidR="00B94682" w:rsidRDefault="00B94682" w:rsidP="00585DDF">
            <w:r>
              <w:rPr>
                <w:sz w:val="16"/>
                <w:szCs w:val="16"/>
              </w:rPr>
              <w:t>5.2A.2.1  5.2A.2.2  5.5A.3.1  5.5A.3.2</w:t>
            </w:r>
          </w:p>
        </w:tc>
        <w:tc>
          <w:tcPr>
            <w:tcW w:w="998" w:type="dxa"/>
          </w:tcPr>
          <w:p w14:paraId="211802B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3FABE8D6" w14:textId="77777777" w:rsidTr="00585DDF">
        <w:tc>
          <w:tcPr>
            <w:tcW w:w="879" w:type="dxa"/>
          </w:tcPr>
          <w:p w14:paraId="049D4120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FD80EB1" w14:textId="77777777" w:rsidR="00B94682" w:rsidRDefault="00B94682" w:rsidP="00585DDF">
            <w:r>
              <w:rPr>
                <w:sz w:val="16"/>
                <w:szCs w:val="16"/>
              </w:rPr>
              <w:t>2633</w:t>
            </w:r>
          </w:p>
        </w:tc>
        <w:tc>
          <w:tcPr>
            <w:tcW w:w="517" w:type="dxa"/>
          </w:tcPr>
          <w:p w14:paraId="3EB85A44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6BC4D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6C03D0" w14:textId="77777777" w:rsidR="00B94682" w:rsidRDefault="00B94682" w:rsidP="00585DDF">
            <w:r>
              <w:rPr>
                <w:sz w:val="16"/>
                <w:szCs w:val="16"/>
              </w:rPr>
              <w:t>Addition of spurious emissions, delta TIBc and UE maximum output power for new R17 NR CA combos within FR1</w:t>
            </w:r>
          </w:p>
        </w:tc>
        <w:tc>
          <w:tcPr>
            <w:tcW w:w="517" w:type="dxa"/>
          </w:tcPr>
          <w:p w14:paraId="70DB1ED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C48D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C28B37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63782C" w14:textId="77777777" w:rsidR="00B94682" w:rsidRDefault="00B94682" w:rsidP="00585DDF">
            <w:r>
              <w:rPr>
                <w:sz w:val="16"/>
                <w:szCs w:val="16"/>
              </w:rPr>
              <w:t>R5-241734</w:t>
            </w:r>
          </w:p>
        </w:tc>
        <w:tc>
          <w:tcPr>
            <w:tcW w:w="1597" w:type="dxa"/>
          </w:tcPr>
          <w:p w14:paraId="1D061CDC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0E8DD47B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21D1AC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98D83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03DB1D1E" w14:textId="77777777" w:rsidTr="00585DDF">
        <w:tc>
          <w:tcPr>
            <w:tcW w:w="879" w:type="dxa"/>
          </w:tcPr>
          <w:p w14:paraId="41102352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27E8DE" w14:textId="77777777" w:rsidR="00B94682" w:rsidRDefault="00B94682" w:rsidP="00585DDF">
            <w:r>
              <w:rPr>
                <w:sz w:val="16"/>
                <w:szCs w:val="16"/>
              </w:rPr>
              <w:t>2635</w:t>
            </w:r>
          </w:p>
        </w:tc>
        <w:tc>
          <w:tcPr>
            <w:tcW w:w="517" w:type="dxa"/>
          </w:tcPr>
          <w:p w14:paraId="4D1D4B96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E9A98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18CF45" w14:textId="77777777" w:rsidR="00B94682" w:rsidRDefault="00B94682" w:rsidP="00585DDF">
            <w:r>
              <w:rPr>
                <w:sz w:val="16"/>
                <w:szCs w:val="16"/>
              </w:rPr>
              <w:t>Addition of delta RIBc and reference sensitivity for new R17 NR CA combos within FR1</w:t>
            </w:r>
          </w:p>
        </w:tc>
        <w:tc>
          <w:tcPr>
            <w:tcW w:w="517" w:type="dxa"/>
          </w:tcPr>
          <w:p w14:paraId="04D46B67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90005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F2A31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67C368" w14:textId="77777777" w:rsidR="00B94682" w:rsidRDefault="00B94682" w:rsidP="00585DDF">
            <w:r>
              <w:rPr>
                <w:sz w:val="16"/>
                <w:szCs w:val="16"/>
              </w:rPr>
              <w:t>R5-241735</w:t>
            </w:r>
          </w:p>
        </w:tc>
        <w:tc>
          <w:tcPr>
            <w:tcW w:w="1597" w:type="dxa"/>
          </w:tcPr>
          <w:p w14:paraId="4DC05801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6FCF56E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160595A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5083C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D84198C" w14:textId="77777777" w:rsidTr="00585DDF">
        <w:tc>
          <w:tcPr>
            <w:tcW w:w="879" w:type="dxa"/>
          </w:tcPr>
          <w:p w14:paraId="07F8BC80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C64419B" w14:textId="77777777" w:rsidR="00B94682" w:rsidRDefault="00B94682" w:rsidP="00585DDF">
            <w:r>
              <w:rPr>
                <w:sz w:val="16"/>
                <w:szCs w:val="16"/>
              </w:rPr>
              <w:t>2645</w:t>
            </w:r>
          </w:p>
        </w:tc>
        <w:tc>
          <w:tcPr>
            <w:tcW w:w="517" w:type="dxa"/>
          </w:tcPr>
          <w:p w14:paraId="5D35BF9B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4978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35869C" w14:textId="77777777" w:rsidR="00B94682" w:rsidRDefault="00B94682" w:rsidP="00585DDF">
            <w:r>
              <w:rPr>
                <w:sz w:val="16"/>
                <w:szCs w:val="16"/>
              </w:rPr>
              <w:t>Adding Reference sensitivity test requirements for CA_n66A-n71A-n77(2A) and CA_n66A-n71A-n78(2A)</w:t>
            </w:r>
          </w:p>
        </w:tc>
        <w:tc>
          <w:tcPr>
            <w:tcW w:w="517" w:type="dxa"/>
          </w:tcPr>
          <w:p w14:paraId="6179D8A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7856A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A221E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FBB32D" w14:textId="77777777" w:rsidR="00B94682" w:rsidRDefault="00B94682" w:rsidP="00585DDF">
            <w:r>
              <w:rPr>
                <w:sz w:val="16"/>
                <w:szCs w:val="16"/>
              </w:rPr>
              <w:t>R5-241736</w:t>
            </w:r>
          </w:p>
        </w:tc>
        <w:tc>
          <w:tcPr>
            <w:tcW w:w="1597" w:type="dxa"/>
          </w:tcPr>
          <w:p w14:paraId="5E157C6B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53021D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0850C4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35798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4D89D14" w14:textId="77777777" w:rsidTr="00585DDF">
        <w:tc>
          <w:tcPr>
            <w:tcW w:w="879" w:type="dxa"/>
          </w:tcPr>
          <w:p w14:paraId="6FD4C53E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09FD89E" w14:textId="77777777" w:rsidR="00B94682" w:rsidRDefault="00B94682" w:rsidP="00585DDF">
            <w:r>
              <w:rPr>
                <w:sz w:val="16"/>
                <w:szCs w:val="16"/>
              </w:rPr>
              <w:t>2646</w:t>
            </w:r>
          </w:p>
        </w:tc>
        <w:tc>
          <w:tcPr>
            <w:tcW w:w="517" w:type="dxa"/>
          </w:tcPr>
          <w:p w14:paraId="1F45F5A6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EDA96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880AC4" w14:textId="77777777" w:rsidR="00B94682" w:rsidRDefault="00B94682" w:rsidP="00585DDF">
            <w:r>
              <w:rPr>
                <w:sz w:val="16"/>
                <w:szCs w:val="16"/>
              </w:rPr>
              <w:t>Add UE maximum power requirements for CA_n71A-n78A</w:t>
            </w:r>
          </w:p>
        </w:tc>
        <w:tc>
          <w:tcPr>
            <w:tcW w:w="517" w:type="dxa"/>
          </w:tcPr>
          <w:p w14:paraId="3711C5D7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DF8B44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EE987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5B716F" w14:textId="77777777" w:rsidR="00B94682" w:rsidRDefault="00B94682" w:rsidP="00585DDF">
            <w:r>
              <w:rPr>
                <w:sz w:val="16"/>
                <w:szCs w:val="16"/>
              </w:rPr>
              <w:t>R5-240465</w:t>
            </w:r>
          </w:p>
        </w:tc>
        <w:tc>
          <w:tcPr>
            <w:tcW w:w="1597" w:type="dxa"/>
          </w:tcPr>
          <w:p w14:paraId="601B7A53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930BB8A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D975A7F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77B146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6C967F51" w14:textId="77777777" w:rsidTr="00585DDF">
        <w:tc>
          <w:tcPr>
            <w:tcW w:w="879" w:type="dxa"/>
          </w:tcPr>
          <w:p w14:paraId="750EC927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47C28C" w14:textId="77777777" w:rsidR="00B94682" w:rsidRDefault="00B94682" w:rsidP="00585DDF">
            <w:r>
              <w:rPr>
                <w:sz w:val="16"/>
                <w:szCs w:val="16"/>
              </w:rPr>
              <w:t>2647</w:t>
            </w:r>
          </w:p>
        </w:tc>
        <w:tc>
          <w:tcPr>
            <w:tcW w:w="517" w:type="dxa"/>
          </w:tcPr>
          <w:p w14:paraId="02FF4590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1C4A7B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6207C2" w14:textId="77777777" w:rsidR="00B94682" w:rsidRDefault="00B94682" w:rsidP="00585DDF">
            <w:r>
              <w:rPr>
                <w:sz w:val="16"/>
                <w:szCs w:val="16"/>
              </w:rPr>
              <w:t>Add general spurious emissions for UE co-existence requirements for CA_n71A-n77A and CA_n71A-n78A</w:t>
            </w:r>
          </w:p>
        </w:tc>
        <w:tc>
          <w:tcPr>
            <w:tcW w:w="517" w:type="dxa"/>
          </w:tcPr>
          <w:p w14:paraId="09D07B5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9691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E25E9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52C322" w14:textId="77777777" w:rsidR="00B94682" w:rsidRDefault="00B94682" w:rsidP="00585DDF">
            <w:r>
              <w:rPr>
                <w:sz w:val="16"/>
                <w:szCs w:val="16"/>
              </w:rPr>
              <w:t>R5-240466</w:t>
            </w:r>
          </w:p>
        </w:tc>
        <w:tc>
          <w:tcPr>
            <w:tcW w:w="1597" w:type="dxa"/>
          </w:tcPr>
          <w:p w14:paraId="1414BCC1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9A03F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196078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AA6FF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BE3A535" w14:textId="77777777" w:rsidTr="00585DDF">
        <w:tc>
          <w:tcPr>
            <w:tcW w:w="879" w:type="dxa"/>
          </w:tcPr>
          <w:p w14:paraId="649F4654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59E0C0" w14:textId="77777777" w:rsidR="00B94682" w:rsidRDefault="00B94682" w:rsidP="00585DDF">
            <w:r>
              <w:rPr>
                <w:sz w:val="16"/>
                <w:szCs w:val="16"/>
              </w:rPr>
              <w:t>2659</w:t>
            </w:r>
          </w:p>
        </w:tc>
        <w:tc>
          <w:tcPr>
            <w:tcW w:w="517" w:type="dxa"/>
          </w:tcPr>
          <w:p w14:paraId="0C10169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3F8DD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30B1DF" w14:textId="77777777" w:rsidR="00B94682" w:rsidRDefault="00B94682" w:rsidP="00585DDF">
            <w:r>
              <w:rPr>
                <w:sz w:val="16"/>
                <w:szCs w:val="16"/>
              </w:rPr>
              <w:t>Adding Reference sensitivity test requirements for CA_n1A-n28A-n78A and CA_n3A-n28A-n78A</w:t>
            </w:r>
          </w:p>
        </w:tc>
        <w:tc>
          <w:tcPr>
            <w:tcW w:w="517" w:type="dxa"/>
          </w:tcPr>
          <w:p w14:paraId="44245FC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7C004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22BF8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1AE9A0" w14:textId="77777777" w:rsidR="00B94682" w:rsidRDefault="00B94682" w:rsidP="00585DDF">
            <w:r>
              <w:rPr>
                <w:sz w:val="16"/>
                <w:szCs w:val="16"/>
              </w:rPr>
              <w:t>R5-240777</w:t>
            </w:r>
          </w:p>
        </w:tc>
        <w:tc>
          <w:tcPr>
            <w:tcW w:w="1597" w:type="dxa"/>
          </w:tcPr>
          <w:p w14:paraId="2D816675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8446D58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423B6D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292E56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4C9784C" w14:textId="77777777" w:rsidTr="00585DDF">
        <w:tc>
          <w:tcPr>
            <w:tcW w:w="879" w:type="dxa"/>
          </w:tcPr>
          <w:p w14:paraId="2745C7C9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0E2237" w14:textId="77777777" w:rsidR="00B94682" w:rsidRDefault="00B94682" w:rsidP="00585DDF">
            <w:r>
              <w:rPr>
                <w:sz w:val="16"/>
                <w:szCs w:val="16"/>
              </w:rPr>
              <w:t>2668</w:t>
            </w:r>
          </w:p>
        </w:tc>
        <w:tc>
          <w:tcPr>
            <w:tcW w:w="517" w:type="dxa"/>
          </w:tcPr>
          <w:p w14:paraId="28437AAA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C587B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F3C3DC" w14:textId="77777777" w:rsidR="00B94682" w:rsidRDefault="00B94682" w:rsidP="00585DDF">
            <w:r>
              <w:rPr>
                <w:sz w:val="16"/>
                <w:szCs w:val="16"/>
              </w:rPr>
              <w:t>Update of 6.3C.1 for minimum output power for SUL bands</w:t>
            </w:r>
          </w:p>
        </w:tc>
        <w:tc>
          <w:tcPr>
            <w:tcW w:w="517" w:type="dxa"/>
          </w:tcPr>
          <w:p w14:paraId="7DAD7CA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2FEB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41637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9137DA" w14:textId="77777777" w:rsidR="00B94682" w:rsidRDefault="00B94682" w:rsidP="00585DDF">
            <w:r>
              <w:rPr>
                <w:sz w:val="16"/>
                <w:szCs w:val="16"/>
              </w:rPr>
              <w:t>R5-240835</w:t>
            </w:r>
          </w:p>
        </w:tc>
        <w:tc>
          <w:tcPr>
            <w:tcW w:w="1597" w:type="dxa"/>
          </w:tcPr>
          <w:p w14:paraId="0A187074" w14:textId="77777777" w:rsidR="00B94682" w:rsidRDefault="00B94682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69EC5D7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418AFAE" w14:textId="77777777" w:rsidR="00B94682" w:rsidRDefault="00B94682" w:rsidP="00585DDF">
            <w:r>
              <w:rPr>
                <w:sz w:val="16"/>
                <w:szCs w:val="16"/>
              </w:rPr>
              <w:t>6.3C.1.4, 6.3C.1.5</w:t>
            </w:r>
          </w:p>
        </w:tc>
        <w:tc>
          <w:tcPr>
            <w:tcW w:w="998" w:type="dxa"/>
          </w:tcPr>
          <w:p w14:paraId="7218999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161B57F5" w14:textId="77777777" w:rsidTr="00585DDF">
        <w:tc>
          <w:tcPr>
            <w:tcW w:w="879" w:type="dxa"/>
          </w:tcPr>
          <w:p w14:paraId="3018BCE0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1298DE" w14:textId="77777777" w:rsidR="00B94682" w:rsidRDefault="00B94682" w:rsidP="00585DDF">
            <w:r>
              <w:rPr>
                <w:sz w:val="16"/>
                <w:szCs w:val="16"/>
              </w:rPr>
              <w:t>2669</w:t>
            </w:r>
          </w:p>
        </w:tc>
        <w:tc>
          <w:tcPr>
            <w:tcW w:w="517" w:type="dxa"/>
          </w:tcPr>
          <w:p w14:paraId="247F5F0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6D7C5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47E58F" w14:textId="77777777" w:rsidR="00B94682" w:rsidRDefault="00B94682" w:rsidP="00585DDF">
            <w:r>
              <w:rPr>
                <w:sz w:val="16"/>
                <w:szCs w:val="16"/>
              </w:rPr>
              <w:t>Update of 6.3C.2 for transmit OFF power for SUL bands</w:t>
            </w:r>
          </w:p>
        </w:tc>
        <w:tc>
          <w:tcPr>
            <w:tcW w:w="517" w:type="dxa"/>
          </w:tcPr>
          <w:p w14:paraId="253E4B2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D61DD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429E0F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B69C10" w14:textId="77777777" w:rsidR="00B94682" w:rsidRDefault="00B94682" w:rsidP="00585DDF">
            <w:r>
              <w:rPr>
                <w:sz w:val="16"/>
                <w:szCs w:val="16"/>
              </w:rPr>
              <w:t>R5-240836</w:t>
            </w:r>
          </w:p>
        </w:tc>
        <w:tc>
          <w:tcPr>
            <w:tcW w:w="1597" w:type="dxa"/>
          </w:tcPr>
          <w:p w14:paraId="548DD9F8" w14:textId="77777777" w:rsidR="00B94682" w:rsidRDefault="00B94682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0EFD5DC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6BEC3FCC" w14:textId="77777777" w:rsidR="00B94682" w:rsidRDefault="00B94682" w:rsidP="00585DDF">
            <w:r>
              <w:rPr>
                <w:sz w:val="16"/>
                <w:szCs w:val="16"/>
              </w:rPr>
              <w:t>6.3C.2.5</w:t>
            </w:r>
          </w:p>
        </w:tc>
        <w:tc>
          <w:tcPr>
            <w:tcW w:w="998" w:type="dxa"/>
          </w:tcPr>
          <w:p w14:paraId="61585E0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0F8BC7D" w14:textId="77777777" w:rsidTr="00585DDF">
        <w:tc>
          <w:tcPr>
            <w:tcW w:w="879" w:type="dxa"/>
          </w:tcPr>
          <w:p w14:paraId="320A14B1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7C8971A" w14:textId="77777777" w:rsidR="00B94682" w:rsidRDefault="00B94682" w:rsidP="00585DDF">
            <w:r>
              <w:rPr>
                <w:sz w:val="16"/>
                <w:szCs w:val="16"/>
              </w:rPr>
              <w:t>2671</w:t>
            </w:r>
          </w:p>
        </w:tc>
        <w:tc>
          <w:tcPr>
            <w:tcW w:w="517" w:type="dxa"/>
          </w:tcPr>
          <w:p w14:paraId="7559A140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8C082B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220D19" w14:textId="77777777" w:rsidR="00B94682" w:rsidRDefault="00B94682" w:rsidP="00585DDF">
            <w:r>
              <w:rPr>
                <w:sz w:val="16"/>
                <w:szCs w:val="16"/>
              </w:rPr>
              <w:t>Update reference sensitivity requirement table for additional band configurations</w:t>
            </w:r>
          </w:p>
        </w:tc>
        <w:tc>
          <w:tcPr>
            <w:tcW w:w="517" w:type="dxa"/>
          </w:tcPr>
          <w:p w14:paraId="6A5D49C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34A81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AE051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060F1D" w14:textId="77777777" w:rsidR="00B94682" w:rsidRDefault="00B94682" w:rsidP="00585DDF">
            <w:r>
              <w:rPr>
                <w:sz w:val="16"/>
                <w:szCs w:val="16"/>
              </w:rPr>
              <w:t>R5-240888</w:t>
            </w:r>
          </w:p>
        </w:tc>
        <w:tc>
          <w:tcPr>
            <w:tcW w:w="1597" w:type="dxa"/>
          </w:tcPr>
          <w:p w14:paraId="037E7127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24C79FB1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1946051D" w14:textId="77777777" w:rsidR="00B94682" w:rsidRDefault="00B94682" w:rsidP="00585DDF">
            <w:r>
              <w:rPr>
                <w:sz w:val="16"/>
                <w:szCs w:val="16"/>
              </w:rPr>
              <w:t>7.3A.1, 7.3A.2, 7.3A.3</w:t>
            </w:r>
          </w:p>
        </w:tc>
        <w:tc>
          <w:tcPr>
            <w:tcW w:w="998" w:type="dxa"/>
          </w:tcPr>
          <w:p w14:paraId="2E3EF98F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TR 38.905 CR 0868; TS/TR ... CR ... </w:t>
            </w:r>
          </w:p>
        </w:tc>
      </w:tr>
      <w:tr w:rsidR="00B94682" w14:paraId="4AEC76AB" w14:textId="77777777" w:rsidTr="00585DDF">
        <w:tc>
          <w:tcPr>
            <w:tcW w:w="879" w:type="dxa"/>
          </w:tcPr>
          <w:p w14:paraId="2163E393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01E41EA" w14:textId="77777777" w:rsidR="00B94682" w:rsidRDefault="00B94682" w:rsidP="00585DDF">
            <w:r>
              <w:rPr>
                <w:sz w:val="16"/>
                <w:szCs w:val="16"/>
              </w:rPr>
              <w:t>2704</w:t>
            </w:r>
          </w:p>
        </w:tc>
        <w:tc>
          <w:tcPr>
            <w:tcW w:w="517" w:type="dxa"/>
          </w:tcPr>
          <w:p w14:paraId="73D37ABB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18582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FA0877" w14:textId="77777777" w:rsidR="00B94682" w:rsidRDefault="00B94682" w:rsidP="00585DDF">
            <w:r>
              <w:rPr>
                <w:sz w:val="16"/>
                <w:szCs w:val="16"/>
              </w:rPr>
              <w:t>Correction to Reference sensitivity for CA_n28A-n41A-n79A</w:t>
            </w:r>
          </w:p>
        </w:tc>
        <w:tc>
          <w:tcPr>
            <w:tcW w:w="517" w:type="dxa"/>
          </w:tcPr>
          <w:p w14:paraId="3E23773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1B62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D6A87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0A18C7" w14:textId="77777777" w:rsidR="00B94682" w:rsidRDefault="00B94682" w:rsidP="00585DDF">
            <w:r>
              <w:rPr>
                <w:sz w:val="16"/>
                <w:szCs w:val="16"/>
              </w:rPr>
              <w:t>R5-241737</w:t>
            </w:r>
          </w:p>
        </w:tc>
        <w:tc>
          <w:tcPr>
            <w:tcW w:w="1597" w:type="dxa"/>
          </w:tcPr>
          <w:p w14:paraId="47655692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5B6F56F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6F2675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740B9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040E33D" w14:textId="77777777" w:rsidTr="00585DDF">
        <w:tc>
          <w:tcPr>
            <w:tcW w:w="879" w:type="dxa"/>
          </w:tcPr>
          <w:p w14:paraId="6C91526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E13939D" w14:textId="77777777" w:rsidR="00B94682" w:rsidRDefault="00B94682" w:rsidP="00585DDF">
            <w:r>
              <w:rPr>
                <w:sz w:val="16"/>
                <w:szCs w:val="16"/>
              </w:rPr>
              <w:t>2705</w:t>
            </w:r>
          </w:p>
        </w:tc>
        <w:tc>
          <w:tcPr>
            <w:tcW w:w="517" w:type="dxa"/>
          </w:tcPr>
          <w:p w14:paraId="70129F1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6EF46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A2D760" w14:textId="77777777" w:rsidR="00B94682" w:rsidRDefault="00B94682" w:rsidP="00585DDF">
            <w:r>
              <w:rPr>
                <w:sz w:val="16"/>
                <w:szCs w:val="16"/>
              </w:rPr>
              <w:t>Clarification of asymmetric BW in Rx test cases for CA</w:t>
            </w:r>
          </w:p>
        </w:tc>
        <w:tc>
          <w:tcPr>
            <w:tcW w:w="517" w:type="dxa"/>
          </w:tcPr>
          <w:p w14:paraId="6E2D746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D7C79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11F2C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9AC7B5" w14:textId="77777777" w:rsidR="00B94682" w:rsidRDefault="00B94682" w:rsidP="00585DDF">
            <w:r>
              <w:rPr>
                <w:sz w:val="16"/>
                <w:szCs w:val="16"/>
              </w:rPr>
              <w:t>R5-241738</w:t>
            </w:r>
          </w:p>
        </w:tc>
        <w:tc>
          <w:tcPr>
            <w:tcW w:w="1597" w:type="dxa"/>
          </w:tcPr>
          <w:p w14:paraId="24EC2C51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36CF6CC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6449BA4" w14:textId="77777777" w:rsidR="00B94682" w:rsidRDefault="00B94682" w:rsidP="00585DDF">
            <w:r>
              <w:rPr>
                <w:sz w:val="16"/>
                <w:szCs w:val="16"/>
              </w:rPr>
              <w:t>7.3A.1, 7.3A.1_1, 7.3A.2, 7.3A.3, 7.5A.1, 7.5A.2, 7.5A.3, 7.6A.2.1, 7.6A.2.2, 7.6A.2.3, 7.6A.3.1, 7.6A.3.2, 7.6A.3.3, 7.6A.4.1, 7.6A.4.2, 7.6A.4.3, 7.8A.2.1, 7.8A.2.2, 7.8A.2.3, 7.9A.1</w:t>
            </w:r>
          </w:p>
        </w:tc>
        <w:tc>
          <w:tcPr>
            <w:tcW w:w="998" w:type="dxa"/>
          </w:tcPr>
          <w:p w14:paraId="2113D0E0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94682" w14:paraId="71E7A04B" w14:textId="77777777" w:rsidTr="00585DDF">
        <w:tc>
          <w:tcPr>
            <w:tcW w:w="879" w:type="dxa"/>
          </w:tcPr>
          <w:p w14:paraId="245A680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56090C" w14:textId="77777777" w:rsidR="00B94682" w:rsidRDefault="00B94682" w:rsidP="00585DDF">
            <w:r>
              <w:rPr>
                <w:sz w:val="16"/>
                <w:szCs w:val="16"/>
              </w:rPr>
              <w:t>2714</w:t>
            </w:r>
          </w:p>
        </w:tc>
        <w:tc>
          <w:tcPr>
            <w:tcW w:w="517" w:type="dxa"/>
          </w:tcPr>
          <w:p w14:paraId="6EA5DAC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C75185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8F48EF" w14:textId="77777777" w:rsidR="00B94682" w:rsidRDefault="00B94682" w:rsidP="00585DDF">
            <w:r>
              <w:rPr>
                <w:sz w:val="16"/>
                <w:szCs w:val="16"/>
              </w:rPr>
              <w:t>Correction to note for inter-band CA including n48</w:t>
            </w:r>
          </w:p>
        </w:tc>
        <w:tc>
          <w:tcPr>
            <w:tcW w:w="517" w:type="dxa"/>
          </w:tcPr>
          <w:p w14:paraId="0BEDEF2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FBE44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71A4CD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CC35F8" w14:textId="77777777" w:rsidR="00B94682" w:rsidRDefault="00B94682" w:rsidP="00585DDF">
            <w:r>
              <w:rPr>
                <w:sz w:val="16"/>
                <w:szCs w:val="16"/>
              </w:rPr>
              <w:t>R5-241945</w:t>
            </w:r>
          </w:p>
        </w:tc>
        <w:tc>
          <w:tcPr>
            <w:tcW w:w="1597" w:type="dxa"/>
          </w:tcPr>
          <w:p w14:paraId="7E3F61B4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09424D5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E55F5B1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BF59DF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4FD3C7A4" w14:textId="77777777" w:rsidTr="00585DDF">
        <w:tc>
          <w:tcPr>
            <w:tcW w:w="879" w:type="dxa"/>
          </w:tcPr>
          <w:p w14:paraId="5DFD46BE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88FDDA2" w14:textId="77777777" w:rsidR="00B94682" w:rsidRDefault="00B94682" w:rsidP="00585DDF">
            <w:r>
              <w:rPr>
                <w:sz w:val="16"/>
                <w:szCs w:val="16"/>
              </w:rPr>
              <w:t>2715</w:t>
            </w:r>
          </w:p>
        </w:tc>
        <w:tc>
          <w:tcPr>
            <w:tcW w:w="517" w:type="dxa"/>
          </w:tcPr>
          <w:p w14:paraId="22367E4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97F969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47F5C8" w14:textId="77777777" w:rsidR="00B94682" w:rsidRDefault="00B94682" w:rsidP="00585DDF">
            <w:r>
              <w:rPr>
                <w:sz w:val="16"/>
                <w:szCs w:val="16"/>
              </w:rPr>
              <w:t>Correction to Reference sensitivity for CA_n26A-n70A</w:t>
            </w:r>
          </w:p>
        </w:tc>
        <w:tc>
          <w:tcPr>
            <w:tcW w:w="517" w:type="dxa"/>
          </w:tcPr>
          <w:p w14:paraId="77ACBBD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E29AD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81A94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4854BF" w14:textId="77777777" w:rsidR="00B94682" w:rsidRDefault="00B94682" w:rsidP="00585DDF">
            <w:r>
              <w:rPr>
                <w:sz w:val="16"/>
                <w:szCs w:val="16"/>
              </w:rPr>
              <w:t>R5-242015</w:t>
            </w:r>
          </w:p>
        </w:tc>
        <w:tc>
          <w:tcPr>
            <w:tcW w:w="1597" w:type="dxa"/>
          </w:tcPr>
          <w:p w14:paraId="22E80D90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B5D0F8D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C2A5D93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54C9F1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3B41B300" w14:textId="77777777" w:rsidTr="00585DDF">
        <w:tc>
          <w:tcPr>
            <w:tcW w:w="879" w:type="dxa"/>
          </w:tcPr>
          <w:p w14:paraId="0A9EB50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59466C1" w14:textId="77777777" w:rsidR="00B94682" w:rsidRDefault="00B94682" w:rsidP="00585DDF">
            <w:r>
              <w:rPr>
                <w:sz w:val="16"/>
                <w:szCs w:val="16"/>
              </w:rPr>
              <w:t>2728</w:t>
            </w:r>
          </w:p>
        </w:tc>
        <w:tc>
          <w:tcPr>
            <w:tcW w:w="517" w:type="dxa"/>
          </w:tcPr>
          <w:p w14:paraId="2936A1F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F0BF9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F23661" w14:textId="77777777" w:rsidR="00B94682" w:rsidRDefault="00B94682" w:rsidP="00585DDF">
            <w:r>
              <w:rPr>
                <w:sz w:val="16"/>
                <w:szCs w:val="16"/>
              </w:rPr>
              <w:t>Update of 4DL CA test cases</w:t>
            </w:r>
          </w:p>
        </w:tc>
        <w:tc>
          <w:tcPr>
            <w:tcW w:w="517" w:type="dxa"/>
          </w:tcPr>
          <w:p w14:paraId="041D082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D61C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2D0B4D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17540E" w14:textId="77777777" w:rsidR="00B94682" w:rsidRDefault="00B94682" w:rsidP="00585DDF">
            <w:r>
              <w:rPr>
                <w:sz w:val="16"/>
                <w:szCs w:val="16"/>
              </w:rPr>
              <w:t>R5-241907</w:t>
            </w:r>
          </w:p>
        </w:tc>
        <w:tc>
          <w:tcPr>
            <w:tcW w:w="1597" w:type="dxa"/>
          </w:tcPr>
          <w:p w14:paraId="230050B7" w14:textId="77777777" w:rsidR="00B94682" w:rsidRDefault="00B94682" w:rsidP="00585DDF">
            <w:r>
              <w:rPr>
                <w:sz w:val="16"/>
                <w:szCs w:val="16"/>
              </w:rPr>
              <w:t>ROHDE &amp; SCHWARZ, Verizon</w:t>
            </w:r>
          </w:p>
        </w:tc>
        <w:tc>
          <w:tcPr>
            <w:tcW w:w="1122" w:type="dxa"/>
          </w:tcPr>
          <w:p w14:paraId="5E2535B9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48AF1B7" w14:textId="77777777" w:rsidR="00B94682" w:rsidRDefault="00B94682" w:rsidP="00585DDF">
            <w:r>
              <w:rPr>
                <w:sz w:val="16"/>
                <w:szCs w:val="16"/>
              </w:rPr>
              <w:t>7.3A.3, 7.3A.3.4.1, 7.3A.3.5, 7.4A.3.4.1, 7.4A.3.4.2, 7.5A.3.4.2, 7.6A.2.3.4.2, 7.6A.3.3.4.2</w:t>
            </w:r>
          </w:p>
        </w:tc>
        <w:tc>
          <w:tcPr>
            <w:tcW w:w="998" w:type="dxa"/>
          </w:tcPr>
          <w:p w14:paraId="7167EED1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TR 38.905 CR 0877 TS 38.522 CR 0399; TS/TR ... CR ... </w:t>
            </w:r>
          </w:p>
        </w:tc>
      </w:tr>
      <w:tr w:rsidR="00B94682" w14:paraId="10D7A6B7" w14:textId="77777777" w:rsidTr="00585DDF">
        <w:tc>
          <w:tcPr>
            <w:tcW w:w="879" w:type="dxa"/>
          </w:tcPr>
          <w:p w14:paraId="627CD034" w14:textId="77777777" w:rsidR="00B94682" w:rsidRDefault="00B94682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94C467C" w14:textId="77777777" w:rsidR="00B94682" w:rsidRDefault="00B94682" w:rsidP="00585DDF">
            <w:r>
              <w:rPr>
                <w:sz w:val="16"/>
                <w:szCs w:val="16"/>
              </w:rPr>
              <w:t>1748</w:t>
            </w:r>
          </w:p>
        </w:tc>
        <w:tc>
          <w:tcPr>
            <w:tcW w:w="517" w:type="dxa"/>
          </w:tcPr>
          <w:p w14:paraId="2E38FCF5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4D0AC9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A39B4F" w14:textId="77777777" w:rsidR="00B94682" w:rsidRDefault="00B94682" w:rsidP="00585DDF">
            <w:r>
              <w:rPr>
                <w:sz w:val="16"/>
                <w:szCs w:val="16"/>
              </w:rPr>
              <w:t>Correction to Reference sensitivity for DC_21A_n28A</w:t>
            </w:r>
          </w:p>
        </w:tc>
        <w:tc>
          <w:tcPr>
            <w:tcW w:w="517" w:type="dxa"/>
          </w:tcPr>
          <w:p w14:paraId="6089FAD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680AF4" w14:textId="77777777" w:rsidR="00B94682" w:rsidRDefault="00B94682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A79031D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794C85" w14:textId="77777777" w:rsidR="00B94682" w:rsidRDefault="00B94682" w:rsidP="00585DDF">
            <w:r>
              <w:rPr>
                <w:sz w:val="16"/>
                <w:szCs w:val="16"/>
              </w:rPr>
              <w:t>R5-241108</w:t>
            </w:r>
          </w:p>
        </w:tc>
        <w:tc>
          <w:tcPr>
            <w:tcW w:w="1597" w:type="dxa"/>
          </w:tcPr>
          <w:p w14:paraId="7B79741D" w14:textId="77777777" w:rsidR="00B94682" w:rsidRDefault="00B94682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D6868A7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983D311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450B84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212BA420" w14:textId="77777777" w:rsidTr="00585DDF">
        <w:tc>
          <w:tcPr>
            <w:tcW w:w="879" w:type="dxa"/>
          </w:tcPr>
          <w:p w14:paraId="3C237334" w14:textId="77777777" w:rsidR="00B94682" w:rsidRDefault="00B94682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70758A0" w14:textId="77777777" w:rsidR="00B94682" w:rsidRDefault="00B94682" w:rsidP="00585DDF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14:paraId="2FDFB796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92B79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998A8B" w14:textId="77777777" w:rsidR="00B94682" w:rsidRDefault="00B94682" w:rsidP="00585DDF">
            <w:r>
              <w:rPr>
                <w:sz w:val="16"/>
                <w:szCs w:val="16"/>
              </w:rPr>
              <w:t>Update of applicability for FR1 4DL CA test cases</w:t>
            </w:r>
          </w:p>
        </w:tc>
        <w:tc>
          <w:tcPr>
            <w:tcW w:w="517" w:type="dxa"/>
          </w:tcPr>
          <w:p w14:paraId="4C64F845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955FF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90161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AD795B" w14:textId="77777777" w:rsidR="00B94682" w:rsidRDefault="00B94682" w:rsidP="00585DDF">
            <w:r>
              <w:rPr>
                <w:sz w:val="16"/>
                <w:szCs w:val="16"/>
              </w:rPr>
              <w:t>R5-241946</w:t>
            </w:r>
          </w:p>
        </w:tc>
        <w:tc>
          <w:tcPr>
            <w:tcW w:w="1597" w:type="dxa"/>
          </w:tcPr>
          <w:p w14:paraId="211566A9" w14:textId="77777777" w:rsidR="00B94682" w:rsidRDefault="00B94682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D1029A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019BCDD" w14:textId="77777777" w:rsidR="00B94682" w:rsidRDefault="00B94682" w:rsidP="00585DD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766F26A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0AFC0F1C" w14:textId="77777777" w:rsidTr="00585DDF">
        <w:tc>
          <w:tcPr>
            <w:tcW w:w="879" w:type="dxa"/>
          </w:tcPr>
          <w:p w14:paraId="224428AF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BD978DF" w14:textId="77777777" w:rsidR="00B94682" w:rsidRDefault="00B94682" w:rsidP="00585DDF"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 w14:paraId="50FEDECC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B62581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C9A732" w14:textId="77777777" w:rsidR="00B94682" w:rsidRDefault="00B94682" w:rsidP="00585DDF">
            <w:r>
              <w:rPr>
                <w:sz w:val="16"/>
                <w:szCs w:val="16"/>
              </w:rPr>
              <w:t>Addition of reference sensitivity and spurious emissions TP analysis for new R17 NR CA combos within FR1</w:t>
            </w:r>
          </w:p>
        </w:tc>
        <w:tc>
          <w:tcPr>
            <w:tcW w:w="517" w:type="dxa"/>
          </w:tcPr>
          <w:p w14:paraId="1D200122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83244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0D4E6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853D8E" w14:textId="77777777" w:rsidR="00B94682" w:rsidRDefault="00B94682" w:rsidP="00585DDF">
            <w:r>
              <w:rPr>
                <w:sz w:val="16"/>
                <w:szCs w:val="16"/>
              </w:rPr>
              <w:t>R5-240325</w:t>
            </w:r>
          </w:p>
        </w:tc>
        <w:tc>
          <w:tcPr>
            <w:tcW w:w="1597" w:type="dxa"/>
          </w:tcPr>
          <w:p w14:paraId="1B97214B" w14:textId="77777777" w:rsidR="00B94682" w:rsidRDefault="00B94682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0FE4F046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5CE25F7B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75D86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6087258F" w14:textId="77777777" w:rsidTr="00585DDF">
        <w:tc>
          <w:tcPr>
            <w:tcW w:w="879" w:type="dxa"/>
          </w:tcPr>
          <w:p w14:paraId="02DC6C6F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D3887D5" w14:textId="77777777" w:rsidR="00B94682" w:rsidRDefault="00B94682" w:rsidP="00585DDF">
            <w:r>
              <w:rPr>
                <w:sz w:val="16"/>
                <w:szCs w:val="16"/>
              </w:rPr>
              <w:t>0859</w:t>
            </w:r>
          </w:p>
        </w:tc>
        <w:tc>
          <w:tcPr>
            <w:tcW w:w="517" w:type="dxa"/>
          </w:tcPr>
          <w:p w14:paraId="5CBFE859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17360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F409EE" w14:textId="77777777" w:rsidR="00B94682" w:rsidRDefault="00B94682" w:rsidP="00585DDF">
            <w:r>
              <w:rPr>
                <w:sz w:val="16"/>
                <w:szCs w:val="16"/>
              </w:rPr>
              <w:t>Introduction of reference sensitivity test point analysis for CA_n66A-n71A-n77(2A) and CA_n66A-n71A-n78(2A)</w:t>
            </w:r>
          </w:p>
        </w:tc>
        <w:tc>
          <w:tcPr>
            <w:tcW w:w="517" w:type="dxa"/>
          </w:tcPr>
          <w:p w14:paraId="232DEA6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6E78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6E26E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D6359D" w14:textId="77777777" w:rsidR="00B94682" w:rsidRDefault="00B94682" w:rsidP="00585DDF">
            <w:r>
              <w:rPr>
                <w:sz w:val="16"/>
                <w:szCs w:val="16"/>
              </w:rPr>
              <w:t>R5-240462</w:t>
            </w:r>
          </w:p>
        </w:tc>
        <w:tc>
          <w:tcPr>
            <w:tcW w:w="1597" w:type="dxa"/>
          </w:tcPr>
          <w:p w14:paraId="41D3CADC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1A3974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A1B07B0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0297D2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75175E34" w14:textId="77777777" w:rsidTr="00585DDF">
        <w:tc>
          <w:tcPr>
            <w:tcW w:w="879" w:type="dxa"/>
          </w:tcPr>
          <w:p w14:paraId="3BB8C9B9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B1F91D4" w14:textId="77777777" w:rsidR="00B94682" w:rsidRDefault="00B94682" w:rsidP="00585DDF">
            <w:r>
              <w:rPr>
                <w:sz w:val="16"/>
                <w:szCs w:val="16"/>
              </w:rPr>
              <w:t>0860</w:t>
            </w:r>
          </w:p>
        </w:tc>
        <w:tc>
          <w:tcPr>
            <w:tcW w:w="517" w:type="dxa"/>
          </w:tcPr>
          <w:p w14:paraId="452A40C4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37560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BA9300" w14:textId="77777777" w:rsidR="00B94682" w:rsidRDefault="00B94682" w:rsidP="00585DDF">
            <w:r>
              <w:rPr>
                <w:sz w:val="16"/>
                <w:szCs w:val="16"/>
              </w:rPr>
              <w:t>Introduction of spurious emission TP analysis for CA_n71A-n78A</w:t>
            </w:r>
          </w:p>
        </w:tc>
        <w:tc>
          <w:tcPr>
            <w:tcW w:w="517" w:type="dxa"/>
          </w:tcPr>
          <w:p w14:paraId="1CA670D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44E26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AF00A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B9FCEF" w14:textId="77777777" w:rsidR="00B94682" w:rsidRDefault="00B94682" w:rsidP="00585DDF">
            <w:r>
              <w:rPr>
                <w:sz w:val="16"/>
                <w:szCs w:val="16"/>
              </w:rPr>
              <w:t>R5-240464</w:t>
            </w:r>
          </w:p>
        </w:tc>
        <w:tc>
          <w:tcPr>
            <w:tcW w:w="1597" w:type="dxa"/>
          </w:tcPr>
          <w:p w14:paraId="2B2941FB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D4F5E6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4CEA6FD7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D16B89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3686EF5" w14:textId="77777777" w:rsidTr="00585DDF">
        <w:tc>
          <w:tcPr>
            <w:tcW w:w="879" w:type="dxa"/>
          </w:tcPr>
          <w:p w14:paraId="1C85DF43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6D2D63E" w14:textId="77777777" w:rsidR="00B94682" w:rsidRDefault="00B94682" w:rsidP="00585DDF">
            <w:r>
              <w:rPr>
                <w:sz w:val="16"/>
                <w:szCs w:val="16"/>
              </w:rPr>
              <w:t>0862</w:t>
            </w:r>
          </w:p>
        </w:tc>
        <w:tc>
          <w:tcPr>
            <w:tcW w:w="517" w:type="dxa"/>
          </w:tcPr>
          <w:p w14:paraId="7171FE9C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418AB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72E1C0" w14:textId="77777777" w:rsidR="00B94682" w:rsidRDefault="00B94682" w:rsidP="00585DDF">
            <w:r>
              <w:rPr>
                <w:sz w:val="16"/>
                <w:szCs w:val="16"/>
              </w:rPr>
              <w:t>Introduction of reference sensitivity test point analysis for CA_n1A-n28A-n78A and CA_n3A-n28A-n78A</w:t>
            </w:r>
          </w:p>
        </w:tc>
        <w:tc>
          <w:tcPr>
            <w:tcW w:w="517" w:type="dxa"/>
          </w:tcPr>
          <w:p w14:paraId="504B4BBB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51B9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21A90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5E84ED" w14:textId="77777777" w:rsidR="00B94682" w:rsidRDefault="00B94682" w:rsidP="00585DDF">
            <w:r>
              <w:rPr>
                <w:sz w:val="16"/>
                <w:szCs w:val="16"/>
              </w:rPr>
              <w:t>R5-240776</w:t>
            </w:r>
          </w:p>
        </w:tc>
        <w:tc>
          <w:tcPr>
            <w:tcW w:w="1597" w:type="dxa"/>
          </w:tcPr>
          <w:p w14:paraId="331E5CF4" w14:textId="77777777" w:rsidR="00B94682" w:rsidRDefault="00B94682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EE0C2DA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7F9FE03C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6A6318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  <w:tr w:rsidR="00B94682" w14:paraId="1B6C1F21" w14:textId="77777777" w:rsidTr="00585DDF">
        <w:tc>
          <w:tcPr>
            <w:tcW w:w="879" w:type="dxa"/>
          </w:tcPr>
          <w:p w14:paraId="28755B50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93CC948" w14:textId="77777777" w:rsidR="00B94682" w:rsidRDefault="00B94682" w:rsidP="00585DDF">
            <w:r>
              <w:rPr>
                <w:sz w:val="16"/>
                <w:szCs w:val="16"/>
              </w:rPr>
              <w:t>0868</w:t>
            </w:r>
          </w:p>
        </w:tc>
        <w:tc>
          <w:tcPr>
            <w:tcW w:w="517" w:type="dxa"/>
          </w:tcPr>
          <w:p w14:paraId="6C0291FD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A7980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7F83BA" w14:textId="77777777" w:rsidR="00B94682" w:rsidRDefault="00B94682" w:rsidP="00585DDF">
            <w:r>
              <w:rPr>
                <w:sz w:val="16"/>
                <w:szCs w:val="16"/>
              </w:rPr>
              <w:t>Update reference sensitivity test cases for additional band configurations</w:t>
            </w:r>
          </w:p>
        </w:tc>
        <w:tc>
          <w:tcPr>
            <w:tcW w:w="517" w:type="dxa"/>
          </w:tcPr>
          <w:p w14:paraId="4FED723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4303A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EF80C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2AF4E2" w14:textId="77777777" w:rsidR="00B94682" w:rsidRDefault="00B94682" w:rsidP="00585DDF">
            <w:r>
              <w:rPr>
                <w:sz w:val="16"/>
                <w:szCs w:val="16"/>
              </w:rPr>
              <w:t>R5-240891</w:t>
            </w:r>
          </w:p>
        </w:tc>
        <w:tc>
          <w:tcPr>
            <w:tcW w:w="1597" w:type="dxa"/>
          </w:tcPr>
          <w:p w14:paraId="2A013F3F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0CE40FC2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243D3DF9" w14:textId="77777777" w:rsidR="00B94682" w:rsidRDefault="00B94682" w:rsidP="00585DDF">
            <w:r>
              <w:rPr>
                <w:sz w:val="16"/>
                <w:szCs w:val="16"/>
              </w:rPr>
              <w:t>4.1.3</w:t>
            </w:r>
          </w:p>
        </w:tc>
        <w:tc>
          <w:tcPr>
            <w:tcW w:w="998" w:type="dxa"/>
          </w:tcPr>
          <w:p w14:paraId="5C7F51A5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38.521-1 CR 2671; TS/TR ... CR ... </w:t>
            </w:r>
          </w:p>
        </w:tc>
      </w:tr>
      <w:tr w:rsidR="00B94682" w14:paraId="65DEB793" w14:textId="77777777" w:rsidTr="00585DDF">
        <w:tc>
          <w:tcPr>
            <w:tcW w:w="879" w:type="dxa"/>
          </w:tcPr>
          <w:p w14:paraId="1DF2F5F4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CD257A1" w14:textId="77777777" w:rsidR="00B94682" w:rsidRDefault="00B94682" w:rsidP="00585DDF">
            <w:r>
              <w:rPr>
                <w:sz w:val="16"/>
                <w:szCs w:val="16"/>
              </w:rPr>
              <w:t>0877</w:t>
            </w:r>
          </w:p>
        </w:tc>
        <w:tc>
          <w:tcPr>
            <w:tcW w:w="517" w:type="dxa"/>
          </w:tcPr>
          <w:p w14:paraId="7C7861A0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46226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A36744" w14:textId="77777777" w:rsidR="00B94682" w:rsidRDefault="00B94682" w:rsidP="00585DDF">
            <w:r>
              <w:rPr>
                <w:sz w:val="16"/>
                <w:szCs w:val="16"/>
              </w:rPr>
              <w:t>Update of test point selection for 4DL CA configurations</w:t>
            </w:r>
          </w:p>
        </w:tc>
        <w:tc>
          <w:tcPr>
            <w:tcW w:w="517" w:type="dxa"/>
          </w:tcPr>
          <w:p w14:paraId="19BD9A56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D687A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1F8E5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A3F2E0" w14:textId="77777777" w:rsidR="00B94682" w:rsidRDefault="00B94682" w:rsidP="00585DDF">
            <w:r>
              <w:rPr>
                <w:sz w:val="16"/>
                <w:szCs w:val="16"/>
              </w:rPr>
              <w:t>R5-241908</w:t>
            </w:r>
          </w:p>
        </w:tc>
        <w:tc>
          <w:tcPr>
            <w:tcW w:w="1597" w:type="dxa"/>
          </w:tcPr>
          <w:p w14:paraId="13A9445C" w14:textId="77777777" w:rsidR="00B94682" w:rsidRDefault="00B94682" w:rsidP="00585DDF">
            <w:r>
              <w:rPr>
                <w:sz w:val="16"/>
                <w:szCs w:val="16"/>
              </w:rPr>
              <w:t>ROHDE &amp; SCHWARZ, Verizon</w:t>
            </w:r>
          </w:p>
        </w:tc>
        <w:tc>
          <w:tcPr>
            <w:tcW w:w="1122" w:type="dxa"/>
          </w:tcPr>
          <w:p w14:paraId="5FB02DC0" w14:textId="77777777" w:rsidR="00B94682" w:rsidRDefault="00B94682" w:rsidP="00585DD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 w14:paraId="04D7FEAA" w14:textId="77777777" w:rsidR="00B94682" w:rsidRDefault="00B94682" w:rsidP="00585DDF">
            <w:r>
              <w:rPr>
                <w:sz w:val="16"/>
                <w:szCs w:val="16"/>
              </w:rPr>
              <w:t>4.1.3.1</w:t>
            </w:r>
          </w:p>
        </w:tc>
        <w:tc>
          <w:tcPr>
            <w:tcW w:w="998" w:type="dxa"/>
          </w:tcPr>
          <w:p w14:paraId="6D51600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38.521-1 CR 2728 ; TS/TR ... CR ... </w:t>
            </w:r>
          </w:p>
        </w:tc>
      </w:tr>
    </w:tbl>
    <w:p w14:paraId="2C356F20" w14:textId="77777777" w:rsidR="00B94682" w:rsidRDefault="00B94682" w:rsidP="00B94682"/>
    <w:p w14:paraId="18F4E79C" w14:textId="77777777" w:rsidR="00B94682" w:rsidRDefault="00B94682" w:rsidP="00B94682"/>
    <w:p w14:paraId="33AF59DF" w14:textId="77777777" w:rsidR="00B94682" w:rsidRPr="00917427" w:rsidRDefault="00B94682" w:rsidP="00B9468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RP-240181</w:t>
      </w:r>
      <w:r>
        <w:rPr>
          <w:b/>
          <w:i/>
          <w:noProof/>
          <w:sz w:val="28"/>
        </w:rPr>
        <w:fldChar w:fldCharType="end"/>
      </w:r>
    </w:p>
    <w:p w14:paraId="69179CC5" w14:textId="77777777" w:rsidR="00B94682" w:rsidRPr="00784730" w:rsidRDefault="00B94682" w:rsidP="00B94682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9E62CD3" w14:textId="77777777" w:rsidR="00B94682" w:rsidRPr="00050554" w:rsidRDefault="00B94682" w:rsidP="00B94682">
      <w:pPr>
        <w:rPr>
          <w:rFonts w:ascii="Arial" w:hAnsi="Arial" w:cs="Arial"/>
          <w:b/>
          <w:bCs/>
          <w:lang w:val="en-US"/>
        </w:rPr>
      </w:pPr>
    </w:p>
    <w:p w14:paraId="1E526CC7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B23C4C4" w14:textId="77777777" w:rsidR="00B94682" w:rsidRPr="00E145B1" w:rsidRDefault="00B94682" w:rsidP="00B946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Power Class 2 for EN-DC with x LTE bands + y NR band(s) in DL and with 1 LTE band +1 TDD NR band in UL (either x= 2, 3, y=1 or x=1, 2, y=2) (ENDC_PC2_R17_xLTE_yNR-UEConTest)</w:t>
      </w:r>
      <w:r>
        <w:rPr>
          <w:rFonts w:ascii="Arial" w:hAnsi="Arial" w:cs="Arial"/>
          <w:b/>
          <w:bCs/>
        </w:rPr>
        <w:fldChar w:fldCharType="end"/>
      </w:r>
    </w:p>
    <w:p w14:paraId="06406F12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p w14:paraId="70F1AD2C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28D7490" w14:textId="77777777" w:rsidR="00B94682" w:rsidRDefault="00B94682" w:rsidP="00B9468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BD6A4B" w14:textId="77777777" w:rsidR="00B94682" w:rsidRPr="004E535C" w:rsidRDefault="00B94682" w:rsidP="00B946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4682" w:rsidRPr="004E535C" w14:paraId="2A22AE2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A378A6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5821A9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0FFEC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AEF06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4A981A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B9F38A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C0C3A9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1EEBA7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436DE4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DB7FFF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CA2E02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53CA6E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389D7A6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4682" w14:paraId="37372BD7" w14:textId="77777777" w:rsidTr="00585DDF">
        <w:tc>
          <w:tcPr>
            <w:tcW w:w="879" w:type="dxa"/>
          </w:tcPr>
          <w:p w14:paraId="0F81015E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31E20C7" w14:textId="77777777" w:rsidR="00B94682" w:rsidRDefault="00B94682" w:rsidP="00585DDF">
            <w:r>
              <w:rPr>
                <w:sz w:val="16"/>
                <w:szCs w:val="16"/>
              </w:rPr>
              <w:t>0595</w:t>
            </w:r>
          </w:p>
        </w:tc>
        <w:tc>
          <w:tcPr>
            <w:tcW w:w="517" w:type="dxa"/>
          </w:tcPr>
          <w:p w14:paraId="15DC63E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F0BD0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908CE9" w14:textId="77777777" w:rsidR="00B94682" w:rsidRDefault="00B94682" w:rsidP="00585DDF">
            <w:r>
              <w:rPr>
                <w:sz w:val="16"/>
                <w:szCs w:val="16"/>
              </w:rPr>
              <w:t>Update for additional ENDC band configurations with PC2 UL</w:t>
            </w:r>
          </w:p>
        </w:tc>
        <w:tc>
          <w:tcPr>
            <w:tcW w:w="517" w:type="dxa"/>
          </w:tcPr>
          <w:p w14:paraId="4C7A988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AD46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F441D2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8E0887" w14:textId="77777777" w:rsidR="00B94682" w:rsidRDefault="00B94682" w:rsidP="00585DDF">
            <w:r>
              <w:rPr>
                <w:sz w:val="16"/>
                <w:szCs w:val="16"/>
              </w:rPr>
              <w:t>R5-241720</w:t>
            </w:r>
          </w:p>
        </w:tc>
        <w:tc>
          <w:tcPr>
            <w:tcW w:w="1597" w:type="dxa"/>
          </w:tcPr>
          <w:p w14:paraId="15EA0AD2" w14:textId="77777777" w:rsidR="00B94682" w:rsidRDefault="00B94682" w:rsidP="00585DDF">
            <w:r>
              <w:rPr>
                <w:sz w:val="16"/>
                <w:szCs w:val="16"/>
              </w:rPr>
              <w:t>Verizon</w:t>
            </w:r>
          </w:p>
        </w:tc>
        <w:tc>
          <w:tcPr>
            <w:tcW w:w="1122" w:type="dxa"/>
          </w:tcPr>
          <w:p w14:paraId="4EADE3B8" w14:textId="77777777" w:rsidR="00B94682" w:rsidRDefault="00B94682" w:rsidP="00585DDF">
            <w:r>
              <w:rPr>
                <w:sz w:val="16"/>
                <w:szCs w:val="16"/>
              </w:rPr>
              <w:t>ENDC_PC2_R17_xLTE_yNR-UEConTest</w:t>
            </w:r>
          </w:p>
        </w:tc>
        <w:tc>
          <w:tcPr>
            <w:tcW w:w="2323" w:type="dxa"/>
          </w:tcPr>
          <w:p w14:paraId="0005E3FD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0801BA" w14:textId="77777777" w:rsidR="00B94682" w:rsidRDefault="00B94682" w:rsidP="00585DDF">
            <w:pPr>
              <w:rPr>
                <w:sz w:val="16"/>
                <w:szCs w:val="16"/>
              </w:rPr>
            </w:pPr>
          </w:p>
        </w:tc>
      </w:tr>
    </w:tbl>
    <w:p w14:paraId="5A99B4B1" w14:textId="77777777" w:rsidR="00B94682" w:rsidRDefault="00B94682" w:rsidP="00B94682"/>
    <w:p w14:paraId="55B5BF1E" w14:textId="77777777" w:rsidR="00B94682" w:rsidRDefault="00B94682" w:rsidP="00B94682"/>
    <w:p w14:paraId="71F4628C" w14:textId="77777777" w:rsidR="00B94682" w:rsidRPr="00917427" w:rsidRDefault="00B94682" w:rsidP="00B9468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RP-240182</w:t>
      </w:r>
      <w:r>
        <w:rPr>
          <w:b/>
          <w:i/>
          <w:noProof/>
          <w:sz w:val="28"/>
        </w:rPr>
        <w:fldChar w:fldCharType="end"/>
      </w:r>
    </w:p>
    <w:p w14:paraId="47757BE3" w14:textId="77777777" w:rsidR="00B94682" w:rsidRPr="00784730" w:rsidRDefault="00B94682" w:rsidP="00B94682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11E8404" w14:textId="77777777" w:rsidR="00B94682" w:rsidRPr="00050554" w:rsidRDefault="00B94682" w:rsidP="00B94682">
      <w:pPr>
        <w:rPr>
          <w:rFonts w:ascii="Arial" w:hAnsi="Arial" w:cs="Arial"/>
          <w:b/>
          <w:bCs/>
          <w:lang w:val="en-US"/>
        </w:rPr>
      </w:pPr>
    </w:p>
    <w:p w14:paraId="0ABB4B0C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E3ACAAD" w14:textId="77777777" w:rsidR="00B94682" w:rsidRPr="00E145B1" w:rsidRDefault="00B94682" w:rsidP="00B946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Conformance - RF requirements enhancement for NR frequency range 1 (FR1) (NR_RF_FR1_enh-UEConTest)</w:t>
      </w:r>
      <w:r>
        <w:rPr>
          <w:rFonts w:ascii="Arial" w:hAnsi="Arial" w:cs="Arial"/>
          <w:b/>
          <w:bCs/>
        </w:rPr>
        <w:fldChar w:fldCharType="end"/>
      </w:r>
    </w:p>
    <w:p w14:paraId="407E207B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p w14:paraId="41B0F7BC" w14:textId="77777777" w:rsidR="00B94682" w:rsidRDefault="00B94682" w:rsidP="00B9468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D1CB419" w14:textId="77777777" w:rsidR="00B94682" w:rsidRDefault="00B94682" w:rsidP="00B9468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3603E4" w14:textId="77777777" w:rsidR="00B94682" w:rsidRPr="004E535C" w:rsidRDefault="00B94682" w:rsidP="00B946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94682" w:rsidRPr="004E535C" w14:paraId="70A6E51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400F6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9AD60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10AF12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18FCB1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A2B9CB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BE49A8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1CA99D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A3E858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1538A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2A6F5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FDA024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F54883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EBB5B6" w14:textId="77777777" w:rsidR="00B94682" w:rsidRPr="00BF1EB6" w:rsidRDefault="00B94682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94682" w14:paraId="5565E48D" w14:textId="77777777" w:rsidTr="00585DDF">
        <w:tc>
          <w:tcPr>
            <w:tcW w:w="879" w:type="dxa"/>
          </w:tcPr>
          <w:p w14:paraId="4DAF0190" w14:textId="77777777" w:rsidR="00B94682" w:rsidRDefault="00B94682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DDBCE4C" w14:textId="77777777" w:rsidR="00B94682" w:rsidRDefault="00B94682" w:rsidP="00585DDF">
            <w:r>
              <w:rPr>
                <w:sz w:val="16"/>
                <w:szCs w:val="16"/>
              </w:rPr>
              <w:t>0599</w:t>
            </w:r>
          </w:p>
        </w:tc>
        <w:tc>
          <w:tcPr>
            <w:tcW w:w="517" w:type="dxa"/>
          </w:tcPr>
          <w:p w14:paraId="04862369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938E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D8D3E0" w14:textId="77777777" w:rsidR="00B94682" w:rsidRDefault="00B94682" w:rsidP="00585DDF">
            <w:r>
              <w:rPr>
                <w:sz w:val="16"/>
                <w:szCs w:val="16"/>
              </w:rPr>
              <w:t>Update to PICS for R17 FR1 enhancement</w:t>
            </w:r>
          </w:p>
        </w:tc>
        <w:tc>
          <w:tcPr>
            <w:tcW w:w="517" w:type="dxa"/>
          </w:tcPr>
          <w:p w14:paraId="5645300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50A62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04158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BB3F60" w14:textId="77777777" w:rsidR="00B94682" w:rsidRDefault="00B94682" w:rsidP="00585DDF">
            <w:r>
              <w:rPr>
                <w:sz w:val="16"/>
                <w:szCs w:val="16"/>
              </w:rPr>
              <w:t>R5-241029</w:t>
            </w:r>
          </w:p>
        </w:tc>
        <w:tc>
          <w:tcPr>
            <w:tcW w:w="1597" w:type="dxa"/>
          </w:tcPr>
          <w:p w14:paraId="317B2376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0C3AA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5C343D17" w14:textId="77777777" w:rsidR="00B94682" w:rsidRDefault="00B94682" w:rsidP="00585DDF">
            <w:r>
              <w:rPr>
                <w:sz w:val="16"/>
                <w:szCs w:val="16"/>
              </w:rPr>
              <w:t>A.4.3.2A.4, A.4.3.2C.2, A.4.3.2C.3</w:t>
            </w:r>
          </w:p>
        </w:tc>
        <w:tc>
          <w:tcPr>
            <w:tcW w:w="998" w:type="dxa"/>
          </w:tcPr>
          <w:p w14:paraId="5B187C50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13A8E0D" w14:textId="77777777" w:rsidTr="00585DDF">
        <w:tc>
          <w:tcPr>
            <w:tcW w:w="879" w:type="dxa"/>
          </w:tcPr>
          <w:p w14:paraId="40FDC6BF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2BE58D6" w14:textId="77777777" w:rsidR="00B94682" w:rsidRDefault="00B94682" w:rsidP="00585DDF">
            <w:r>
              <w:rPr>
                <w:sz w:val="16"/>
                <w:szCs w:val="16"/>
              </w:rPr>
              <w:t>2682</w:t>
            </w:r>
          </w:p>
        </w:tc>
        <w:tc>
          <w:tcPr>
            <w:tcW w:w="517" w:type="dxa"/>
          </w:tcPr>
          <w:p w14:paraId="3B63069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00006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1C68CD" w14:textId="77777777" w:rsidR="00B94682" w:rsidRDefault="00B94682" w:rsidP="00585DDF">
            <w:r>
              <w:rPr>
                <w:sz w:val="16"/>
                <w:szCs w:val="16"/>
              </w:rPr>
              <w:t>Addition of 6.2H.1.3 AMPR for CA with UL-MIMO</w:t>
            </w:r>
          </w:p>
        </w:tc>
        <w:tc>
          <w:tcPr>
            <w:tcW w:w="517" w:type="dxa"/>
          </w:tcPr>
          <w:p w14:paraId="54ED643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29EFA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DC1F42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A7D9ED" w14:textId="77777777" w:rsidR="00B94682" w:rsidRDefault="00B94682" w:rsidP="00585DDF">
            <w:r>
              <w:rPr>
                <w:sz w:val="16"/>
                <w:szCs w:val="16"/>
              </w:rPr>
              <w:t>R5-241970</w:t>
            </w:r>
          </w:p>
        </w:tc>
        <w:tc>
          <w:tcPr>
            <w:tcW w:w="1597" w:type="dxa"/>
          </w:tcPr>
          <w:p w14:paraId="526046B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85D0B7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2A4EE72" w14:textId="77777777" w:rsidR="00B94682" w:rsidRDefault="00B94682" w:rsidP="00585DDF">
            <w:r>
              <w:rPr>
                <w:sz w:val="16"/>
                <w:szCs w:val="16"/>
              </w:rPr>
              <w:t>6.2H.1.3 (new)</w:t>
            </w:r>
          </w:p>
        </w:tc>
        <w:tc>
          <w:tcPr>
            <w:tcW w:w="998" w:type="dxa"/>
          </w:tcPr>
          <w:p w14:paraId="3C5C6FD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AFEEE87" w14:textId="77777777" w:rsidTr="00585DDF">
        <w:tc>
          <w:tcPr>
            <w:tcW w:w="879" w:type="dxa"/>
          </w:tcPr>
          <w:p w14:paraId="7E685C7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4B12A77" w14:textId="77777777" w:rsidR="00B94682" w:rsidRDefault="00B94682" w:rsidP="00585DDF">
            <w:r>
              <w:rPr>
                <w:sz w:val="16"/>
                <w:szCs w:val="16"/>
              </w:rPr>
              <w:t>2683</w:t>
            </w:r>
          </w:p>
        </w:tc>
        <w:tc>
          <w:tcPr>
            <w:tcW w:w="517" w:type="dxa"/>
          </w:tcPr>
          <w:p w14:paraId="1BB6BEDF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C527D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96FB43" w14:textId="77777777" w:rsidR="00B94682" w:rsidRDefault="00B94682" w:rsidP="00585DDF">
            <w:r>
              <w:rPr>
                <w:sz w:val="16"/>
                <w:szCs w:val="16"/>
              </w:rPr>
              <w:t>Addition of 6.3H.1.4 power control for CA with UL MIMO</w:t>
            </w:r>
          </w:p>
        </w:tc>
        <w:tc>
          <w:tcPr>
            <w:tcW w:w="517" w:type="dxa"/>
          </w:tcPr>
          <w:p w14:paraId="3532191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9B32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5B3F5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9A4B84" w14:textId="77777777" w:rsidR="00B94682" w:rsidRDefault="00B94682" w:rsidP="00585DDF">
            <w:r>
              <w:rPr>
                <w:sz w:val="16"/>
                <w:szCs w:val="16"/>
              </w:rPr>
              <w:t>R5-241010</w:t>
            </w:r>
          </w:p>
        </w:tc>
        <w:tc>
          <w:tcPr>
            <w:tcW w:w="1597" w:type="dxa"/>
          </w:tcPr>
          <w:p w14:paraId="0C4FEF6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A02459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79F53AF" w14:textId="77777777" w:rsidR="00B94682" w:rsidRDefault="00B94682" w:rsidP="00585DDF">
            <w:r>
              <w:rPr>
                <w:sz w:val="16"/>
                <w:szCs w:val="16"/>
              </w:rPr>
              <w:t>6.3H.1.4 (new)</w:t>
            </w:r>
          </w:p>
        </w:tc>
        <w:tc>
          <w:tcPr>
            <w:tcW w:w="998" w:type="dxa"/>
          </w:tcPr>
          <w:p w14:paraId="265A230A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19FC3F1C" w14:textId="77777777" w:rsidTr="00585DDF">
        <w:tc>
          <w:tcPr>
            <w:tcW w:w="879" w:type="dxa"/>
          </w:tcPr>
          <w:p w14:paraId="51119E36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EF707C" w14:textId="77777777" w:rsidR="00B94682" w:rsidRDefault="00B94682" w:rsidP="00585DDF">
            <w:r>
              <w:rPr>
                <w:sz w:val="16"/>
                <w:szCs w:val="16"/>
              </w:rPr>
              <w:t>2684</w:t>
            </w:r>
          </w:p>
        </w:tc>
        <w:tc>
          <w:tcPr>
            <w:tcW w:w="517" w:type="dxa"/>
          </w:tcPr>
          <w:p w14:paraId="1BBB09F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7AC037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2CFC9D" w14:textId="77777777" w:rsidR="00B94682" w:rsidRDefault="00B94682" w:rsidP="00585DDF">
            <w:r>
              <w:rPr>
                <w:sz w:val="16"/>
                <w:szCs w:val="16"/>
              </w:rPr>
              <w:t>Addition of 6.4H.1.1 frequency error for CA with UL-MIMO</w:t>
            </w:r>
          </w:p>
        </w:tc>
        <w:tc>
          <w:tcPr>
            <w:tcW w:w="517" w:type="dxa"/>
          </w:tcPr>
          <w:p w14:paraId="11E3C59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0E2D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AA2A0B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1BB1BA" w14:textId="77777777" w:rsidR="00B94682" w:rsidRDefault="00B94682" w:rsidP="00585DDF">
            <w:r>
              <w:rPr>
                <w:sz w:val="16"/>
                <w:szCs w:val="16"/>
              </w:rPr>
              <w:t>R5-241971</w:t>
            </w:r>
          </w:p>
        </w:tc>
        <w:tc>
          <w:tcPr>
            <w:tcW w:w="1597" w:type="dxa"/>
          </w:tcPr>
          <w:p w14:paraId="6A7DFC3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41CD67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3D71D92F" w14:textId="77777777" w:rsidR="00B94682" w:rsidRDefault="00B94682" w:rsidP="00585DDF">
            <w:r>
              <w:rPr>
                <w:sz w:val="16"/>
                <w:szCs w:val="16"/>
              </w:rPr>
              <w:t>6.4H.1.1 (new)</w:t>
            </w:r>
          </w:p>
        </w:tc>
        <w:tc>
          <w:tcPr>
            <w:tcW w:w="998" w:type="dxa"/>
          </w:tcPr>
          <w:p w14:paraId="53A5C826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AB69389" w14:textId="77777777" w:rsidTr="00585DDF">
        <w:tc>
          <w:tcPr>
            <w:tcW w:w="879" w:type="dxa"/>
          </w:tcPr>
          <w:p w14:paraId="7D0DDED3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82A33B3" w14:textId="77777777" w:rsidR="00B94682" w:rsidRDefault="00B94682" w:rsidP="00585DDF">
            <w:r>
              <w:rPr>
                <w:sz w:val="16"/>
                <w:szCs w:val="16"/>
              </w:rPr>
              <w:t>2685</w:t>
            </w:r>
          </w:p>
        </w:tc>
        <w:tc>
          <w:tcPr>
            <w:tcW w:w="517" w:type="dxa"/>
          </w:tcPr>
          <w:p w14:paraId="260E14FF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48529B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95C13A" w14:textId="77777777" w:rsidR="00B94682" w:rsidRDefault="00B94682" w:rsidP="00585DDF">
            <w:r>
              <w:rPr>
                <w:sz w:val="16"/>
                <w:szCs w:val="16"/>
              </w:rPr>
              <w:t>Addition of 6.4H.1.2.1 EVM for CA with UL-MIMO</w:t>
            </w:r>
          </w:p>
        </w:tc>
        <w:tc>
          <w:tcPr>
            <w:tcW w:w="517" w:type="dxa"/>
          </w:tcPr>
          <w:p w14:paraId="06229B66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B05CE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E9541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4B3971" w14:textId="77777777" w:rsidR="00B94682" w:rsidRDefault="00B94682" w:rsidP="00585DDF">
            <w:r>
              <w:rPr>
                <w:sz w:val="16"/>
                <w:szCs w:val="16"/>
              </w:rPr>
              <w:t>R5-241972</w:t>
            </w:r>
          </w:p>
        </w:tc>
        <w:tc>
          <w:tcPr>
            <w:tcW w:w="1597" w:type="dxa"/>
          </w:tcPr>
          <w:p w14:paraId="0AE7640B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F5B21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1BF049D" w14:textId="77777777" w:rsidR="00B94682" w:rsidRDefault="00B94682" w:rsidP="00585DDF">
            <w:r>
              <w:rPr>
                <w:sz w:val="16"/>
                <w:szCs w:val="16"/>
              </w:rPr>
              <w:t>6.4H.1.2.1 (new)</w:t>
            </w:r>
          </w:p>
        </w:tc>
        <w:tc>
          <w:tcPr>
            <w:tcW w:w="998" w:type="dxa"/>
          </w:tcPr>
          <w:p w14:paraId="6820BB1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059364F6" w14:textId="77777777" w:rsidTr="00585DDF">
        <w:tc>
          <w:tcPr>
            <w:tcW w:w="879" w:type="dxa"/>
          </w:tcPr>
          <w:p w14:paraId="5946C65C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349E3A" w14:textId="77777777" w:rsidR="00B94682" w:rsidRDefault="00B94682" w:rsidP="00585DDF">
            <w:r>
              <w:rPr>
                <w:sz w:val="16"/>
                <w:szCs w:val="16"/>
              </w:rPr>
              <w:t>2686</w:t>
            </w:r>
          </w:p>
        </w:tc>
        <w:tc>
          <w:tcPr>
            <w:tcW w:w="517" w:type="dxa"/>
          </w:tcPr>
          <w:p w14:paraId="7CA6D2A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EBA091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7B9D23" w14:textId="77777777" w:rsidR="00B94682" w:rsidRDefault="00B94682" w:rsidP="00585DDF">
            <w:r>
              <w:rPr>
                <w:sz w:val="16"/>
                <w:szCs w:val="16"/>
              </w:rPr>
              <w:t>Addition of 6.4H.1.2.2 Carrier leakage for CA with UL-MIMO</w:t>
            </w:r>
          </w:p>
        </w:tc>
        <w:tc>
          <w:tcPr>
            <w:tcW w:w="517" w:type="dxa"/>
          </w:tcPr>
          <w:p w14:paraId="794825F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5AEA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6922F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702F36" w14:textId="77777777" w:rsidR="00B94682" w:rsidRDefault="00B94682" w:rsidP="00585DDF">
            <w:r>
              <w:rPr>
                <w:sz w:val="16"/>
                <w:szCs w:val="16"/>
              </w:rPr>
              <w:t>R5-241973</w:t>
            </w:r>
          </w:p>
        </w:tc>
        <w:tc>
          <w:tcPr>
            <w:tcW w:w="1597" w:type="dxa"/>
          </w:tcPr>
          <w:p w14:paraId="67CFE249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29092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A50CF99" w14:textId="77777777" w:rsidR="00B94682" w:rsidRDefault="00B94682" w:rsidP="00585DDF">
            <w:r>
              <w:rPr>
                <w:sz w:val="16"/>
                <w:szCs w:val="16"/>
              </w:rPr>
              <w:t>6.4H.1.2.2 (new)</w:t>
            </w:r>
          </w:p>
        </w:tc>
        <w:tc>
          <w:tcPr>
            <w:tcW w:w="998" w:type="dxa"/>
          </w:tcPr>
          <w:p w14:paraId="2938DD6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DF0E0F4" w14:textId="77777777" w:rsidTr="00585DDF">
        <w:tc>
          <w:tcPr>
            <w:tcW w:w="879" w:type="dxa"/>
          </w:tcPr>
          <w:p w14:paraId="0294D3F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295413E" w14:textId="77777777" w:rsidR="00B94682" w:rsidRDefault="00B94682" w:rsidP="00585DDF">
            <w:r>
              <w:rPr>
                <w:sz w:val="16"/>
                <w:szCs w:val="16"/>
              </w:rPr>
              <w:t>2687</w:t>
            </w:r>
          </w:p>
        </w:tc>
        <w:tc>
          <w:tcPr>
            <w:tcW w:w="517" w:type="dxa"/>
          </w:tcPr>
          <w:p w14:paraId="52F4A112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D40D3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0B3951" w14:textId="77777777" w:rsidR="00B94682" w:rsidRDefault="00B94682" w:rsidP="00585DDF">
            <w:r>
              <w:rPr>
                <w:sz w:val="16"/>
                <w:szCs w:val="16"/>
              </w:rPr>
              <w:t>Addition of 6.4H.1.2.3 In-band emission for CA with UL-MIMO</w:t>
            </w:r>
          </w:p>
        </w:tc>
        <w:tc>
          <w:tcPr>
            <w:tcW w:w="517" w:type="dxa"/>
          </w:tcPr>
          <w:p w14:paraId="18A29F76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C2CD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E0E5B6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D93409" w14:textId="77777777" w:rsidR="00B94682" w:rsidRDefault="00B94682" w:rsidP="00585DDF">
            <w:r>
              <w:rPr>
                <w:sz w:val="16"/>
                <w:szCs w:val="16"/>
              </w:rPr>
              <w:t>R5-241974</w:t>
            </w:r>
          </w:p>
        </w:tc>
        <w:tc>
          <w:tcPr>
            <w:tcW w:w="1597" w:type="dxa"/>
          </w:tcPr>
          <w:p w14:paraId="7DAE0A9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D95FE8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6411654" w14:textId="77777777" w:rsidR="00B94682" w:rsidRDefault="00B94682" w:rsidP="00585DDF">
            <w:r>
              <w:rPr>
                <w:sz w:val="16"/>
                <w:szCs w:val="16"/>
              </w:rPr>
              <w:t>6.4H.1.2.3 (new)</w:t>
            </w:r>
          </w:p>
        </w:tc>
        <w:tc>
          <w:tcPr>
            <w:tcW w:w="998" w:type="dxa"/>
          </w:tcPr>
          <w:p w14:paraId="6A02868E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E739D4C" w14:textId="77777777" w:rsidTr="00585DDF">
        <w:tc>
          <w:tcPr>
            <w:tcW w:w="879" w:type="dxa"/>
          </w:tcPr>
          <w:p w14:paraId="1CF2FC02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BAACDF" w14:textId="77777777" w:rsidR="00B94682" w:rsidRDefault="00B94682" w:rsidP="00585DDF">
            <w:r>
              <w:rPr>
                <w:sz w:val="16"/>
                <w:szCs w:val="16"/>
              </w:rPr>
              <w:t>2688</w:t>
            </w:r>
          </w:p>
        </w:tc>
        <w:tc>
          <w:tcPr>
            <w:tcW w:w="517" w:type="dxa"/>
          </w:tcPr>
          <w:p w14:paraId="0486C02E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875E0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2F3106" w14:textId="77777777" w:rsidR="00B94682" w:rsidRDefault="00B94682" w:rsidP="00585DDF">
            <w:r>
              <w:rPr>
                <w:sz w:val="16"/>
                <w:szCs w:val="16"/>
              </w:rPr>
              <w:t>Addition of 6.4H.1.3 time alignment error for CA with UL-MIMO</w:t>
            </w:r>
          </w:p>
        </w:tc>
        <w:tc>
          <w:tcPr>
            <w:tcW w:w="517" w:type="dxa"/>
          </w:tcPr>
          <w:p w14:paraId="41787E0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87E45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503CA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343C25" w14:textId="77777777" w:rsidR="00B94682" w:rsidRDefault="00B94682" w:rsidP="00585DDF">
            <w:r>
              <w:rPr>
                <w:sz w:val="16"/>
                <w:szCs w:val="16"/>
              </w:rPr>
              <w:t>R5-241975</w:t>
            </w:r>
          </w:p>
        </w:tc>
        <w:tc>
          <w:tcPr>
            <w:tcW w:w="1597" w:type="dxa"/>
          </w:tcPr>
          <w:p w14:paraId="01F430FC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007E959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A8FBED9" w14:textId="77777777" w:rsidR="00B94682" w:rsidRDefault="00B94682" w:rsidP="00585DDF">
            <w:r>
              <w:rPr>
                <w:sz w:val="16"/>
                <w:szCs w:val="16"/>
              </w:rPr>
              <w:t>6.4H.1.3 (new)</w:t>
            </w:r>
          </w:p>
        </w:tc>
        <w:tc>
          <w:tcPr>
            <w:tcW w:w="998" w:type="dxa"/>
          </w:tcPr>
          <w:p w14:paraId="1799483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28A2E3A" w14:textId="77777777" w:rsidTr="00585DDF">
        <w:tc>
          <w:tcPr>
            <w:tcW w:w="879" w:type="dxa"/>
          </w:tcPr>
          <w:p w14:paraId="64666578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74F85FC" w14:textId="77777777" w:rsidR="00B94682" w:rsidRDefault="00B94682" w:rsidP="00585DDF">
            <w:r>
              <w:rPr>
                <w:sz w:val="16"/>
                <w:szCs w:val="16"/>
              </w:rPr>
              <w:t>2689</w:t>
            </w:r>
          </w:p>
        </w:tc>
        <w:tc>
          <w:tcPr>
            <w:tcW w:w="517" w:type="dxa"/>
          </w:tcPr>
          <w:p w14:paraId="50D3E2C5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AF91AE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74B28D" w14:textId="77777777" w:rsidR="00B94682" w:rsidRDefault="00B94682" w:rsidP="00585DDF">
            <w:r>
              <w:rPr>
                <w:sz w:val="16"/>
                <w:szCs w:val="16"/>
              </w:rPr>
              <w:t>Addition of 6.4H.1.4 Coherent requirement for CA with UL-MIMO</w:t>
            </w:r>
          </w:p>
        </w:tc>
        <w:tc>
          <w:tcPr>
            <w:tcW w:w="517" w:type="dxa"/>
          </w:tcPr>
          <w:p w14:paraId="1CF2AC42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C71C12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8CABF2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AD0862" w14:textId="77777777" w:rsidR="00B94682" w:rsidRDefault="00B94682" w:rsidP="00585DDF">
            <w:r>
              <w:rPr>
                <w:sz w:val="16"/>
                <w:szCs w:val="16"/>
              </w:rPr>
              <w:t>R5-241976</w:t>
            </w:r>
          </w:p>
        </w:tc>
        <w:tc>
          <w:tcPr>
            <w:tcW w:w="1597" w:type="dxa"/>
          </w:tcPr>
          <w:p w14:paraId="09274430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6F9BD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EBA4123" w14:textId="77777777" w:rsidR="00B94682" w:rsidRDefault="00B94682" w:rsidP="00585DDF">
            <w:r>
              <w:rPr>
                <w:sz w:val="16"/>
                <w:szCs w:val="16"/>
              </w:rPr>
              <w:t>6.4H.1.4 (new)</w:t>
            </w:r>
          </w:p>
        </w:tc>
        <w:tc>
          <w:tcPr>
            <w:tcW w:w="998" w:type="dxa"/>
          </w:tcPr>
          <w:p w14:paraId="5A61BC85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85C56A7" w14:textId="77777777" w:rsidTr="00585DDF">
        <w:tc>
          <w:tcPr>
            <w:tcW w:w="879" w:type="dxa"/>
          </w:tcPr>
          <w:p w14:paraId="3A1C6733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AFDA61" w14:textId="77777777" w:rsidR="00B94682" w:rsidRDefault="00B94682" w:rsidP="00585DDF">
            <w:r>
              <w:rPr>
                <w:sz w:val="16"/>
                <w:szCs w:val="16"/>
              </w:rPr>
              <w:t>2690</w:t>
            </w:r>
          </w:p>
        </w:tc>
        <w:tc>
          <w:tcPr>
            <w:tcW w:w="517" w:type="dxa"/>
          </w:tcPr>
          <w:p w14:paraId="6B59A6AF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5C73B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CF51B4" w14:textId="77777777" w:rsidR="00B94682" w:rsidRDefault="00B94682" w:rsidP="00585DDF">
            <w:r>
              <w:rPr>
                <w:sz w:val="16"/>
                <w:szCs w:val="16"/>
              </w:rPr>
              <w:t>Addition of 6.5H.1.1 Occupied bandwidth for CA with UL-MIMO</w:t>
            </w:r>
          </w:p>
        </w:tc>
        <w:tc>
          <w:tcPr>
            <w:tcW w:w="517" w:type="dxa"/>
          </w:tcPr>
          <w:p w14:paraId="1E7E184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76CE0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CB127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9098AD" w14:textId="77777777" w:rsidR="00B94682" w:rsidRDefault="00B94682" w:rsidP="00585DDF">
            <w:r>
              <w:rPr>
                <w:sz w:val="16"/>
                <w:szCs w:val="16"/>
              </w:rPr>
              <w:t>R5-241977</w:t>
            </w:r>
          </w:p>
        </w:tc>
        <w:tc>
          <w:tcPr>
            <w:tcW w:w="1597" w:type="dxa"/>
          </w:tcPr>
          <w:p w14:paraId="313E1444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9C525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9109592" w14:textId="77777777" w:rsidR="00B94682" w:rsidRDefault="00B94682" w:rsidP="00585DDF">
            <w:r>
              <w:rPr>
                <w:sz w:val="16"/>
                <w:szCs w:val="16"/>
              </w:rPr>
              <w:t>6.5H.1.1 (new)</w:t>
            </w:r>
          </w:p>
        </w:tc>
        <w:tc>
          <w:tcPr>
            <w:tcW w:w="998" w:type="dxa"/>
          </w:tcPr>
          <w:p w14:paraId="1C46EF70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1EAEE83F" w14:textId="77777777" w:rsidTr="00585DDF">
        <w:tc>
          <w:tcPr>
            <w:tcW w:w="879" w:type="dxa"/>
          </w:tcPr>
          <w:p w14:paraId="397542FF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29813EA" w14:textId="77777777" w:rsidR="00B94682" w:rsidRDefault="00B94682" w:rsidP="00585DDF">
            <w:r>
              <w:rPr>
                <w:sz w:val="16"/>
                <w:szCs w:val="16"/>
              </w:rPr>
              <w:t>2691</w:t>
            </w:r>
          </w:p>
        </w:tc>
        <w:tc>
          <w:tcPr>
            <w:tcW w:w="517" w:type="dxa"/>
          </w:tcPr>
          <w:p w14:paraId="7F40EBB2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9EF6E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72399C" w14:textId="77777777" w:rsidR="00B94682" w:rsidRDefault="00B94682" w:rsidP="00585DDF">
            <w:r>
              <w:rPr>
                <w:sz w:val="16"/>
                <w:szCs w:val="16"/>
              </w:rPr>
              <w:t>Addition of 6.5H.1.2.2 ASEM for CA with UL-MIMO</w:t>
            </w:r>
          </w:p>
        </w:tc>
        <w:tc>
          <w:tcPr>
            <w:tcW w:w="517" w:type="dxa"/>
          </w:tcPr>
          <w:p w14:paraId="0A18D2B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5977EB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5A7BB8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48F360" w14:textId="77777777" w:rsidR="00B94682" w:rsidRDefault="00B94682" w:rsidP="00585DDF">
            <w:r>
              <w:rPr>
                <w:sz w:val="16"/>
                <w:szCs w:val="16"/>
              </w:rPr>
              <w:t>R5-241978</w:t>
            </w:r>
          </w:p>
        </w:tc>
        <w:tc>
          <w:tcPr>
            <w:tcW w:w="1597" w:type="dxa"/>
          </w:tcPr>
          <w:p w14:paraId="6FAD5FD2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41F319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217F102" w14:textId="77777777" w:rsidR="00B94682" w:rsidRDefault="00B94682" w:rsidP="00585DDF">
            <w:r>
              <w:rPr>
                <w:sz w:val="16"/>
                <w:szCs w:val="16"/>
              </w:rPr>
              <w:t>6.5H.1.2.2 (new), 6.5H.1.2.3</w:t>
            </w:r>
          </w:p>
        </w:tc>
        <w:tc>
          <w:tcPr>
            <w:tcW w:w="998" w:type="dxa"/>
          </w:tcPr>
          <w:p w14:paraId="0B8594EC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C034A94" w14:textId="77777777" w:rsidTr="00585DDF">
        <w:tc>
          <w:tcPr>
            <w:tcW w:w="879" w:type="dxa"/>
          </w:tcPr>
          <w:p w14:paraId="37106971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A9E281" w14:textId="77777777" w:rsidR="00B94682" w:rsidRDefault="00B94682" w:rsidP="00585DDF">
            <w:r>
              <w:rPr>
                <w:sz w:val="16"/>
                <w:szCs w:val="16"/>
              </w:rPr>
              <w:t>2692</w:t>
            </w:r>
          </w:p>
        </w:tc>
        <w:tc>
          <w:tcPr>
            <w:tcW w:w="517" w:type="dxa"/>
          </w:tcPr>
          <w:p w14:paraId="0F632929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2EC98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F5623C" w14:textId="77777777" w:rsidR="00B94682" w:rsidRDefault="00B94682" w:rsidP="00585DDF">
            <w:r>
              <w:rPr>
                <w:sz w:val="16"/>
                <w:szCs w:val="16"/>
              </w:rPr>
              <w:t>Addition of 6.5H.1.3.1 General spurious emission for CA with UL-MIMO</w:t>
            </w:r>
          </w:p>
        </w:tc>
        <w:tc>
          <w:tcPr>
            <w:tcW w:w="517" w:type="dxa"/>
          </w:tcPr>
          <w:p w14:paraId="23C661C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A0E74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D66C0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FB60CD" w14:textId="77777777" w:rsidR="00B94682" w:rsidRDefault="00B94682" w:rsidP="00585DDF">
            <w:r>
              <w:rPr>
                <w:sz w:val="16"/>
                <w:szCs w:val="16"/>
              </w:rPr>
              <w:t>R5-241979</w:t>
            </w:r>
          </w:p>
        </w:tc>
        <w:tc>
          <w:tcPr>
            <w:tcW w:w="1597" w:type="dxa"/>
          </w:tcPr>
          <w:p w14:paraId="7DBD4F8B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A174B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7087091" w14:textId="77777777" w:rsidR="00B94682" w:rsidRDefault="00B94682" w:rsidP="00585DDF">
            <w:r>
              <w:rPr>
                <w:sz w:val="16"/>
                <w:szCs w:val="16"/>
              </w:rPr>
              <w:t>6.5H.1.3.1 (new)</w:t>
            </w:r>
          </w:p>
        </w:tc>
        <w:tc>
          <w:tcPr>
            <w:tcW w:w="998" w:type="dxa"/>
          </w:tcPr>
          <w:p w14:paraId="49D358D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480EB37" w14:textId="77777777" w:rsidTr="00585DDF">
        <w:tc>
          <w:tcPr>
            <w:tcW w:w="879" w:type="dxa"/>
          </w:tcPr>
          <w:p w14:paraId="3550E4E3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699920" w14:textId="77777777" w:rsidR="00B94682" w:rsidRDefault="00B94682" w:rsidP="00585DDF">
            <w:r>
              <w:rPr>
                <w:sz w:val="16"/>
                <w:szCs w:val="16"/>
              </w:rPr>
              <w:t>2693</w:t>
            </w:r>
          </w:p>
        </w:tc>
        <w:tc>
          <w:tcPr>
            <w:tcW w:w="517" w:type="dxa"/>
          </w:tcPr>
          <w:p w14:paraId="1D245777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3C270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B122BD" w14:textId="77777777" w:rsidR="00B94682" w:rsidRDefault="00B94682" w:rsidP="00585DDF">
            <w:r>
              <w:rPr>
                <w:sz w:val="16"/>
                <w:szCs w:val="16"/>
              </w:rPr>
              <w:t>Addition of 6.5H.1.3.2 Spurious emission UE co-existence for CA with UL-MIMO</w:t>
            </w:r>
          </w:p>
        </w:tc>
        <w:tc>
          <w:tcPr>
            <w:tcW w:w="517" w:type="dxa"/>
          </w:tcPr>
          <w:p w14:paraId="528E6A2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8C1F0F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904CB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DB6F74" w14:textId="77777777" w:rsidR="00B94682" w:rsidRDefault="00B94682" w:rsidP="00585DDF">
            <w:r>
              <w:rPr>
                <w:sz w:val="16"/>
                <w:szCs w:val="16"/>
              </w:rPr>
              <w:t>R5-241980</w:t>
            </w:r>
          </w:p>
        </w:tc>
        <w:tc>
          <w:tcPr>
            <w:tcW w:w="1597" w:type="dxa"/>
          </w:tcPr>
          <w:p w14:paraId="254F9BB8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5AEDE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CE2705D" w14:textId="77777777" w:rsidR="00B94682" w:rsidRDefault="00B94682" w:rsidP="00585DDF">
            <w:r>
              <w:rPr>
                <w:sz w:val="16"/>
                <w:szCs w:val="16"/>
              </w:rPr>
              <w:t>6.5H.1.3.2 (new)</w:t>
            </w:r>
          </w:p>
        </w:tc>
        <w:tc>
          <w:tcPr>
            <w:tcW w:w="998" w:type="dxa"/>
          </w:tcPr>
          <w:p w14:paraId="05FD610D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5E770622" w14:textId="77777777" w:rsidTr="00585DDF">
        <w:tc>
          <w:tcPr>
            <w:tcW w:w="879" w:type="dxa"/>
          </w:tcPr>
          <w:p w14:paraId="40CC7F5D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03ED939" w14:textId="77777777" w:rsidR="00B94682" w:rsidRDefault="00B94682" w:rsidP="00585DDF">
            <w:r>
              <w:rPr>
                <w:sz w:val="16"/>
                <w:szCs w:val="16"/>
              </w:rPr>
              <w:t>2694</w:t>
            </w:r>
          </w:p>
        </w:tc>
        <w:tc>
          <w:tcPr>
            <w:tcW w:w="517" w:type="dxa"/>
          </w:tcPr>
          <w:p w14:paraId="0620094C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1154D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EFC495" w14:textId="77777777" w:rsidR="00B94682" w:rsidRDefault="00B94682" w:rsidP="00585DDF">
            <w:r>
              <w:rPr>
                <w:sz w:val="16"/>
                <w:szCs w:val="16"/>
              </w:rPr>
              <w:t>Addition of 6.5H.1.3.3 Additional spurious emission for CA with UL-MIMO</w:t>
            </w:r>
          </w:p>
        </w:tc>
        <w:tc>
          <w:tcPr>
            <w:tcW w:w="517" w:type="dxa"/>
          </w:tcPr>
          <w:p w14:paraId="565555F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CEDD8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152D1A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702CF7" w14:textId="77777777" w:rsidR="00B94682" w:rsidRDefault="00B94682" w:rsidP="00585DDF">
            <w:r>
              <w:rPr>
                <w:sz w:val="16"/>
                <w:szCs w:val="16"/>
              </w:rPr>
              <w:t>R5-241981</w:t>
            </w:r>
          </w:p>
        </w:tc>
        <w:tc>
          <w:tcPr>
            <w:tcW w:w="1597" w:type="dxa"/>
          </w:tcPr>
          <w:p w14:paraId="1279D693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7298CE2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00E9EE1" w14:textId="77777777" w:rsidR="00B94682" w:rsidRDefault="00B94682" w:rsidP="00585DDF">
            <w:r>
              <w:rPr>
                <w:sz w:val="16"/>
                <w:szCs w:val="16"/>
              </w:rPr>
              <w:t>6.5H.1.3.3 (new)</w:t>
            </w:r>
          </w:p>
        </w:tc>
        <w:tc>
          <w:tcPr>
            <w:tcW w:w="998" w:type="dxa"/>
          </w:tcPr>
          <w:p w14:paraId="0BF20358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5ECA7934" w14:textId="77777777" w:rsidTr="00585DDF">
        <w:tc>
          <w:tcPr>
            <w:tcW w:w="879" w:type="dxa"/>
          </w:tcPr>
          <w:p w14:paraId="173324E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01BE154" w14:textId="77777777" w:rsidR="00B94682" w:rsidRDefault="00B94682" w:rsidP="00585DDF">
            <w:r>
              <w:rPr>
                <w:sz w:val="16"/>
                <w:szCs w:val="16"/>
              </w:rPr>
              <w:t>2695</w:t>
            </w:r>
          </w:p>
        </w:tc>
        <w:tc>
          <w:tcPr>
            <w:tcW w:w="517" w:type="dxa"/>
          </w:tcPr>
          <w:p w14:paraId="68A00F75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7DE15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3A4DF2" w14:textId="77777777" w:rsidR="00B94682" w:rsidRDefault="00B94682" w:rsidP="00585DDF">
            <w:r>
              <w:rPr>
                <w:sz w:val="16"/>
                <w:szCs w:val="16"/>
              </w:rPr>
              <w:t>Addition of 6.5H.1.4 Transmit intermodulation for CA with UL-MIMO</w:t>
            </w:r>
          </w:p>
        </w:tc>
        <w:tc>
          <w:tcPr>
            <w:tcW w:w="517" w:type="dxa"/>
          </w:tcPr>
          <w:p w14:paraId="06CD357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946D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6F5E7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875265" w14:textId="77777777" w:rsidR="00B94682" w:rsidRDefault="00B94682" w:rsidP="00585DDF">
            <w:r>
              <w:rPr>
                <w:sz w:val="16"/>
                <w:szCs w:val="16"/>
              </w:rPr>
              <w:t>R5-241982</w:t>
            </w:r>
          </w:p>
        </w:tc>
        <w:tc>
          <w:tcPr>
            <w:tcW w:w="1597" w:type="dxa"/>
          </w:tcPr>
          <w:p w14:paraId="2370C6D5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88A090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C847D37" w14:textId="77777777" w:rsidR="00B94682" w:rsidRDefault="00B94682" w:rsidP="00585DDF">
            <w:r>
              <w:rPr>
                <w:sz w:val="16"/>
                <w:szCs w:val="16"/>
              </w:rPr>
              <w:t>6.5H.1.4 (new)</w:t>
            </w:r>
          </w:p>
        </w:tc>
        <w:tc>
          <w:tcPr>
            <w:tcW w:w="998" w:type="dxa"/>
          </w:tcPr>
          <w:p w14:paraId="31C49D1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0112DBE3" w14:textId="77777777" w:rsidTr="00585DDF">
        <w:tc>
          <w:tcPr>
            <w:tcW w:w="879" w:type="dxa"/>
          </w:tcPr>
          <w:p w14:paraId="1898AC8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1FEC25" w14:textId="77777777" w:rsidR="00B94682" w:rsidRDefault="00B94682" w:rsidP="00585DDF">
            <w:r>
              <w:rPr>
                <w:sz w:val="16"/>
                <w:szCs w:val="16"/>
              </w:rPr>
              <w:t>2696</w:t>
            </w:r>
          </w:p>
        </w:tc>
        <w:tc>
          <w:tcPr>
            <w:tcW w:w="517" w:type="dxa"/>
          </w:tcPr>
          <w:p w14:paraId="47B32241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35F726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5736FC" w14:textId="77777777" w:rsidR="00B94682" w:rsidRDefault="00B94682" w:rsidP="00585DDF">
            <w:r>
              <w:rPr>
                <w:sz w:val="16"/>
                <w:szCs w:val="16"/>
              </w:rPr>
              <w:t>Update to minimum requirement of 6.4D.4 for UL switching</w:t>
            </w:r>
          </w:p>
        </w:tc>
        <w:tc>
          <w:tcPr>
            <w:tcW w:w="517" w:type="dxa"/>
          </w:tcPr>
          <w:p w14:paraId="27E534A5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21624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C40A7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D18A49" w14:textId="77777777" w:rsidR="00B94682" w:rsidRDefault="00B94682" w:rsidP="00585DDF">
            <w:r>
              <w:rPr>
                <w:sz w:val="16"/>
                <w:szCs w:val="16"/>
              </w:rPr>
              <w:t>R5-241023</w:t>
            </w:r>
          </w:p>
        </w:tc>
        <w:tc>
          <w:tcPr>
            <w:tcW w:w="1597" w:type="dxa"/>
          </w:tcPr>
          <w:p w14:paraId="7EB2E84F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871E14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A99B703" w14:textId="77777777" w:rsidR="00B94682" w:rsidRDefault="00B94682" w:rsidP="00585DDF">
            <w:r>
              <w:rPr>
                <w:sz w:val="16"/>
                <w:szCs w:val="16"/>
              </w:rPr>
              <w:t>6.4D.4</w:t>
            </w:r>
          </w:p>
        </w:tc>
        <w:tc>
          <w:tcPr>
            <w:tcW w:w="998" w:type="dxa"/>
          </w:tcPr>
          <w:p w14:paraId="060ECE74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3502707D" w14:textId="77777777" w:rsidTr="00585DDF">
        <w:tc>
          <w:tcPr>
            <w:tcW w:w="879" w:type="dxa"/>
          </w:tcPr>
          <w:p w14:paraId="4B8A393A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0C254E5" w14:textId="77777777" w:rsidR="00B94682" w:rsidRDefault="00B94682" w:rsidP="00585DDF">
            <w:r>
              <w:rPr>
                <w:sz w:val="16"/>
                <w:szCs w:val="16"/>
              </w:rPr>
              <w:t>2697</w:t>
            </w:r>
          </w:p>
        </w:tc>
        <w:tc>
          <w:tcPr>
            <w:tcW w:w="517" w:type="dxa"/>
          </w:tcPr>
          <w:p w14:paraId="0A3F869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1A5D6A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7E8533" w14:textId="77777777" w:rsidR="00B94682" w:rsidRDefault="00B94682" w:rsidP="00585DDF">
            <w:r>
              <w:rPr>
                <w:sz w:val="16"/>
                <w:szCs w:val="16"/>
              </w:rPr>
              <w:t>Addition of 6.3A.3.4 1Tx-2Tx UL switching between two bands</w:t>
            </w:r>
          </w:p>
        </w:tc>
        <w:tc>
          <w:tcPr>
            <w:tcW w:w="517" w:type="dxa"/>
          </w:tcPr>
          <w:p w14:paraId="78C8B942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7820F9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95BE0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A72C7E" w14:textId="77777777" w:rsidR="00B94682" w:rsidRDefault="00B94682" w:rsidP="00585DDF">
            <w:r>
              <w:rPr>
                <w:sz w:val="16"/>
                <w:szCs w:val="16"/>
              </w:rPr>
              <w:t>R5-241983</w:t>
            </w:r>
          </w:p>
        </w:tc>
        <w:tc>
          <w:tcPr>
            <w:tcW w:w="1597" w:type="dxa"/>
          </w:tcPr>
          <w:p w14:paraId="3D62A87A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E62DD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579123A" w14:textId="77777777" w:rsidR="00B94682" w:rsidRDefault="00B94682" w:rsidP="00585DDF">
            <w:r>
              <w:rPr>
                <w:sz w:val="16"/>
                <w:szCs w:val="16"/>
              </w:rPr>
              <w:t>6.3A.3.4 (new)</w:t>
            </w:r>
          </w:p>
        </w:tc>
        <w:tc>
          <w:tcPr>
            <w:tcW w:w="998" w:type="dxa"/>
          </w:tcPr>
          <w:p w14:paraId="40BD30B5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5278128B" w14:textId="77777777" w:rsidTr="00585DDF">
        <w:tc>
          <w:tcPr>
            <w:tcW w:w="879" w:type="dxa"/>
          </w:tcPr>
          <w:p w14:paraId="39A231FE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E64BB29" w14:textId="77777777" w:rsidR="00B94682" w:rsidRDefault="00B94682" w:rsidP="00585DDF">
            <w:r>
              <w:rPr>
                <w:sz w:val="16"/>
                <w:szCs w:val="16"/>
              </w:rPr>
              <w:t>2698</w:t>
            </w:r>
          </w:p>
        </w:tc>
        <w:tc>
          <w:tcPr>
            <w:tcW w:w="517" w:type="dxa"/>
          </w:tcPr>
          <w:p w14:paraId="196CDE3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9611BE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33621E" w14:textId="77777777" w:rsidR="00B94682" w:rsidRDefault="00B94682" w:rsidP="00585DDF">
            <w:r>
              <w:rPr>
                <w:sz w:val="16"/>
                <w:szCs w:val="16"/>
              </w:rPr>
              <w:t>Addition of 6.3A.3.5 2Tx-2Tx UL switching between two bands</w:t>
            </w:r>
          </w:p>
        </w:tc>
        <w:tc>
          <w:tcPr>
            <w:tcW w:w="517" w:type="dxa"/>
          </w:tcPr>
          <w:p w14:paraId="0647E64E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AEF4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9B3E91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BC1DDA" w14:textId="77777777" w:rsidR="00B94682" w:rsidRDefault="00B94682" w:rsidP="00585DDF">
            <w:r>
              <w:rPr>
                <w:sz w:val="16"/>
                <w:szCs w:val="16"/>
              </w:rPr>
              <w:t>R5-241984</w:t>
            </w:r>
          </w:p>
        </w:tc>
        <w:tc>
          <w:tcPr>
            <w:tcW w:w="1597" w:type="dxa"/>
          </w:tcPr>
          <w:p w14:paraId="0FD1F5E0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D23AA7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020D134" w14:textId="77777777" w:rsidR="00B94682" w:rsidRDefault="00B94682" w:rsidP="00585DDF">
            <w:r>
              <w:rPr>
                <w:sz w:val="16"/>
                <w:szCs w:val="16"/>
              </w:rPr>
              <w:t>6.3A.3.5 (new)</w:t>
            </w:r>
          </w:p>
        </w:tc>
        <w:tc>
          <w:tcPr>
            <w:tcW w:w="998" w:type="dxa"/>
          </w:tcPr>
          <w:p w14:paraId="5606806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00428EE" w14:textId="77777777" w:rsidTr="00585DDF">
        <w:tc>
          <w:tcPr>
            <w:tcW w:w="879" w:type="dxa"/>
          </w:tcPr>
          <w:p w14:paraId="636C460C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BC8153F" w14:textId="77777777" w:rsidR="00B94682" w:rsidRDefault="00B94682" w:rsidP="00585DDF">
            <w:r>
              <w:rPr>
                <w:sz w:val="16"/>
                <w:szCs w:val="16"/>
              </w:rPr>
              <w:t>2699</w:t>
            </w:r>
          </w:p>
        </w:tc>
        <w:tc>
          <w:tcPr>
            <w:tcW w:w="517" w:type="dxa"/>
          </w:tcPr>
          <w:p w14:paraId="55E3F863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BCDA63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12DB6F" w14:textId="77777777" w:rsidR="00B94682" w:rsidRDefault="00B94682" w:rsidP="00585DDF">
            <w:r>
              <w:rPr>
                <w:sz w:val="16"/>
                <w:szCs w:val="16"/>
              </w:rPr>
              <w:t>Addition of 6.3C.3.3 2Tx-2Tx UL switching between two uplink carriers in SUL configuration</w:t>
            </w:r>
          </w:p>
        </w:tc>
        <w:tc>
          <w:tcPr>
            <w:tcW w:w="517" w:type="dxa"/>
          </w:tcPr>
          <w:p w14:paraId="43791880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DC4E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67F365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F10784" w14:textId="77777777" w:rsidR="00B94682" w:rsidRDefault="00B94682" w:rsidP="00585DDF">
            <w:r>
              <w:rPr>
                <w:sz w:val="16"/>
                <w:szCs w:val="16"/>
              </w:rPr>
              <w:t>R5-241985</w:t>
            </w:r>
          </w:p>
        </w:tc>
        <w:tc>
          <w:tcPr>
            <w:tcW w:w="1597" w:type="dxa"/>
          </w:tcPr>
          <w:p w14:paraId="6FBA11AB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44B69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71EC202" w14:textId="77777777" w:rsidR="00B94682" w:rsidRDefault="00B94682" w:rsidP="00585DDF">
            <w:r>
              <w:rPr>
                <w:sz w:val="16"/>
                <w:szCs w:val="16"/>
              </w:rPr>
              <w:t>6.3C.3.3 (new)</w:t>
            </w:r>
          </w:p>
        </w:tc>
        <w:tc>
          <w:tcPr>
            <w:tcW w:w="998" w:type="dxa"/>
          </w:tcPr>
          <w:p w14:paraId="7205B52B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362C67D2" w14:textId="77777777" w:rsidTr="00585DDF">
        <w:tc>
          <w:tcPr>
            <w:tcW w:w="879" w:type="dxa"/>
          </w:tcPr>
          <w:p w14:paraId="1AA32B79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0C781D9" w14:textId="77777777" w:rsidR="00B94682" w:rsidRDefault="00B94682" w:rsidP="00585DDF">
            <w:r>
              <w:rPr>
                <w:sz w:val="16"/>
                <w:szCs w:val="16"/>
              </w:rPr>
              <w:t>2700</w:t>
            </w:r>
          </w:p>
        </w:tc>
        <w:tc>
          <w:tcPr>
            <w:tcW w:w="517" w:type="dxa"/>
          </w:tcPr>
          <w:p w14:paraId="00CD20D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71F574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E25990" w14:textId="77777777" w:rsidR="00B94682" w:rsidRDefault="00B94682" w:rsidP="00585DDF">
            <w:r>
              <w:rPr>
                <w:sz w:val="16"/>
                <w:szCs w:val="16"/>
              </w:rPr>
              <w:t>Addition of 6.3C.3.4 1Tx-2Tx UL switching between two bands in SUL configuration</w:t>
            </w:r>
          </w:p>
        </w:tc>
        <w:tc>
          <w:tcPr>
            <w:tcW w:w="517" w:type="dxa"/>
          </w:tcPr>
          <w:p w14:paraId="5492C28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3E81E0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09426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4401BE" w14:textId="77777777" w:rsidR="00B94682" w:rsidRDefault="00B94682" w:rsidP="00585DDF">
            <w:r>
              <w:rPr>
                <w:sz w:val="16"/>
                <w:szCs w:val="16"/>
              </w:rPr>
              <w:t>R5-241986</w:t>
            </w:r>
          </w:p>
        </w:tc>
        <w:tc>
          <w:tcPr>
            <w:tcW w:w="1597" w:type="dxa"/>
          </w:tcPr>
          <w:p w14:paraId="24039797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8DB43D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EC73E1D" w14:textId="77777777" w:rsidR="00B94682" w:rsidRDefault="00B94682" w:rsidP="00585DDF">
            <w:r>
              <w:rPr>
                <w:sz w:val="16"/>
                <w:szCs w:val="16"/>
              </w:rPr>
              <w:t>6.3C.3.4 (new)</w:t>
            </w:r>
          </w:p>
        </w:tc>
        <w:tc>
          <w:tcPr>
            <w:tcW w:w="998" w:type="dxa"/>
          </w:tcPr>
          <w:p w14:paraId="4CA6CDA7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4D0B7618" w14:textId="77777777" w:rsidTr="00585DDF">
        <w:tc>
          <w:tcPr>
            <w:tcW w:w="879" w:type="dxa"/>
          </w:tcPr>
          <w:p w14:paraId="6097A932" w14:textId="77777777" w:rsidR="00B94682" w:rsidRDefault="00B94682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542CF10" w14:textId="77777777" w:rsidR="00B94682" w:rsidRDefault="00B94682" w:rsidP="00585DDF">
            <w:r>
              <w:rPr>
                <w:sz w:val="16"/>
                <w:szCs w:val="16"/>
              </w:rPr>
              <w:t>2701</w:t>
            </w:r>
          </w:p>
        </w:tc>
        <w:tc>
          <w:tcPr>
            <w:tcW w:w="517" w:type="dxa"/>
          </w:tcPr>
          <w:p w14:paraId="5F0E61DE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CD5F4F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CE357C" w14:textId="77777777" w:rsidR="00B94682" w:rsidRDefault="00B94682" w:rsidP="00585DDF">
            <w:r>
              <w:rPr>
                <w:sz w:val="16"/>
                <w:szCs w:val="16"/>
              </w:rPr>
              <w:t>Addition of 6.3C.3.5 2Tx-2Tx UL switching between two bands in SUL configuration</w:t>
            </w:r>
          </w:p>
        </w:tc>
        <w:tc>
          <w:tcPr>
            <w:tcW w:w="517" w:type="dxa"/>
          </w:tcPr>
          <w:p w14:paraId="6BE6C371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E4A763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F632A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01A7D4" w14:textId="77777777" w:rsidR="00B94682" w:rsidRDefault="00B94682" w:rsidP="00585DDF">
            <w:r>
              <w:rPr>
                <w:sz w:val="16"/>
                <w:szCs w:val="16"/>
              </w:rPr>
              <w:t>R5-241987</w:t>
            </w:r>
          </w:p>
        </w:tc>
        <w:tc>
          <w:tcPr>
            <w:tcW w:w="1597" w:type="dxa"/>
          </w:tcPr>
          <w:p w14:paraId="6E90395E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F5C4A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48873907" w14:textId="77777777" w:rsidR="00B94682" w:rsidRDefault="00B94682" w:rsidP="00585DDF">
            <w:r>
              <w:rPr>
                <w:sz w:val="16"/>
                <w:szCs w:val="16"/>
              </w:rPr>
              <w:t>6.3C.3.5 (new)</w:t>
            </w:r>
          </w:p>
        </w:tc>
        <w:tc>
          <w:tcPr>
            <w:tcW w:w="998" w:type="dxa"/>
          </w:tcPr>
          <w:p w14:paraId="06A39804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CFC2259" w14:textId="77777777" w:rsidTr="00585DDF">
        <w:tc>
          <w:tcPr>
            <w:tcW w:w="879" w:type="dxa"/>
          </w:tcPr>
          <w:p w14:paraId="4BBE49BD" w14:textId="77777777" w:rsidR="00B94682" w:rsidRDefault="00B94682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E1FBB63" w14:textId="77777777" w:rsidR="00B94682" w:rsidRDefault="00B94682" w:rsidP="00585DDF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14:paraId="0264BC1B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9103F0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510DDD" w14:textId="77777777" w:rsidR="00B94682" w:rsidRDefault="00B94682" w:rsidP="00585DDF">
            <w:r>
              <w:rPr>
                <w:sz w:val="16"/>
                <w:szCs w:val="16"/>
              </w:rPr>
              <w:t>Applicability statement for DL interruptions test cases 6.5.7A.1 and 6.5.7B.1</w:t>
            </w:r>
          </w:p>
        </w:tc>
        <w:tc>
          <w:tcPr>
            <w:tcW w:w="517" w:type="dxa"/>
          </w:tcPr>
          <w:p w14:paraId="138DDBF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3D206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10B853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7C4F19" w14:textId="77777777" w:rsidR="00B94682" w:rsidRDefault="00B94682" w:rsidP="00585DDF">
            <w:r>
              <w:rPr>
                <w:sz w:val="16"/>
                <w:szCs w:val="16"/>
              </w:rPr>
              <w:t>R5-240368</w:t>
            </w:r>
          </w:p>
        </w:tc>
        <w:tc>
          <w:tcPr>
            <w:tcW w:w="1597" w:type="dxa"/>
          </w:tcPr>
          <w:p w14:paraId="1FF3512B" w14:textId="77777777" w:rsidR="00B94682" w:rsidRDefault="00B94682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47DA55A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33D5984" w14:textId="77777777" w:rsidR="00B94682" w:rsidRDefault="00B94682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3A00568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B36F370" w14:textId="77777777" w:rsidTr="00585DDF">
        <w:tc>
          <w:tcPr>
            <w:tcW w:w="879" w:type="dxa"/>
          </w:tcPr>
          <w:p w14:paraId="6FBE99AE" w14:textId="77777777" w:rsidR="00B94682" w:rsidRDefault="00B94682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E1A9108" w14:textId="77777777" w:rsidR="00B94682" w:rsidRDefault="00B94682" w:rsidP="00585DDF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14:paraId="5C3AE49A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60DC2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EAE02B" w14:textId="77777777" w:rsidR="00B94682" w:rsidRDefault="00B94682" w:rsidP="00585DDF">
            <w:r>
              <w:rPr>
                <w:sz w:val="16"/>
                <w:szCs w:val="16"/>
              </w:rPr>
              <w:t>Update to test applicability for R17 FR1 enhancement</w:t>
            </w:r>
          </w:p>
        </w:tc>
        <w:tc>
          <w:tcPr>
            <w:tcW w:w="517" w:type="dxa"/>
          </w:tcPr>
          <w:p w14:paraId="5DA6B234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0F53E6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1284A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78F727" w14:textId="77777777" w:rsidR="00B94682" w:rsidRDefault="00B94682" w:rsidP="00585DDF">
            <w:r>
              <w:rPr>
                <w:sz w:val="16"/>
                <w:szCs w:val="16"/>
              </w:rPr>
              <w:t>R5-241988</w:t>
            </w:r>
          </w:p>
        </w:tc>
        <w:tc>
          <w:tcPr>
            <w:tcW w:w="1597" w:type="dxa"/>
          </w:tcPr>
          <w:p w14:paraId="32AE7B3F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BADED3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1E0334AC" w14:textId="77777777" w:rsidR="00B94682" w:rsidRDefault="00B94682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7C08732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7290624E" w14:textId="77777777" w:rsidTr="00585DDF">
        <w:tc>
          <w:tcPr>
            <w:tcW w:w="879" w:type="dxa"/>
          </w:tcPr>
          <w:p w14:paraId="36260028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E0CABB" w14:textId="77777777" w:rsidR="00B94682" w:rsidRDefault="00B94682" w:rsidP="00585DDF">
            <w:r>
              <w:rPr>
                <w:sz w:val="16"/>
                <w:szCs w:val="16"/>
              </w:rPr>
              <w:t>2884</w:t>
            </w:r>
          </w:p>
        </w:tc>
        <w:tc>
          <w:tcPr>
            <w:tcW w:w="517" w:type="dxa"/>
          </w:tcPr>
          <w:p w14:paraId="4CCE5DB8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E4A5D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A7A88E" w14:textId="77777777" w:rsidR="00B94682" w:rsidRDefault="00B94682" w:rsidP="00585DDF">
            <w:r>
              <w:rPr>
                <w:sz w:val="16"/>
                <w:szCs w:val="16"/>
              </w:rPr>
              <w:t>Addition of NR SA FR1 DL interruptions at switching between two uplink carriers for 6.5.7A.1</w:t>
            </w:r>
          </w:p>
        </w:tc>
        <w:tc>
          <w:tcPr>
            <w:tcW w:w="517" w:type="dxa"/>
          </w:tcPr>
          <w:p w14:paraId="45FA1019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4877F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2FBD6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824E33" w14:textId="77777777" w:rsidR="00B94682" w:rsidRDefault="00B94682" w:rsidP="00585DDF">
            <w:r>
              <w:rPr>
                <w:sz w:val="16"/>
                <w:szCs w:val="16"/>
              </w:rPr>
              <w:t>R5-240369</w:t>
            </w:r>
          </w:p>
        </w:tc>
        <w:tc>
          <w:tcPr>
            <w:tcW w:w="1597" w:type="dxa"/>
          </w:tcPr>
          <w:p w14:paraId="43FEA0F7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1A72048A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2324EFB0" w14:textId="77777777" w:rsidR="00B94682" w:rsidRDefault="00B94682" w:rsidP="00585DDF">
            <w:r>
              <w:rPr>
                <w:sz w:val="16"/>
                <w:szCs w:val="16"/>
              </w:rPr>
              <w:t>6.5.7A.1 (new), 6.5.7A.2</w:t>
            </w:r>
          </w:p>
        </w:tc>
        <w:tc>
          <w:tcPr>
            <w:tcW w:w="998" w:type="dxa"/>
          </w:tcPr>
          <w:p w14:paraId="5B0BE656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...; TS 38.522 CR 0373TR 38.903 CR 0648; TS/TR ... CR ... </w:t>
            </w:r>
          </w:p>
        </w:tc>
      </w:tr>
      <w:tr w:rsidR="00B94682" w14:paraId="3141A7A8" w14:textId="77777777" w:rsidTr="00585DDF">
        <w:tc>
          <w:tcPr>
            <w:tcW w:w="879" w:type="dxa"/>
          </w:tcPr>
          <w:p w14:paraId="28184E36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7D3B78" w14:textId="77777777" w:rsidR="00B94682" w:rsidRDefault="00B94682" w:rsidP="00585DDF">
            <w:r>
              <w:rPr>
                <w:sz w:val="16"/>
                <w:szCs w:val="16"/>
              </w:rPr>
              <w:t>2885</w:t>
            </w:r>
          </w:p>
        </w:tc>
        <w:tc>
          <w:tcPr>
            <w:tcW w:w="517" w:type="dxa"/>
          </w:tcPr>
          <w:p w14:paraId="2A5F39DF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3BDA3C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2FE871" w14:textId="77777777" w:rsidR="00B94682" w:rsidRDefault="00B94682" w:rsidP="00585DDF">
            <w:r>
              <w:rPr>
                <w:sz w:val="16"/>
                <w:szCs w:val="16"/>
              </w:rPr>
              <w:t>Addition of NR SA FR1 DL interruptions at switching between two uplink bands for 6.5.7B.1</w:t>
            </w:r>
          </w:p>
        </w:tc>
        <w:tc>
          <w:tcPr>
            <w:tcW w:w="517" w:type="dxa"/>
          </w:tcPr>
          <w:p w14:paraId="61F51D2D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6D375E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F1D9D4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3E7B32" w14:textId="77777777" w:rsidR="00B94682" w:rsidRDefault="00B94682" w:rsidP="00585DDF">
            <w:r>
              <w:rPr>
                <w:sz w:val="16"/>
                <w:szCs w:val="16"/>
              </w:rPr>
              <w:t>R5-241896</w:t>
            </w:r>
          </w:p>
        </w:tc>
        <w:tc>
          <w:tcPr>
            <w:tcW w:w="1597" w:type="dxa"/>
          </w:tcPr>
          <w:p w14:paraId="64091D8E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4CBFBC1C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2A04ABF" w14:textId="77777777" w:rsidR="00B94682" w:rsidRDefault="00B94682" w:rsidP="00585DDF">
            <w:r>
              <w:rPr>
                <w:sz w:val="16"/>
                <w:szCs w:val="16"/>
              </w:rPr>
              <w:t>6.5.7B.1 (new), 6.5.7B.2, 6.5.7C.1, 6.5.7C.2</w:t>
            </w:r>
          </w:p>
        </w:tc>
        <w:tc>
          <w:tcPr>
            <w:tcW w:w="998" w:type="dxa"/>
          </w:tcPr>
          <w:p w14:paraId="0A6073A8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...; TS 38.522 CR 0373TR 38.903 CR 0649; TS/TR ... CR ... </w:t>
            </w:r>
          </w:p>
        </w:tc>
      </w:tr>
      <w:tr w:rsidR="00B94682" w14:paraId="12C2FA87" w14:textId="77777777" w:rsidTr="00585DDF">
        <w:tc>
          <w:tcPr>
            <w:tcW w:w="879" w:type="dxa"/>
          </w:tcPr>
          <w:p w14:paraId="3EC9B7A4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B96DFB9" w14:textId="77777777" w:rsidR="00B94682" w:rsidRDefault="00B94682" w:rsidP="00585DDF">
            <w:r>
              <w:rPr>
                <w:sz w:val="16"/>
                <w:szCs w:val="16"/>
              </w:rPr>
              <w:t>2886</w:t>
            </w:r>
          </w:p>
        </w:tc>
        <w:tc>
          <w:tcPr>
            <w:tcW w:w="517" w:type="dxa"/>
          </w:tcPr>
          <w:p w14:paraId="4611B18B" w14:textId="77777777" w:rsidR="00B94682" w:rsidRDefault="00B94682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D50C9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50062C" w14:textId="77777777" w:rsidR="00B94682" w:rsidRDefault="00B94682" w:rsidP="00585DDF">
            <w:r>
              <w:rPr>
                <w:sz w:val="16"/>
                <w:szCs w:val="16"/>
              </w:rPr>
              <w:t>Cell configuration mapping for DL interruptions test cases 6.5.7A.1 and 6.5.7B.1</w:t>
            </w:r>
          </w:p>
        </w:tc>
        <w:tc>
          <w:tcPr>
            <w:tcW w:w="517" w:type="dxa"/>
          </w:tcPr>
          <w:p w14:paraId="6809843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2362EA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9698C6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6FE81A" w14:textId="77777777" w:rsidR="00B94682" w:rsidRDefault="00B94682" w:rsidP="00585DDF">
            <w:r>
              <w:rPr>
                <w:sz w:val="16"/>
                <w:szCs w:val="16"/>
              </w:rPr>
              <w:t>R5-241832</w:t>
            </w:r>
          </w:p>
        </w:tc>
        <w:tc>
          <w:tcPr>
            <w:tcW w:w="1597" w:type="dxa"/>
          </w:tcPr>
          <w:p w14:paraId="1428172C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610DB1C6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569DB02" w14:textId="77777777" w:rsidR="00B94682" w:rsidRDefault="00B94682" w:rsidP="00585DDF">
            <w:r>
              <w:rPr>
                <w:sz w:val="16"/>
                <w:szCs w:val="16"/>
              </w:rPr>
              <w:t>E.4</w:t>
            </w:r>
          </w:p>
        </w:tc>
        <w:tc>
          <w:tcPr>
            <w:tcW w:w="998" w:type="dxa"/>
          </w:tcPr>
          <w:p w14:paraId="2903D304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B94682" w14:paraId="6D217297" w14:textId="77777777" w:rsidTr="00585DDF">
        <w:tc>
          <w:tcPr>
            <w:tcW w:w="879" w:type="dxa"/>
          </w:tcPr>
          <w:p w14:paraId="5D11B7C0" w14:textId="77777777" w:rsidR="00B94682" w:rsidRDefault="00B94682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C32F1F" w14:textId="77777777" w:rsidR="00B94682" w:rsidRDefault="00B94682" w:rsidP="00585DDF">
            <w:r>
              <w:rPr>
                <w:sz w:val="16"/>
                <w:szCs w:val="16"/>
              </w:rPr>
              <w:t>2887</w:t>
            </w:r>
          </w:p>
        </w:tc>
        <w:tc>
          <w:tcPr>
            <w:tcW w:w="517" w:type="dxa"/>
          </w:tcPr>
          <w:p w14:paraId="59F38117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C3E79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E5901D" w14:textId="77777777" w:rsidR="00B94682" w:rsidRDefault="00B94682" w:rsidP="00585DDF">
            <w:r>
              <w:rPr>
                <w:sz w:val="16"/>
                <w:szCs w:val="16"/>
              </w:rPr>
              <w:t>Test tolerances and measurement uncertainty for DL interruptions test cases 6.5.7A.1, 6.5.7B.1 and 6.5.7C.1</w:t>
            </w:r>
          </w:p>
        </w:tc>
        <w:tc>
          <w:tcPr>
            <w:tcW w:w="517" w:type="dxa"/>
          </w:tcPr>
          <w:p w14:paraId="18D6483C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DD2E7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B0CF19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05AA34" w14:textId="77777777" w:rsidR="00B94682" w:rsidRDefault="00B94682" w:rsidP="00585DDF">
            <w:r>
              <w:rPr>
                <w:sz w:val="16"/>
                <w:szCs w:val="16"/>
              </w:rPr>
              <w:t>R5-240372</w:t>
            </w:r>
          </w:p>
        </w:tc>
        <w:tc>
          <w:tcPr>
            <w:tcW w:w="1597" w:type="dxa"/>
          </w:tcPr>
          <w:p w14:paraId="1A5F689B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593CC25F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0AF99BF8" w14:textId="77777777" w:rsidR="00B94682" w:rsidRDefault="00B94682" w:rsidP="00585DDF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24E12A5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TR 38.903 CR 0648, 0649; TS/TR ... CR ... </w:t>
            </w:r>
          </w:p>
        </w:tc>
      </w:tr>
      <w:tr w:rsidR="00B94682" w14:paraId="739F3BA0" w14:textId="77777777" w:rsidTr="00585DDF">
        <w:tc>
          <w:tcPr>
            <w:tcW w:w="879" w:type="dxa"/>
          </w:tcPr>
          <w:p w14:paraId="3735ECCA" w14:textId="77777777" w:rsidR="00B94682" w:rsidRDefault="00B94682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AC9C472" w14:textId="77777777" w:rsidR="00B94682" w:rsidRDefault="00B94682" w:rsidP="00585DDF">
            <w:r>
              <w:rPr>
                <w:sz w:val="16"/>
                <w:szCs w:val="16"/>
              </w:rPr>
              <w:t>0648</w:t>
            </w:r>
          </w:p>
        </w:tc>
        <w:tc>
          <w:tcPr>
            <w:tcW w:w="517" w:type="dxa"/>
          </w:tcPr>
          <w:p w14:paraId="198212B2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1402DE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BECE12" w14:textId="77777777" w:rsidR="00B94682" w:rsidRDefault="00B94682" w:rsidP="00585DDF">
            <w:r>
              <w:rPr>
                <w:sz w:val="16"/>
                <w:szCs w:val="16"/>
              </w:rPr>
              <w:t>Test Tolerances for NR SA FR1 DL interruptions at switching between two uplink carriers for 6.5.7A.1</w:t>
            </w:r>
          </w:p>
        </w:tc>
        <w:tc>
          <w:tcPr>
            <w:tcW w:w="517" w:type="dxa"/>
          </w:tcPr>
          <w:p w14:paraId="42F4770F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885138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A091DC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086775" w14:textId="77777777" w:rsidR="00B94682" w:rsidRDefault="00B94682" w:rsidP="00585DDF">
            <w:r>
              <w:rPr>
                <w:sz w:val="16"/>
                <w:szCs w:val="16"/>
              </w:rPr>
              <w:t>R5-240373</w:t>
            </w:r>
          </w:p>
        </w:tc>
        <w:tc>
          <w:tcPr>
            <w:tcW w:w="1597" w:type="dxa"/>
          </w:tcPr>
          <w:p w14:paraId="5775D8BB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5F0866FB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60639E59" w14:textId="77777777" w:rsidR="00B94682" w:rsidRDefault="00B94682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8BE9D23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38.533 CR 2884, 2887; TS/TR ... CR ... </w:t>
            </w:r>
          </w:p>
        </w:tc>
      </w:tr>
      <w:tr w:rsidR="00B94682" w14:paraId="460B250D" w14:textId="77777777" w:rsidTr="00585DDF">
        <w:tc>
          <w:tcPr>
            <w:tcW w:w="879" w:type="dxa"/>
          </w:tcPr>
          <w:p w14:paraId="3EBF6941" w14:textId="77777777" w:rsidR="00B94682" w:rsidRDefault="00B94682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035AD77" w14:textId="77777777" w:rsidR="00B94682" w:rsidRDefault="00B94682" w:rsidP="00585DDF">
            <w:r>
              <w:rPr>
                <w:sz w:val="16"/>
                <w:szCs w:val="16"/>
              </w:rPr>
              <w:t>0649</w:t>
            </w:r>
          </w:p>
        </w:tc>
        <w:tc>
          <w:tcPr>
            <w:tcW w:w="517" w:type="dxa"/>
          </w:tcPr>
          <w:p w14:paraId="364C99AE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06DD2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71E151" w14:textId="77777777" w:rsidR="00B94682" w:rsidRDefault="00B94682" w:rsidP="00585DDF">
            <w:r>
              <w:rPr>
                <w:sz w:val="16"/>
                <w:szCs w:val="16"/>
              </w:rPr>
              <w:t>Test Tolerances for NR SA FR1 DL interruptions at switching between two uplink bands for 6.5.7B.1</w:t>
            </w:r>
          </w:p>
        </w:tc>
        <w:tc>
          <w:tcPr>
            <w:tcW w:w="517" w:type="dxa"/>
          </w:tcPr>
          <w:p w14:paraId="35DD939A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74571C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3E90AE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41564D" w14:textId="77777777" w:rsidR="00B94682" w:rsidRDefault="00B94682" w:rsidP="00585DDF">
            <w:r>
              <w:rPr>
                <w:sz w:val="16"/>
                <w:szCs w:val="16"/>
              </w:rPr>
              <w:t>R5-240374</w:t>
            </w:r>
          </w:p>
        </w:tc>
        <w:tc>
          <w:tcPr>
            <w:tcW w:w="1597" w:type="dxa"/>
          </w:tcPr>
          <w:p w14:paraId="3E98A1D0" w14:textId="77777777" w:rsidR="00B94682" w:rsidRDefault="00B94682" w:rsidP="00585DDF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00847A3D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7552292F" w14:textId="77777777" w:rsidR="00B94682" w:rsidRDefault="00B94682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C02E4A9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 38.533 CR 2885, 2887; TS/TR ... CR ... </w:t>
            </w:r>
          </w:p>
        </w:tc>
      </w:tr>
      <w:tr w:rsidR="00B94682" w14:paraId="3BC1D3F7" w14:textId="77777777" w:rsidTr="00585DDF">
        <w:tc>
          <w:tcPr>
            <w:tcW w:w="879" w:type="dxa"/>
          </w:tcPr>
          <w:p w14:paraId="34992EBA" w14:textId="77777777" w:rsidR="00B94682" w:rsidRDefault="00B94682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3A26897" w14:textId="77777777" w:rsidR="00B94682" w:rsidRDefault="00B94682" w:rsidP="00585DDF">
            <w:r>
              <w:rPr>
                <w:sz w:val="16"/>
                <w:szCs w:val="16"/>
              </w:rPr>
              <w:t>0872</w:t>
            </w:r>
          </w:p>
        </w:tc>
        <w:tc>
          <w:tcPr>
            <w:tcW w:w="517" w:type="dxa"/>
          </w:tcPr>
          <w:p w14:paraId="38934C96" w14:textId="77777777" w:rsidR="00B94682" w:rsidRDefault="00B94682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EDE758" w14:textId="77777777" w:rsidR="00B94682" w:rsidRDefault="00B94682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D0CE13" w14:textId="77777777" w:rsidR="00B94682" w:rsidRDefault="00B94682" w:rsidP="00585DDF">
            <w:r>
              <w:rPr>
                <w:sz w:val="16"/>
                <w:szCs w:val="16"/>
              </w:rPr>
              <w:t>Addition of test point analysis for R17 FR1 enhancement test cases</w:t>
            </w:r>
          </w:p>
        </w:tc>
        <w:tc>
          <w:tcPr>
            <w:tcW w:w="517" w:type="dxa"/>
          </w:tcPr>
          <w:p w14:paraId="6F7E5DBB" w14:textId="77777777" w:rsidR="00B94682" w:rsidRDefault="00B94682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DEBCED" w14:textId="77777777" w:rsidR="00B94682" w:rsidRDefault="00B94682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02C2D0" w14:textId="77777777" w:rsidR="00B94682" w:rsidRDefault="00B94682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F882ED" w14:textId="77777777" w:rsidR="00B94682" w:rsidRDefault="00B94682" w:rsidP="00585DDF">
            <w:r>
              <w:rPr>
                <w:sz w:val="16"/>
                <w:szCs w:val="16"/>
              </w:rPr>
              <w:t>R5-241008</w:t>
            </w:r>
          </w:p>
        </w:tc>
        <w:tc>
          <w:tcPr>
            <w:tcW w:w="1597" w:type="dxa"/>
          </w:tcPr>
          <w:p w14:paraId="79C37E02" w14:textId="77777777" w:rsidR="00B94682" w:rsidRDefault="00B94682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C6109B" w14:textId="77777777" w:rsidR="00B94682" w:rsidRDefault="00B94682" w:rsidP="00585DDF">
            <w:r>
              <w:rPr>
                <w:sz w:val="16"/>
                <w:szCs w:val="16"/>
              </w:rPr>
              <w:t>NR_RF_FR1_enh-UEConTest</w:t>
            </w:r>
          </w:p>
        </w:tc>
        <w:tc>
          <w:tcPr>
            <w:tcW w:w="2323" w:type="dxa"/>
          </w:tcPr>
          <w:p w14:paraId="5877EA24" w14:textId="77777777" w:rsidR="00B94682" w:rsidRDefault="00B94682" w:rsidP="00585DDF">
            <w:r>
              <w:rPr>
                <w:sz w:val="16"/>
                <w:szCs w:val="16"/>
              </w:rPr>
              <w:t>4.1.1.1, 4.1.1.2, 4.1.1.7</w:t>
            </w:r>
          </w:p>
        </w:tc>
        <w:tc>
          <w:tcPr>
            <w:tcW w:w="998" w:type="dxa"/>
          </w:tcPr>
          <w:p w14:paraId="0B5E4D22" w14:textId="77777777" w:rsidR="00B94682" w:rsidRDefault="00B94682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5ED7091" w14:textId="77777777" w:rsidR="00B94682" w:rsidRDefault="00B94682" w:rsidP="00B94682"/>
    <w:p w14:paraId="5104293D" w14:textId="77777777" w:rsidR="00B94682" w:rsidRDefault="00B94682" w:rsidP="00B94682"/>
    <w:p w14:paraId="16BD7D46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RP-240183</w:t>
      </w:r>
      <w:r>
        <w:rPr>
          <w:b/>
          <w:i/>
          <w:noProof/>
          <w:sz w:val="28"/>
        </w:rPr>
        <w:fldChar w:fldCharType="end"/>
      </w:r>
    </w:p>
    <w:p w14:paraId="7E7BAC1C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986AB86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6E6F2F8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A7F7E46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of NR RF requirements for frequency range 2 (FR2) (NR_RF_FR2_req_enh2-UEConTest)</w:t>
      </w:r>
      <w:r>
        <w:rPr>
          <w:rFonts w:ascii="Arial" w:hAnsi="Arial" w:cs="Arial"/>
          <w:b/>
          <w:bCs/>
        </w:rPr>
        <w:fldChar w:fldCharType="end"/>
      </w:r>
    </w:p>
    <w:p w14:paraId="481C25A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13.3.6</w:t>
      </w:r>
      <w:r>
        <w:rPr>
          <w:rFonts w:ascii="Arial" w:hAnsi="Arial" w:cs="Arial"/>
          <w:b/>
          <w:bCs/>
        </w:rPr>
        <w:fldChar w:fldCharType="end"/>
      </w:r>
    </w:p>
    <w:p w14:paraId="7ADDA340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3CCCCCE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D9CCBD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1BAEB6D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890103A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CB694C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936C7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B5D620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E42D8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B2FB05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54C609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3E0B3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41A69C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A16FC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B4A45F0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69F2C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94DB5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7C38612E" w14:textId="77777777" w:rsidTr="00585DDF">
        <w:tc>
          <w:tcPr>
            <w:tcW w:w="879" w:type="dxa"/>
          </w:tcPr>
          <w:p w14:paraId="18A894EC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665D42A" w14:textId="77777777" w:rsidR="00005829" w:rsidRDefault="00005829" w:rsidP="00585DDF"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 w14:paraId="5B890C1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A207C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1232D0" w14:textId="77777777" w:rsidR="00005829" w:rsidRDefault="00005829" w:rsidP="00585DDF">
            <w:r>
              <w:rPr>
                <w:sz w:val="16"/>
                <w:szCs w:val="16"/>
              </w:rPr>
              <w:t>Updates to Annex F for UE Maximum Output Power - EIRP with UL Gaps test case</w:t>
            </w:r>
          </w:p>
        </w:tc>
        <w:tc>
          <w:tcPr>
            <w:tcW w:w="517" w:type="dxa"/>
          </w:tcPr>
          <w:p w14:paraId="5734529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2574F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EC385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3ADFEA" w14:textId="77777777" w:rsidR="00005829" w:rsidRDefault="00005829" w:rsidP="00585DDF">
            <w:r>
              <w:rPr>
                <w:sz w:val="16"/>
                <w:szCs w:val="16"/>
              </w:rPr>
              <w:t>R5-242026</w:t>
            </w:r>
          </w:p>
        </w:tc>
        <w:tc>
          <w:tcPr>
            <w:tcW w:w="1597" w:type="dxa"/>
          </w:tcPr>
          <w:p w14:paraId="44ACDA37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363C5163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30B21E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2053B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2EEE889D" w14:textId="77777777" w:rsidTr="00585DDF">
        <w:tc>
          <w:tcPr>
            <w:tcW w:w="879" w:type="dxa"/>
          </w:tcPr>
          <w:p w14:paraId="19F5096A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876E9F8" w14:textId="77777777" w:rsidR="00005829" w:rsidRDefault="00005829" w:rsidP="00585DDF"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 w14:paraId="34FAAD5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D942D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E70B14" w14:textId="77777777" w:rsidR="00005829" w:rsidRDefault="00005829" w:rsidP="00585DDF">
            <w:r>
              <w:rPr>
                <w:sz w:val="16"/>
                <w:szCs w:val="16"/>
              </w:rPr>
              <w:t>Updates to UE Maximum Output Power - EIRP with UL Gaps test case</w:t>
            </w:r>
          </w:p>
        </w:tc>
        <w:tc>
          <w:tcPr>
            <w:tcW w:w="517" w:type="dxa"/>
          </w:tcPr>
          <w:p w14:paraId="66A0BC3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62059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7D49B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8300B3" w14:textId="77777777" w:rsidR="00005829" w:rsidRDefault="00005829" w:rsidP="00585DDF">
            <w:r>
              <w:rPr>
                <w:sz w:val="16"/>
                <w:szCs w:val="16"/>
              </w:rPr>
              <w:t>R5-242025</w:t>
            </w:r>
          </w:p>
        </w:tc>
        <w:tc>
          <w:tcPr>
            <w:tcW w:w="1597" w:type="dxa"/>
          </w:tcPr>
          <w:p w14:paraId="17BEA47A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07B8A0CF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0FDD96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8AF53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5CAD785" w14:textId="77777777" w:rsidTr="00585DDF">
        <w:tc>
          <w:tcPr>
            <w:tcW w:w="879" w:type="dxa"/>
          </w:tcPr>
          <w:p w14:paraId="0FFBC103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82838A0" w14:textId="77777777" w:rsidR="00005829" w:rsidRDefault="00005829" w:rsidP="00585DDF"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 w14:paraId="4A11363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A42B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BD17D4" w14:textId="77777777" w:rsidR="00005829" w:rsidRDefault="00005829" w:rsidP="00585DDF">
            <w:r>
              <w:rPr>
                <w:sz w:val="16"/>
                <w:szCs w:val="16"/>
              </w:rPr>
              <w:t>Update to FR2 Tx Power test with UL-Gaps</w:t>
            </w:r>
          </w:p>
        </w:tc>
        <w:tc>
          <w:tcPr>
            <w:tcW w:w="517" w:type="dxa"/>
          </w:tcPr>
          <w:p w14:paraId="4747FB3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CD5E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26DADA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A6D886" w14:textId="77777777" w:rsidR="00005829" w:rsidRDefault="00005829" w:rsidP="00585DDF">
            <w:r>
              <w:rPr>
                <w:sz w:val="16"/>
                <w:szCs w:val="16"/>
              </w:rPr>
              <w:t>R5-241966</w:t>
            </w:r>
          </w:p>
        </w:tc>
        <w:tc>
          <w:tcPr>
            <w:tcW w:w="1597" w:type="dxa"/>
          </w:tcPr>
          <w:p w14:paraId="6FCD8C21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B85CD11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1718E16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8C69F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57C84A2F" w14:textId="77777777" w:rsidTr="00585DDF">
        <w:tc>
          <w:tcPr>
            <w:tcW w:w="879" w:type="dxa"/>
          </w:tcPr>
          <w:p w14:paraId="21BABD2B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3F7E8C6" w14:textId="77777777" w:rsidR="00005829" w:rsidRDefault="00005829" w:rsidP="00585DDF"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 w14:paraId="28A9B8B7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201495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C25245" w14:textId="77777777" w:rsidR="00005829" w:rsidRDefault="00005829" w:rsidP="00585DDF">
            <w:r>
              <w:rPr>
                <w:sz w:val="16"/>
                <w:szCs w:val="16"/>
              </w:rPr>
              <w:t>Update to FR2 Tx OFF Power test specific to UL-Gaps</w:t>
            </w:r>
          </w:p>
        </w:tc>
        <w:tc>
          <w:tcPr>
            <w:tcW w:w="517" w:type="dxa"/>
          </w:tcPr>
          <w:p w14:paraId="00DB1F7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5328E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558F8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70BA83" w14:textId="77777777" w:rsidR="00005829" w:rsidRDefault="00005829" w:rsidP="00585DDF">
            <w:r>
              <w:rPr>
                <w:sz w:val="16"/>
                <w:szCs w:val="16"/>
              </w:rPr>
              <w:t>R5-241430</w:t>
            </w:r>
          </w:p>
        </w:tc>
        <w:tc>
          <w:tcPr>
            <w:tcW w:w="1597" w:type="dxa"/>
          </w:tcPr>
          <w:p w14:paraId="26B00676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49F4B2A9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B76D66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0C4BE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30E03EA" w14:textId="77777777" w:rsidTr="00585DDF">
        <w:tc>
          <w:tcPr>
            <w:tcW w:w="879" w:type="dxa"/>
          </w:tcPr>
          <w:p w14:paraId="39D2DD8B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989E99F" w14:textId="77777777" w:rsidR="00005829" w:rsidRDefault="00005829" w:rsidP="00585DDF">
            <w:r>
              <w:rPr>
                <w:sz w:val="16"/>
                <w:szCs w:val="16"/>
              </w:rPr>
              <w:t>1037</w:t>
            </w:r>
          </w:p>
        </w:tc>
        <w:tc>
          <w:tcPr>
            <w:tcW w:w="517" w:type="dxa"/>
          </w:tcPr>
          <w:p w14:paraId="6AD46794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968B6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6EEB53" w14:textId="77777777" w:rsidR="00005829" w:rsidRDefault="00005829" w:rsidP="00585DDF">
            <w:r>
              <w:rPr>
                <w:sz w:val="16"/>
                <w:szCs w:val="16"/>
              </w:rPr>
              <w:t>Updates to FR2 ACS test</w:t>
            </w:r>
          </w:p>
        </w:tc>
        <w:tc>
          <w:tcPr>
            <w:tcW w:w="517" w:type="dxa"/>
          </w:tcPr>
          <w:p w14:paraId="3546A13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2F76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F9BDAD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EE638C" w14:textId="77777777" w:rsidR="00005829" w:rsidRDefault="00005829" w:rsidP="00585DDF">
            <w:r>
              <w:rPr>
                <w:sz w:val="16"/>
                <w:szCs w:val="16"/>
              </w:rPr>
              <w:t>R5-241780</w:t>
            </w:r>
          </w:p>
        </w:tc>
        <w:tc>
          <w:tcPr>
            <w:tcW w:w="1597" w:type="dxa"/>
          </w:tcPr>
          <w:p w14:paraId="4A6DD98F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3402BC5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7FDC293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2503C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EBDE4A7" w14:textId="77777777" w:rsidTr="00585DDF">
        <w:tc>
          <w:tcPr>
            <w:tcW w:w="879" w:type="dxa"/>
          </w:tcPr>
          <w:p w14:paraId="7BB90B0F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04EA43C0" w14:textId="77777777" w:rsidR="00005829" w:rsidRDefault="00005829" w:rsidP="00585DDF">
            <w:r>
              <w:rPr>
                <w:sz w:val="16"/>
                <w:szCs w:val="16"/>
              </w:rPr>
              <w:t>1040</w:t>
            </w:r>
          </w:p>
        </w:tc>
        <w:tc>
          <w:tcPr>
            <w:tcW w:w="517" w:type="dxa"/>
          </w:tcPr>
          <w:p w14:paraId="2A35D59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51096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E3A48B" w14:textId="77777777" w:rsidR="00005829" w:rsidRDefault="00005829" w:rsidP="00585DDF">
            <w:r>
              <w:rPr>
                <w:sz w:val="16"/>
                <w:szCs w:val="16"/>
              </w:rPr>
              <w:t>Addition of CA test for EIRP test with ULGaps</w:t>
            </w:r>
          </w:p>
        </w:tc>
        <w:tc>
          <w:tcPr>
            <w:tcW w:w="517" w:type="dxa"/>
          </w:tcPr>
          <w:p w14:paraId="792C2B6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8A167D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8D8DD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87D93D" w14:textId="77777777" w:rsidR="00005829" w:rsidRDefault="00005829" w:rsidP="00585DDF">
            <w:r>
              <w:rPr>
                <w:sz w:val="16"/>
                <w:szCs w:val="16"/>
              </w:rPr>
              <w:t>R5-241782</w:t>
            </w:r>
          </w:p>
        </w:tc>
        <w:tc>
          <w:tcPr>
            <w:tcW w:w="1597" w:type="dxa"/>
          </w:tcPr>
          <w:p w14:paraId="75A5A1FF" w14:textId="77777777" w:rsidR="00005829" w:rsidRDefault="00005829" w:rsidP="00585DDF">
            <w:r>
              <w:rPr>
                <w:sz w:val="16"/>
                <w:szCs w:val="16"/>
              </w:rPr>
              <w:t>Apple Trading</w:t>
            </w:r>
          </w:p>
        </w:tc>
        <w:tc>
          <w:tcPr>
            <w:tcW w:w="1122" w:type="dxa"/>
          </w:tcPr>
          <w:p w14:paraId="6E44A43E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5A5DCFB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F7712E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E971B20" w14:textId="77777777" w:rsidTr="00585DDF">
        <w:tc>
          <w:tcPr>
            <w:tcW w:w="879" w:type="dxa"/>
          </w:tcPr>
          <w:p w14:paraId="15F9A693" w14:textId="77777777" w:rsidR="00005829" w:rsidRDefault="00005829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57808F4" w14:textId="77777777" w:rsidR="00005829" w:rsidRDefault="00005829" w:rsidP="00585DDF">
            <w:r>
              <w:rPr>
                <w:sz w:val="16"/>
                <w:szCs w:val="16"/>
              </w:rPr>
              <w:t>1754</w:t>
            </w:r>
          </w:p>
        </w:tc>
        <w:tc>
          <w:tcPr>
            <w:tcW w:w="517" w:type="dxa"/>
          </w:tcPr>
          <w:p w14:paraId="08FC514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C70C6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348033" w14:textId="77777777" w:rsidR="00005829" w:rsidRDefault="00005829" w:rsidP="00585DDF">
            <w:r>
              <w:rPr>
                <w:sz w:val="16"/>
                <w:szCs w:val="16"/>
              </w:rPr>
              <w:t>Updates to Annex F for 6.2B.1.6 UE Maximum Output Power for Inter-Band EN-DC including FR2 (1 NR CC) - EIRP with UL Gaps test case</w:t>
            </w:r>
          </w:p>
        </w:tc>
        <w:tc>
          <w:tcPr>
            <w:tcW w:w="517" w:type="dxa"/>
          </w:tcPr>
          <w:p w14:paraId="2E26ECC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5AC37" w14:textId="77777777" w:rsidR="00005829" w:rsidRDefault="00005829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FBC765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1603C9" w14:textId="77777777" w:rsidR="00005829" w:rsidRDefault="00005829" w:rsidP="00585DDF">
            <w:r>
              <w:rPr>
                <w:sz w:val="16"/>
                <w:szCs w:val="16"/>
              </w:rPr>
              <w:t>R5-242028</w:t>
            </w:r>
          </w:p>
        </w:tc>
        <w:tc>
          <w:tcPr>
            <w:tcW w:w="1597" w:type="dxa"/>
          </w:tcPr>
          <w:p w14:paraId="339C17BA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06470F05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6F17DB2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E503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3F83F90" w14:textId="77777777" w:rsidTr="00585DDF">
        <w:tc>
          <w:tcPr>
            <w:tcW w:w="879" w:type="dxa"/>
          </w:tcPr>
          <w:p w14:paraId="15F884BA" w14:textId="77777777" w:rsidR="00005829" w:rsidRDefault="00005829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A089A4D" w14:textId="77777777" w:rsidR="00005829" w:rsidRDefault="00005829" w:rsidP="00585DDF">
            <w:r>
              <w:rPr>
                <w:sz w:val="16"/>
                <w:szCs w:val="16"/>
              </w:rPr>
              <w:t>1755</w:t>
            </w:r>
          </w:p>
        </w:tc>
        <w:tc>
          <w:tcPr>
            <w:tcW w:w="517" w:type="dxa"/>
          </w:tcPr>
          <w:p w14:paraId="371467C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DEBF4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5CA2D2" w14:textId="77777777" w:rsidR="00005829" w:rsidRDefault="00005829" w:rsidP="00585DDF">
            <w:r>
              <w:rPr>
                <w:sz w:val="16"/>
                <w:szCs w:val="16"/>
              </w:rPr>
              <w:t>Updates to 6.2B.1.6 UE Maximum Output Power for Inter-Band EN-DC including FR2 (1 NR CC) - EIRP with UL Gaps test case</w:t>
            </w:r>
          </w:p>
        </w:tc>
        <w:tc>
          <w:tcPr>
            <w:tcW w:w="517" w:type="dxa"/>
          </w:tcPr>
          <w:p w14:paraId="4CDF033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B4646" w14:textId="77777777" w:rsidR="00005829" w:rsidRDefault="00005829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413B77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72D18A" w14:textId="77777777" w:rsidR="00005829" w:rsidRDefault="00005829" w:rsidP="00585DDF">
            <w:r>
              <w:rPr>
                <w:sz w:val="16"/>
                <w:szCs w:val="16"/>
              </w:rPr>
              <w:t>R5-242027</w:t>
            </w:r>
          </w:p>
        </w:tc>
        <w:tc>
          <w:tcPr>
            <w:tcW w:w="1597" w:type="dxa"/>
          </w:tcPr>
          <w:p w14:paraId="36DD452B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61B358A3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385C532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EE2B1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AE3704C" w14:textId="77777777" w:rsidTr="00585DDF">
        <w:tc>
          <w:tcPr>
            <w:tcW w:w="879" w:type="dxa"/>
          </w:tcPr>
          <w:p w14:paraId="15AB5D38" w14:textId="77777777" w:rsidR="00005829" w:rsidRDefault="00005829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A23E204" w14:textId="77777777" w:rsidR="00005829" w:rsidRDefault="00005829" w:rsidP="00585DDF"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 w14:paraId="7DA2A7E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0FBA0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5FB305" w14:textId="77777777" w:rsidR="00005829" w:rsidRDefault="00005829" w:rsidP="00585DDF">
            <w:r>
              <w:rPr>
                <w:sz w:val="16"/>
                <w:szCs w:val="16"/>
              </w:rPr>
              <w:t>Measurement uncertainty definition for UE Maximum Output Power - EIRP with UL Gaps test case</w:t>
            </w:r>
          </w:p>
        </w:tc>
        <w:tc>
          <w:tcPr>
            <w:tcW w:w="517" w:type="dxa"/>
          </w:tcPr>
          <w:p w14:paraId="5463ADE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3E7D1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B0EF6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DE12C5" w14:textId="77777777" w:rsidR="00005829" w:rsidRDefault="00005829" w:rsidP="00585DDF">
            <w:r>
              <w:rPr>
                <w:sz w:val="16"/>
                <w:szCs w:val="16"/>
              </w:rPr>
              <w:t>R5-242029</w:t>
            </w:r>
          </w:p>
        </w:tc>
        <w:tc>
          <w:tcPr>
            <w:tcW w:w="1597" w:type="dxa"/>
          </w:tcPr>
          <w:p w14:paraId="5982F82A" w14:textId="77777777" w:rsidR="00005829" w:rsidRDefault="00005829" w:rsidP="00585DDF">
            <w:r>
              <w:rPr>
                <w:sz w:val="16"/>
                <w:szCs w:val="16"/>
              </w:rPr>
              <w:t>Keysight Technologies UK Ltd, Apple Inc</w:t>
            </w:r>
          </w:p>
        </w:tc>
        <w:tc>
          <w:tcPr>
            <w:tcW w:w="1122" w:type="dxa"/>
          </w:tcPr>
          <w:p w14:paraId="107752FB" w14:textId="77777777" w:rsidR="00005829" w:rsidRDefault="00005829" w:rsidP="00585DDF">
            <w:r>
              <w:rPr>
                <w:sz w:val="16"/>
                <w:szCs w:val="16"/>
              </w:rPr>
              <w:t>NR_RF_FR2_req_enh2-UEConTest</w:t>
            </w:r>
          </w:p>
        </w:tc>
        <w:tc>
          <w:tcPr>
            <w:tcW w:w="2323" w:type="dxa"/>
          </w:tcPr>
          <w:p w14:paraId="4CB713FE" w14:textId="77777777" w:rsidR="00005829" w:rsidRDefault="00005829" w:rsidP="00585DDF">
            <w:r>
              <w:rPr>
                <w:sz w:val="16"/>
                <w:szCs w:val="16"/>
              </w:rPr>
              <w:t>B.6a (New)</w:t>
            </w:r>
          </w:p>
        </w:tc>
        <w:tc>
          <w:tcPr>
            <w:tcW w:w="998" w:type="dxa"/>
          </w:tcPr>
          <w:p w14:paraId="2686C29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38.521-2 CR 1033 ; TS/TR ... CR ... </w:t>
            </w:r>
          </w:p>
        </w:tc>
      </w:tr>
    </w:tbl>
    <w:p w14:paraId="2257E6DB" w14:textId="77777777" w:rsidR="00005829" w:rsidRDefault="00005829" w:rsidP="00005829"/>
    <w:p w14:paraId="214031D5" w14:textId="77777777" w:rsidR="00005829" w:rsidRDefault="00005829" w:rsidP="00005829"/>
    <w:p w14:paraId="1DEDBAC3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RP-240184</w:t>
      </w:r>
      <w:r>
        <w:rPr>
          <w:b/>
          <w:i/>
          <w:noProof/>
          <w:sz w:val="28"/>
        </w:rPr>
        <w:fldChar w:fldCharType="end"/>
      </w:r>
    </w:p>
    <w:p w14:paraId="442289B4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C09A770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196966DB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9B9A13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enhancements on MIMO for NR (NR_feMIMO-UEConTest)</w:t>
      </w:r>
      <w:r>
        <w:rPr>
          <w:rFonts w:ascii="Arial" w:hAnsi="Arial" w:cs="Arial"/>
          <w:b/>
          <w:bCs/>
        </w:rPr>
        <w:fldChar w:fldCharType="end"/>
      </w:r>
    </w:p>
    <w:p w14:paraId="1B72C5C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13.3.7</w:t>
      </w:r>
      <w:r>
        <w:rPr>
          <w:rFonts w:ascii="Arial" w:hAnsi="Arial" w:cs="Arial"/>
          <w:b/>
          <w:bCs/>
        </w:rPr>
        <w:fldChar w:fldCharType="end"/>
      </w:r>
    </w:p>
    <w:p w14:paraId="1D1A85A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D8695D7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F2F0CBB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6DED5A4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B08418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C742A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5482E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2F3615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3A8CC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36D31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4D8A7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8C631B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66E8A62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BF94F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C28685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AF7E66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190DFF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462642F8" w14:textId="77777777" w:rsidTr="00585DDF">
        <w:tc>
          <w:tcPr>
            <w:tcW w:w="879" w:type="dxa"/>
          </w:tcPr>
          <w:p w14:paraId="45AC40B0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C3A6817" w14:textId="77777777" w:rsidR="003539E1" w:rsidRDefault="003539E1" w:rsidP="00585DDF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14:paraId="67B8377C" w14:textId="77777777" w:rsidR="003539E1" w:rsidRDefault="003539E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135771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25E461" w14:textId="77777777" w:rsidR="003539E1" w:rsidRDefault="003539E1" w:rsidP="00585DDF">
            <w:r>
              <w:rPr>
                <w:sz w:val="16"/>
                <w:szCs w:val="16"/>
              </w:rPr>
              <w:t>Addition of feMIMO physical layer baseline implementation capabilities</w:t>
            </w:r>
          </w:p>
        </w:tc>
        <w:tc>
          <w:tcPr>
            <w:tcW w:w="517" w:type="dxa"/>
          </w:tcPr>
          <w:p w14:paraId="17B713D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1C8B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FE26F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29AFB1" w14:textId="77777777" w:rsidR="003539E1" w:rsidRDefault="003539E1" w:rsidP="00585DDF">
            <w:r>
              <w:rPr>
                <w:sz w:val="16"/>
                <w:szCs w:val="16"/>
              </w:rPr>
              <w:t>R5-241674</w:t>
            </w:r>
          </w:p>
        </w:tc>
        <w:tc>
          <w:tcPr>
            <w:tcW w:w="1597" w:type="dxa"/>
          </w:tcPr>
          <w:p w14:paraId="5545EA99" w14:textId="77777777" w:rsidR="003539E1" w:rsidRDefault="003539E1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645CC7D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6EC2E09A" w14:textId="77777777" w:rsidR="003539E1" w:rsidRDefault="003539E1" w:rsidP="00585DDF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452F644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661F2F0" w14:textId="77777777" w:rsidTr="00585DDF">
        <w:tc>
          <w:tcPr>
            <w:tcW w:w="879" w:type="dxa"/>
          </w:tcPr>
          <w:p w14:paraId="44E3FBC3" w14:textId="77777777" w:rsidR="003539E1" w:rsidRDefault="003539E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93E2F3E" w14:textId="77777777" w:rsidR="003539E1" w:rsidRDefault="003539E1" w:rsidP="00585DDF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14:paraId="61A761B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5BD36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C9621D" w14:textId="77777777" w:rsidR="003539E1" w:rsidRDefault="003539E1" w:rsidP="00585DDF">
            <w:r>
              <w:rPr>
                <w:sz w:val="16"/>
                <w:szCs w:val="16"/>
              </w:rPr>
              <w:t>Update the existing PICS of inter-band CA between FR1 and FR2</w:t>
            </w:r>
          </w:p>
        </w:tc>
        <w:tc>
          <w:tcPr>
            <w:tcW w:w="517" w:type="dxa"/>
          </w:tcPr>
          <w:p w14:paraId="26C5FB2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3FFFE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49DFE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1F21E5" w14:textId="77777777" w:rsidR="003539E1" w:rsidRDefault="003539E1" w:rsidP="00585DDF">
            <w:r>
              <w:rPr>
                <w:sz w:val="16"/>
                <w:szCs w:val="16"/>
              </w:rPr>
              <w:t>R5-240522</w:t>
            </w:r>
          </w:p>
        </w:tc>
        <w:tc>
          <w:tcPr>
            <w:tcW w:w="1597" w:type="dxa"/>
          </w:tcPr>
          <w:p w14:paraId="44640F9B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DB776BD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12530AC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D221A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5F9330DA" w14:textId="77777777" w:rsidTr="00585DDF">
        <w:tc>
          <w:tcPr>
            <w:tcW w:w="879" w:type="dxa"/>
          </w:tcPr>
          <w:p w14:paraId="46B1B0E9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29DCBEAD" w14:textId="77777777" w:rsidR="003539E1" w:rsidRDefault="003539E1" w:rsidP="00585DDF">
            <w:r>
              <w:rPr>
                <w:sz w:val="16"/>
                <w:szCs w:val="16"/>
              </w:rPr>
              <w:t>0796</w:t>
            </w:r>
          </w:p>
        </w:tc>
        <w:tc>
          <w:tcPr>
            <w:tcW w:w="517" w:type="dxa"/>
          </w:tcPr>
          <w:p w14:paraId="148BB922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4A0F5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3C3D99" w14:textId="77777777" w:rsidR="003539E1" w:rsidRDefault="003539E1" w:rsidP="00585DDF">
            <w:r>
              <w:rPr>
                <w:sz w:val="16"/>
                <w:szCs w:val="16"/>
              </w:rPr>
              <w:t>Adding measurement uncertainty and test tolerance for Demod PDCCH with intra-slot repetition test cases</w:t>
            </w:r>
          </w:p>
        </w:tc>
        <w:tc>
          <w:tcPr>
            <w:tcW w:w="517" w:type="dxa"/>
          </w:tcPr>
          <w:p w14:paraId="0D13F61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5A71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777D5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111D1E" w14:textId="77777777" w:rsidR="003539E1" w:rsidRDefault="003539E1" w:rsidP="00585DDF">
            <w:r>
              <w:rPr>
                <w:sz w:val="16"/>
                <w:szCs w:val="16"/>
              </w:rPr>
              <w:t>R5-241959</w:t>
            </w:r>
          </w:p>
        </w:tc>
        <w:tc>
          <w:tcPr>
            <w:tcW w:w="1597" w:type="dxa"/>
          </w:tcPr>
          <w:p w14:paraId="2E96FAEA" w14:textId="77777777" w:rsidR="003539E1" w:rsidRDefault="003539E1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124B5E0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8624E88" w14:textId="77777777" w:rsidR="003539E1" w:rsidRDefault="003539E1" w:rsidP="00585DDF">
            <w:r>
              <w:rPr>
                <w:sz w:val="16"/>
                <w:szCs w:val="16"/>
              </w:rPr>
              <w:t>5.3.2, 5.3.3, F.1.1.2, F.1.3.1 F.1.3.2</w:t>
            </w:r>
          </w:p>
        </w:tc>
        <w:tc>
          <w:tcPr>
            <w:tcW w:w="998" w:type="dxa"/>
          </w:tcPr>
          <w:p w14:paraId="5E6B907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B741AB2" w14:textId="77777777" w:rsidTr="00585DDF">
        <w:tc>
          <w:tcPr>
            <w:tcW w:w="879" w:type="dxa"/>
          </w:tcPr>
          <w:p w14:paraId="2CC5F76F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1B227CE" w14:textId="77777777" w:rsidR="003539E1" w:rsidRDefault="003539E1" w:rsidP="00585DDF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14:paraId="6AADD270" w14:textId="77777777" w:rsidR="003539E1" w:rsidRDefault="003539E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96F134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42E5DB" w14:textId="77777777" w:rsidR="003539E1" w:rsidRDefault="003539E1" w:rsidP="00585DDF">
            <w:r>
              <w:rPr>
                <w:sz w:val="16"/>
                <w:szCs w:val="16"/>
              </w:rPr>
              <w:t>Addition of applicability for FeMIMO test cases</w:t>
            </w:r>
          </w:p>
        </w:tc>
        <w:tc>
          <w:tcPr>
            <w:tcW w:w="517" w:type="dxa"/>
          </w:tcPr>
          <w:p w14:paraId="1278C75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844B1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40ABA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7309D" w14:textId="77777777" w:rsidR="003539E1" w:rsidRDefault="003539E1" w:rsidP="00585DDF">
            <w:r>
              <w:rPr>
                <w:sz w:val="16"/>
                <w:szCs w:val="16"/>
              </w:rPr>
              <w:t>R5-241675</w:t>
            </w:r>
          </w:p>
        </w:tc>
        <w:tc>
          <w:tcPr>
            <w:tcW w:w="1597" w:type="dxa"/>
          </w:tcPr>
          <w:p w14:paraId="5EE0E15B" w14:textId="77777777" w:rsidR="003539E1" w:rsidRDefault="003539E1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43256AB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A33CC91" w14:textId="77777777" w:rsidR="003539E1" w:rsidRDefault="003539E1" w:rsidP="00585DDF">
            <w:r>
              <w:rPr>
                <w:sz w:val="16"/>
                <w:szCs w:val="16"/>
              </w:rPr>
              <w:t>4.0, 4.1.4, 4.2</w:t>
            </w:r>
          </w:p>
        </w:tc>
        <w:tc>
          <w:tcPr>
            <w:tcW w:w="998" w:type="dxa"/>
          </w:tcPr>
          <w:p w14:paraId="403BA6A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E20012E" w14:textId="77777777" w:rsidTr="00585DDF">
        <w:tc>
          <w:tcPr>
            <w:tcW w:w="879" w:type="dxa"/>
          </w:tcPr>
          <w:p w14:paraId="4030FEF2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2B1736A" w14:textId="77777777" w:rsidR="003539E1" w:rsidRDefault="003539E1" w:rsidP="00585DDF"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 w14:paraId="5CA579C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3CCF8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F370BF" w14:textId="77777777" w:rsidR="003539E1" w:rsidRDefault="003539E1" w:rsidP="00585DDF">
            <w:r>
              <w:rPr>
                <w:sz w:val="16"/>
                <w:szCs w:val="16"/>
              </w:rPr>
              <w:t>Removal of NOTE 1 from applicability of FR2 feMIMO test case</w:t>
            </w:r>
          </w:p>
        </w:tc>
        <w:tc>
          <w:tcPr>
            <w:tcW w:w="517" w:type="dxa"/>
          </w:tcPr>
          <w:p w14:paraId="3C393A6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81AA2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68766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921851" w14:textId="77777777" w:rsidR="003539E1" w:rsidRDefault="003539E1" w:rsidP="00585DDF">
            <w:r>
              <w:rPr>
                <w:sz w:val="16"/>
                <w:szCs w:val="16"/>
              </w:rPr>
              <w:t>R5-240520</w:t>
            </w:r>
          </w:p>
        </w:tc>
        <w:tc>
          <w:tcPr>
            <w:tcW w:w="1597" w:type="dxa"/>
          </w:tcPr>
          <w:p w14:paraId="6CBBB44A" w14:textId="77777777" w:rsidR="003539E1" w:rsidRDefault="003539E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800650E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4231B2C3" w14:textId="77777777" w:rsidR="003539E1" w:rsidRDefault="003539E1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07A3B33E" w14:textId="77777777" w:rsidR="003539E1" w:rsidRDefault="003539E1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3539E1" w14:paraId="167ADD8F" w14:textId="77777777" w:rsidTr="00585DDF">
        <w:tc>
          <w:tcPr>
            <w:tcW w:w="879" w:type="dxa"/>
          </w:tcPr>
          <w:p w14:paraId="1CDA0945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3A26172" w14:textId="77777777" w:rsidR="003539E1" w:rsidRDefault="003539E1" w:rsidP="00585DDF">
            <w:r>
              <w:rPr>
                <w:sz w:val="16"/>
                <w:szCs w:val="16"/>
              </w:rPr>
              <w:t>4166</w:t>
            </w:r>
          </w:p>
        </w:tc>
        <w:tc>
          <w:tcPr>
            <w:tcW w:w="517" w:type="dxa"/>
          </w:tcPr>
          <w:p w14:paraId="37815A4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707BF3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5021A6" w14:textId="77777777" w:rsidR="003539E1" w:rsidRDefault="003539E1" w:rsidP="00585DDF">
            <w:r>
              <w:rPr>
                <w:sz w:val="16"/>
                <w:szCs w:val="16"/>
              </w:rPr>
              <w:t>Correction of case title for TC 7.1.1.1.19</w:t>
            </w:r>
          </w:p>
        </w:tc>
        <w:tc>
          <w:tcPr>
            <w:tcW w:w="517" w:type="dxa"/>
          </w:tcPr>
          <w:p w14:paraId="3327A74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487389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D84F91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554C56" w14:textId="77777777" w:rsidR="003539E1" w:rsidRDefault="003539E1" w:rsidP="00585DDF">
            <w:r>
              <w:rPr>
                <w:sz w:val="16"/>
                <w:szCs w:val="16"/>
              </w:rPr>
              <w:t>R5-240152</w:t>
            </w:r>
          </w:p>
        </w:tc>
        <w:tc>
          <w:tcPr>
            <w:tcW w:w="1597" w:type="dxa"/>
          </w:tcPr>
          <w:p w14:paraId="505E5CAD" w14:textId="77777777" w:rsidR="003539E1" w:rsidRDefault="003539E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F164618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48BDA1E" w14:textId="77777777" w:rsidR="003539E1" w:rsidRDefault="003539E1" w:rsidP="00585DDF">
            <w:r>
              <w:rPr>
                <w:sz w:val="16"/>
                <w:szCs w:val="16"/>
              </w:rPr>
              <w:t>7.1.1.1.19</w:t>
            </w:r>
          </w:p>
        </w:tc>
        <w:tc>
          <w:tcPr>
            <w:tcW w:w="998" w:type="dxa"/>
          </w:tcPr>
          <w:p w14:paraId="243B6AB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9713469" w14:textId="77777777" w:rsidTr="00585DDF">
        <w:tc>
          <w:tcPr>
            <w:tcW w:w="879" w:type="dxa"/>
          </w:tcPr>
          <w:p w14:paraId="029264F6" w14:textId="77777777" w:rsidR="003539E1" w:rsidRDefault="003539E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537D2B6" w14:textId="77777777" w:rsidR="003539E1" w:rsidRDefault="003539E1" w:rsidP="00585DDF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 w14:paraId="099B637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42AFEF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641B0B" w14:textId="77777777" w:rsidR="003539E1" w:rsidRDefault="003539E1" w:rsidP="00585DDF">
            <w:r>
              <w:rPr>
                <w:sz w:val="16"/>
                <w:szCs w:val="16"/>
              </w:rPr>
              <w:t>Correction of applicability for partial sounding test case</w:t>
            </w:r>
          </w:p>
        </w:tc>
        <w:tc>
          <w:tcPr>
            <w:tcW w:w="517" w:type="dxa"/>
          </w:tcPr>
          <w:p w14:paraId="616E702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D25FDD" w14:textId="77777777" w:rsidR="003539E1" w:rsidRDefault="003539E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5B4823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F56003" w14:textId="77777777" w:rsidR="003539E1" w:rsidRDefault="003539E1" w:rsidP="00585DDF">
            <w:r>
              <w:rPr>
                <w:sz w:val="16"/>
                <w:szCs w:val="16"/>
              </w:rPr>
              <w:t>R5-241451</w:t>
            </w:r>
          </w:p>
        </w:tc>
        <w:tc>
          <w:tcPr>
            <w:tcW w:w="1597" w:type="dxa"/>
          </w:tcPr>
          <w:p w14:paraId="687124AF" w14:textId="77777777" w:rsidR="003539E1" w:rsidRDefault="003539E1" w:rsidP="00585DDF">
            <w:r>
              <w:rPr>
                <w:sz w:val="16"/>
                <w:szCs w:val="16"/>
              </w:rPr>
              <w:t>Huawei, HiSilicon, TF160</w:t>
            </w:r>
          </w:p>
        </w:tc>
        <w:tc>
          <w:tcPr>
            <w:tcW w:w="1122" w:type="dxa"/>
          </w:tcPr>
          <w:p w14:paraId="5799465C" w14:textId="77777777" w:rsidR="003539E1" w:rsidRDefault="003539E1" w:rsidP="00585DDF">
            <w:r>
              <w:rPr>
                <w:sz w:val="16"/>
                <w:szCs w:val="16"/>
              </w:rPr>
              <w:t>NR_feMIMO-UEConTest</w:t>
            </w:r>
          </w:p>
        </w:tc>
        <w:tc>
          <w:tcPr>
            <w:tcW w:w="2323" w:type="dxa"/>
          </w:tcPr>
          <w:p w14:paraId="2E2D09C5" w14:textId="77777777" w:rsidR="003539E1" w:rsidRDefault="003539E1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10DC95F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6F495A3" w14:textId="77777777" w:rsidR="003539E1" w:rsidRDefault="003539E1" w:rsidP="003539E1"/>
    <w:p w14:paraId="701D3A7F" w14:textId="77777777" w:rsidR="003539E1" w:rsidRDefault="003539E1" w:rsidP="003539E1"/>
    <w:p w14:paraId="7F9CC4AB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RP-240185</w:t>
      </w:r>
      <w:r>
        <w:rPr>
          <w:b/>
          <w:i/>
          <w:noProof/>
          <w:sz w:val="28"/>
        </w:rPr>
        <w:fldChar w:fldCharType="end"/>
      </w:r>
    </w:p>
    <w:p w14:paraId="3C31C33E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C1BE362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34EF19D8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3BF34E1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enhancement on NR demodulation performance (NR_demod_enh2-UEConTest)</w:t>
      </w:r>
      <w:r>
        <w:rPr>
          <w:rFonts w:ascii="Arial" w:hAnsi="Arial" w:cs="Arial"/>
          <w:b/>
          <w:bCs/>
        </w:rPr>
        <w:fldChar w:fldCharType="end"/>
      </w:r>
    </w:p>
    <w:p w14:paraId="695C8B87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13.3.8</w:t>
      </w:r>
      <w:r>
        <w:rPr>
          <w:rFonts w:ascii="Arial" w:hAnsi="Arial" w:cs="Arial"/>
          <w:b/>
          <w:bCs/>
        </w:rPr>
        <w:fldChar w:fldCharType="end"/>
      </w:r>
    </w:p>
    <w:p w14:paraId="1E61BA8C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63E540B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2AF2E7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1A2F2DB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B557A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F0129C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06B0F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BF690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2C995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03852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19291A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4A99C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FAE84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AE867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6A9CA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E0805A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4CD11C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72567A4C" w14:textId="77777777" w:rsidTr="00585DDF">
        <w:tc>
          <w:tcPr>
            <w:tcW w:w="879" w:type="dxa"/>
          </w:tcPr>
          <w:p w14:paraId="1EF8E6EC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DBFBCBB" w14:textId="77777777" w:rsidR="00005829" w:rsidRDefault="00005829" w:rsidP="00585DDF">
            <w:r>
              <w:rPr>
                <w:sz w:val="16"/>
                <w:szCs w:val="16"/>
              </w:rPr>
              <w:t>0792</w:t>
            </w:r>
          </w:p>
        </w:tc>
        <w:tc>
          <w:tcPr>
            <w:tcW w:w="517" w:type="dxa"/>
          </w:tcPr>
          <w:p w14:paraId="4FB83956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7C653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42F78B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case with FDD 4Rx</w:t>
            </w:r>
          </w:p>
        </w:tc>
        <w:tc>
          <w:tcPr>
            <w:tcW w:w="517" w:type="dxa"/>
          </w:tcPr>
          <w:p w14:paraId="781F7B2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C4FB22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E3316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EA0A9D" w14:textId="77777777" w:rsidR="00005829" w:rsidRDefault="00005829" w:rsidP="00585DDF">
            <w:r>
              <w:rPr>
                <w:sz w:val="16"/>
                <w:szCs w:val="16"/>
              </w:rPr>
              <w:t>R5-241811</w:t>
            </w:r>
          </w:p>
        </w:tc>
        <w:tc>
          <w:tcPr>
            <w:tcW w:w="1597" w:type="dxa"/>
          </w:tcPr>
          <w:p w14:paraId="64A60199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F983F3F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1EBF269C" w14:textId="77777777" w:rsidR="00005829" w:rsidRDefault="00005829" w:rsidP="00585DDF">
            <w:r>
              <w:rPr>
                <w:sz w:val="16"/>
                <w:szCs w:val="16"/>
              </w:rPr>
              <w:t>6.2.3.1.2.3 (New)</w:t>
            </w:r>
          </w:p>
        </w:tc>
        <w:tc>
          <w:tcPr>
            <w:tcW w:w="998" w:type="dxa"/>
          </w:tcPr>
          <w:p w14:paraId="2638F68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6AB2F47" w14:textId="77777777" w:rsidTr="00585DDF">
        <w:tc>
          <w:tcPr>
            <w:tcW w:w="879" w:type="dxa"/>
          </w:tcPr>
          <w:p w14:paraId="7A9EACF8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45E8D92" w14:textId="77777777" w:rsidR="00005829" w:rsidRDefault="00005829" w:rsidP="00585DDF">
            <w:r>
              <w:rPr>
                <w:sz w:val="16"/>
                <w:szCs w:val="16"/>
              </w:rPr>
              <w:t>0793</w:t>
            </w:r>
          </w:p>
        </w:tc>
        <w:tc>
          <w:tcPr>
            <w:tcW w:w="517" w:type="dxa"/>
          </w:tcPr>
          <w:p w14:paraId="2A69EE0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DD9A8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7CE211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case with TDD 2Rx</w:t>
            </w:r>
          </w:p>
        </w:tc>
        <w:tc>
          <w:tcPr>
            <w:tcW w:w="517" w:type="dxa"/>
          </w:tcPr>
          <w:p w14:paraId="7DF9572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92519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5195A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E7FD0A" w14:textId="77777777" w:rsidR="00005829" w:rsidRDefault="00005829" w:rsidP="00585DDF">
            <w:r>
              <w:rPr>
                <w:sz w:val="16"/>
                <w:szCs w:val="16"/>
              </w:rPr>
              <w:t>R5-241812</w:t>
            </w:r>
          </w:p>
        </w:tc>
        <w:tc>
          <w:tcPr>
            <w:tcW w:w="1597" w:type="dxa"/>
          </w:tcPr>
          <w:p w14:paraId="0FE357C1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FAA48E7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62BB8BD3" w14:textId="77777777" w:rsidR="00005829" w:rsidRDefault="00005829" w:rsidP="00585DDF">
            <w:r>
              <w:rPr>
                <w:sz w:val="16"/>
                <w:szCs w:val="16"/>
              </w:rPr>
              <w:t>6.2.2.2.2.3 (New)</w:t>
            </w:r>
          </w:p>
        </w:tc>
        <w:tc>
          <w:tcPr>
            <w:tcW w:w="998" w:type="dxa"/>
          </w:tcPr>
          <w:p w14:paraId="4FF0098C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78F7B50" w14:textId="77777777" w:rsidTr="00585DDF">
        <w:tc>
          <w:tcPr>
            <w:tcW w:w="879" w:type="dxa"/>
          </w:tcPr>
          <w:p w14:paraId="30419474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EE901ED" w14:textId="77777777" w:rsidR="00005829" w:rsidRDefault="00005829" w:rsidP="00585DDF"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</w:tcPr>
          <w:p w14:paraId="2BFBCE7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2D991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5778C6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case with TDD 4Rx</w:t>
            </w:r>
          </w:p>
        </w:tc>
        <w:tc>
          <w:tcPr>
            <w:tcW w:w="517" w:type="dxa"/>
          </w:tcPr>
          <w:p w14:paraId="0CC1275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FCFAF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9F4F8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BBD266" w14:textId="77777777" w:rsidR="00005829" w:rsidRDefault="00005829" w:rsidP="00585DDF">
            <w:r>
              <w:rPr>
                <w:sz w:val="16"/>
                <w:szCs w:val="16"/>
              </w:rPr>
              <w:t>R5-241813</w:t>
            </w:r>
          </w:p>
        </w:tc>
        <w:tc>
          <w:tcPr>
            <w:tcW w:w="1597" w:type="dxa"/>
          </w:tcPr>
          <w:p w14:paraId="20838EC3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208A468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50981441" w14:textId="77777777" w:rsidR="00005829" w:rsidRDefault="00005829" w:rsidP="00585DDF">
            <w:r>
              <w:rPr>
                <w:sz w:val="16"/>
                <w:szCs w:val="16"/>
              </w:rPr>
              <w:t>6.2.3.2.2.3 (New)</w:t>
            </w:r>
          </w:p>
        </w:tc>
        <w:tc>
          <w:tcPr>
            <w:tcW w:w="998" w:type="dxa"/>
          </w:tcPr>
          <w:p w14:paraId="754DDFCC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EFDFB96" w14:textId="77777777" w:rsidTr="00585DDF">
        <w:tc>
          <w:tcPr>
            <w:tcW w:w="879" w:type="dxa"/>
          </w:tcPr>
          <w:p w14:paraId="667A7C9C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40B50A1" w14:textId="77777777" w:rsidR="00005829" w:rsidRDefault="00005829" w:rsidP="00585DDF">
            <w:r>
              <w:rPr>
                <w:sz w:val="16"/>
                <w:szCs w:val="16"/>
              </w:rPr>
              <w:t>0795</w:t>
            </w:r>
          </w:p>
        </w:tc>
        <w:tc>
          <w:tcPr>
            <w:tcW w:w="517" w:type="dxa"/>
          </w:tcPr>
          <w:p w14:paraId="4120EFCE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9C77F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B33F88" w14:textId="77777777" w:rsidR="00005829" w:rsidRDefault="00005829" w:rsidP="00585DDF">
            <w:r>
              <w:rPr>
                <w:sz w:val="16"/>
                <w:szCs w:val="16"/>
              </w:rPr>
              <w:t>Completion of MMSE-IRC CQI reporting test case with FDD 2Rx</w:t>
            </w:r>
          </w:p>
        </w:tc>
        <w:tc>
          <w:tcPr>
            <w:tcW w:w="517" w:type="dxa"/>
          </w:tcPr>
          <w:p w14:paraId="4F992776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BB8A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37AFE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6393C4" w14:textId="77777777" w:rsidR="00005829" w:rsidRDefault="00005829" w:rsidP="00585DDF">
            <w:r>
              <w:rPr>
                <w:sz w:val="16"/>
                <w:szCs w:val="16"/>
              </w:rPr>
              <w:t>R5-241814</w:t>
            </w:r>
          </w:p>
        </w:tc>
        <w:tc>
          <w:tcPr>
            <w:tcW w:w="1597" w:type="dxa"/>
          </w:tcPr>
          <w:p w14:paraId="3628D385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7475EF8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68133F23" w14:textId="77777777" w:rsidR="00005829" w:rsidRDefault="00005829" w:rsidP="00585DDF">
            <w:r>
              <w:rPr>
                <w:sz w:val="16"/>
                <w:szCs w:val="16"/>
              </w:rPr>
              <w:t>6.2.2.1.2.3</w:t>
            </w:r>
          </w:p>
        </w:tc>
        <w:tc>
          <w:tcPr>
            <w:tcW w:w="998" w:type="dxa"/>
          </w:tcPr>
          <w:p w14:paraId="456A02E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216F08BB" w14:textId="77777777" w:rsidTr="00585DDF">
        <w:tc>
          <w:tcPr>
            <w:tcW w:w="879" w:type="dxa"/>
          </w:tcPr>
          <w:p w14:paraId="40A96EA7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F06C93F" w14:textId="77777777" w:rsidR="00005829" w:rsidRDefault="00005829" w:rsidP="00585DDF"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</w:tcPr>
          <w:p w14:paraId="026341CB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DFBC4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478841" w14:textId="77777777" w:rsidR="00005829" w:rsidRDefault="00005829" w:rsidP="00585DDF">
            <w:r>
              <w:rPr>
                <w:sz w:val="16"/>
                <w:szCs w:val="16"/>
              </w:rPr>
              <w:t>Correction to RMC name in Table A.3.2.2.2-29</w:t>
            </w:r>
          </w:p>
        </w:tc>
        <w:tc>
          <w:tcPr>
            <w:tcW w:w="517" w:type="dxa"/>
          </w:tcPr>
          <w:p w14:paraId="0142EB8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523936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69BC0A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5F8E8B" w14:textId="77777777" w:rsidR="00005829" w:rsidRDefault="00005829" w:rsidP="00585DDF">
            <w:r>
              <w:rPr>
                <w:sz w:val="16"/>
                <w:szCs w:val="16"/>
              </w:rPr>
              <w:t>R5-241146</w:t>
            </w:r>
          </w:p>
        </w:tc>
        <w:tc>
          <w:tcPr>
            <w:tcW w:w="1597" w:type="dxa"/>
          </w:tcPr>
          <w:p w14:paraId="43EC4C34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B343B55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7DD520E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5CA69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957E7AD" w14:textId="77777777" w:rsidTr="00585DDF">
        <w:tc>
          <w:tcPr>
            <w:tcW w:w="879" w:type="dxa"/>
          </w:tcPr>
          <w:p w14:paraId="3BAEB1BF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E5AEA0" w14:textId="77777777" w:rsidR="00005829" w:rsidRDefault="00005829" w:rsidP="00585DDF"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 w14:paraId="0168F97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37B6D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6EBADC" w14:textId="77777777" w:rsidR="00005829" w:rsidRDefault="00005829" w:rsidP="00585DDF">
            <w:r>
              <w:rPr>
                <w:sz w:val="16"/>
                <w:szCs w:val="16"/>
              </w:rPr>
              <w:t>Update to FR1 PDSCH inter-cell interference test case</w:t>
            </w:r>
          </w:p>
        </w:tc>
        <w:tc>
          <w:tcPr>
            <w:tcW w:w="517" w:type="dxa"/>
          </w:tcPr>
          <w:p w14:paraId="6203845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F7F95C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26016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10DB75" w14:textId="77777777" w:rsidR="00005829" w:rsidRDefault="00005829" w:rsidP="00585DDF">
            <w:r>
              <w:rPr>
                <w:sz w:val="16"/>
                <w:szCs w:val="16"/>
              </w:rPr>
              <w:t>R5-241815</w:t>
            </w:r>
          </w:p>
        </w:tc>
        <w:tc>
          <w:tcPr>
            <w:tcW w:w="1597" w:type="dxa"/>
          </w:tcPr>
          <w:p w14:paraId="25BFE7D4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E2D7F10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42707AD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25E89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6928539" w14:textId="77777777" w:rsidTr="00585DDF">
        <w:tc>
          <w:tcPr>
            <w:tcW w:w="879" w:type="dxa"/>
          </w:tcPr>
          <w:p w14:paraId="3C5FD25B" w14:textId="77777777" w:rsidR="00005829" w:rsidRDefault="00005829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315C64C" w14:textId="77777777" w:rsidR="00005829" w:rsidRDefault="00005829" w:rsidP="00585DDF"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 w14:paraId="3565384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2C365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2D4C78" w14:textId="77777777" w:rsidR="00005829" w:rsidRDefault="00005829" w:rsidP="00585DDF">
            <w:r>
              <w:rPr>
                <w:sz w:val="16"/>
                <w:szCs w:val="16"/>
              </w:rPr>
              <w:t>Update to FR1 PDSCH intra-cell interference test case</w:t>
            </w:r>
          </w:p>
        </w:tc>
        <w:tc>
          <w:tcPr>
            <w:tcW w:w="517" w:type="dxa"/>
          </w:tcPr>
          <w:p w14:paraId="52DB7F8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7E8AF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F66537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9D10E4" w14:textId="77777777" w:rsidR="00005829" w:rsidRDefault="00005829" w:rsidP="00585DDF">
            <w:r>
              <w:rPr>
                <w:sz w:val="16"/>
                <w:szCs w:val="16"/>
              </w:rPr>
              <w:t>R5-241816</w:t>
            </w:r>
          </w:p>
        </w:tc>
        <w:tc>
          <w:tcPr>
            <w:tcW w:w="1597" w:type="dxa"/>
          </w:tcPr>
          <w:p w14:paraId="3B9DBCB1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D5C9F2E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5553691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F4BA0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68E562B" w14:textId="77777777" w:rsidTr="00585DDF">
        <w:tc>
          <w:tcPr>
            <w:tcW w:w="879" w:type="dxa"/>
          </w:tcPr>
          <w:p w14:paraId="6E0DC953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1F16B77" w14:textId="77777777" w:rsidR="00005829" w:rsidRDefault="00005829" w:rsidP="00585DDF"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14:paraId="45B486E0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726A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81AD80" w14:textId="77777777" w:rsidR="00005829" w:rsidRDefault="00005829" w:rsidP="00585DDF">
            <w:r>
              <w:rPr>
                <w:sz w:val="16"/>
                <w:szCs w:val="16"/>
              </w:rPr>
              <w:t>Addition of MMSE-IRC CQI reporting test applicability rule</w:t>
            </w:r>
          </w:p>
        </w:tc>
        <w:tc>
          <w:tcPr>
            <w:tcW w:w="517" w:type="dxa"/>
          </w:tcPr>
          <w:p w14:paraId="75E9FE7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D4C5F9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BB9CB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78590C" w14:textId="77777777" w:rsidR="00005829" w:rsidRDefault="00005829" w:rsidP="00585DDF">
            <w:r>
              <w:rPr>
                <w:sz w:val="16"/>
                <w:szCs w:val="16"/>
              </w:rPr>
              <w:t>R5-241845</w:t>
            </w:r>
          </w:p>
        </w:tc>
        <w:tc>
          <w:tcPr>
            <w:tcW w:w="1597" w:type="dxa"/>
          </w:tcPr>
          <w:p w14:paraId="7CFCF44D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F35311A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06A96121" w14:textId="77777777" w:rsidR="00005829" w:rsidRDefault="00005829" w:rsidP="00585DDF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2AFFE8AF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5E6C4504" w14:textId="77777777" w:rsidTr="00585DDF">
        <w:tc>
          <w:tcPr>
            <w:tcW w:w="879" w:type="dxa"/>
          </w:tcPr>
          <w:p w14:paraId="0D8C8C3C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3ECA0C1" w14:textId="77777777" w:rsidR="00005829" w:rsidRDefault="00005829" w:rsidP="00585DDF"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 w14:paraId="07DFE67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99B26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5E22B0" w14:textId="77777777" w:rsidR="00005829" w:rsidRDefault="00005829" w:rsidP="00585DDF">
            <w:r>
              <w:rPr>
                <w:sz w:val="16"/>
                <w:szCs w:val="16"/>
              </w:rPr>
              <w:t>Applicability update for PDSCH interference test cases</w:t>
            </w:r>
          </w:p>
        </w:tc>
        <w:tc>
          <w:tcPr>
            <w:tcW w:w="517" w:type="dxa"/>
          </w:tcPr>
          <w:p w14:paraId="78658AC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8A1A7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26DC6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E1BDE6" w14:textId="77777777" w:rsidR="00005829" w:rsidRDefault="00005829" w:rsidP="00585DDF">
            <w:r>
              <w:rPr>
                <w:sz w:val="16"/>
                <w:szCs w:val="16"/>
              </w:rPr>
              <w:t>R5-241846</w:t>
            </w:r>
          </w:p>
        </w:tc>
        <w:tc>
          <w:tcPr>
            <w:tcW w:w="1597" w:type="dxa"/>
          </w:tcPr>
          <w:p w14:paraId="0F3EE4AB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AD72BDD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2BBAC2E2" w14:textId="77777777" w:rsidR="00005829" w:rsidRDefault="00005829" w:rsidP="00585DDF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36D32CD9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3599F385" w14:textId="77777777" w:rsidTr="00585DDF">
        <w:tc>
          <w:tcPr>
            <w:tcW w:w="879" w:type="dxa"/>
          </w:tcPr>
          <w:p w14:paraId="7AA08F87" w14:textId="77777777" w:rsidR="00005829" w:rsidRDefault="00005829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CAF2F84" w14:textId="77777777" w:rsidR="00005829" w:rsidRDefault="00005829" w:rsidP="00585DDF"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 w14:paraId="67BED65C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32678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BB8E25" w14:textId="77777777" w:rsidR="00005829" w:rsidRDefault="00005829" w:rsidP="00585DDF">
            <w:r>
              <w:rPr>
                <w:sz w:val="16"/>
                <w:szCs w:val="16"/>
              </w:rPr>
              <w:t>TT analysis for FR1 PDSCH with inter-cell interference test cases</w:t>
            </w:r>
          </w:p>
        </w:tc>
        <w:tc>
          <w:tcPr>
            <w:tcW w:w="517" w:type="dxa"/>
          </w:tcPr>
          <w:p w14:paraId="1549204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68CB0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41364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CB9211" w14:textId="77777777" w:rsidR="00005829" w:rsidRDefault="00005829" w:rsidP="00585DDF">
            <w:r>
              <w:rPr>
                <w:sz w:val="16"/>
                <w:szCs w:val="16"/>
              </w:rPr>
              <w:t>R5-241150</w:t>
            </w:r>
          </w:p>
        </w:tc>
        <w:tc>
          <w:tcPr>
            <w:tcW w:w="1597" w:type="dxa"/>
          </w:tcPr>
          <w:p w14:paraId="78AF54F6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95B69CF" w14:textId="77777777" w:rsidR="00005829" w:rsidRDefault="00005829" w:rsidP="00585DDF">
            <w:r>
              <w:rPr>
                <w:sz w:val="16"/>
                <w:szCs w:val="16"/>
              </w:rPr>
              <w:t>NR_demod_enh2-UEConTest</w:t>
            </w:r>
          </w:p>
        </w:tc>
        <w:tc>
          <w:tcPr>
            <w:tcW w:w="2323" w:type="dxa"/>
          </w:tcPr>
          <w:p w14:paraId="42F7218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CF526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6E1FF993" w14:textId="77777777" w:rsidR="00005829" w:rsidRDefault="00005829" w:rsidP="00005829"/>
    <w:p w14:paraId="5BB66873" w14:textId="77777777" w:rsidR="00005829" w:rsidRDefault="00005829" w:rsidP="00005829"/>
    <w:p w14:paraId="14414B60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RP-240186</w:t>
      </w:r>
      <w:r>
        <w:rPr>
          <w:b/>
          <w:i/>
          <w:noProof/>
          <w:sz w:val="28"/>
        </w:rPr>
        <w:fldChar w:fldCharType="end"/>
      </w:r>
    </w:p>
    <w:p w14:paraId="27F56457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C171581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6CA0BCAB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D72DEE9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coverage enhancements (NR_cov_enh-UEConTest)</w:t>
      </w:r>
      <w:r>
        <w:rPr>
          <w:rFonts w:ascii="Arial" w:hAnsi="Arial" w:cs="Arial"/>
          <w:b/>
          <w:bCs/>
        </w:rPr>
        <w:fldChar w:fldCharType="end"/>
      </w:r>
    </w:p>
    <w:p w14:paraId="6ADE74F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13.3.9</w:t>
      </w:r>
      <w:r>
        <w:rPr>
          <w:rFonts w:ascii="Arial" w:hAnsi="Arial" w:cs="Arial"/>
          <w:b/>
          <w:bCs/>
        </w:rPr>
        <w:fldChar w:fldCharType="end"/>
      </w:r>
    </w:p>
    <w:p w14:paraId="733A56AF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01C7CE0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EF563E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2CDB3AB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CC838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DFC25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2E6E3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466D0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D1587F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3CC76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BA3D91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D8AF4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C9299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4D1D7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6FF3A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E37249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A436E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59AAE64A" w14:textId="77777777" w:rsidTr="00585DDF">
        <w:tc>
          <w:tcPr>
            <w:tcW w:w="879" w:type="dxa"/>
          </w:tcPr>
          <w:p w14:paraId="7167A563" w14:textId="77777777" w:rsidR="00005829" w:rsidRDefault="00005829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040C84B" w14:textId="77777777" w:rsidR="00005829" w:rsidRDefault="00005829" w:rsidP="00585DDF">
            <w:r>
              <w:rPr>
                <w:sz w:val="16"/>
                <w:szCs w:val="16"/>
              </w:rPr>
              <w:t>2733</w:t>
            </w:r>
          </w:p>
        </w:tc>
        <w:tc>
          <w:tcPr>
            <w:tcW w:w="517" w:type="dxa"/>
          </w:tcPr>
          <w:p w14:paraId="4050AC81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F6A0B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813E44" w14:textId="77777777" w:rsidR="00005829" w:rsidRDefault="00005829" w:rsidP="00585DDF">
            <w:r>
              <w:rPr>
                <w:sz w:val="16"/>
                <w:szCs w:val="16"/>
              </w:rPr>
              <w:t>Updates to FR1 RF phase continuity test</w:t>
            </w:r>
          </w:p>
        </w:tc>
        <w:tc>
          <w:tcPr>
            <w:tcW w:w="517" w:type="dxa"/>
          </w:tcPr>
          <w:p w14:paraId="023E74D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146605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9A9D7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97D24C" w14:textId="77777777" w:rsidR="00005829" w:rsidRDefault="00005829" w:rsidP="00585DDF">
            <w:r>
              <w:rPr>
                <w:sz w:val="16"/>
                <w:szCs w:val="16"/>
              </w:rPr>
              <w:t>R5-241947</w:t>
            </w:r>
          </w:p>
        </w:tc>
        <w:tc>
          <w:tcPr>
            <w:tcW w:w="1597" w:type="dxa"/>
          </w:tcPr>
          <w:p w14:paraId="6F6B6F05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078F029D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1463F4D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B396BE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CD6DA9E" w14:textId="77777777" w:rsidTr="00585DDF">
        <w:tc>
          <w:tcPr>
            <w:tcW w:w="879" w:type="dxa"/>
          </w:tcPr>
          <w:p w14:paraId="0C519AF9" w14:textId="77777777" w:rsidR="00005829" w:rsidRDefault="00005829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1B30020" w14:textId="77777777" w:rsidR="00005829" w:rsidRDefault="00005829" w:rsidP="00585DDF">
            <w:r>
              <w:rPr>
                <w:sz w:val="16"/>
                <w:szCs w:val="16"/>
              </w:rPr>
              <w:t>2734</w:t>
            </w:r>
          </w:p>
        </w:tc>
        <w:tc>
          <w:tcPr>
            <w:tcW w:w="517" w:type="dxa"/>
          </w:tcPr>
          <w:p w14:paraId="3B1891E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A259A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565CD8" w14:textId="77777777" w:rsidR="00005829" w:rsidRDefault="00005829" w:rsidP="00585DDF">
            <w:r>
              <w:rPr>
                <w:sz w:val="16"/>
                <w:szCs w:val="16"/>
              </w:rPr>
              <w:t>Updates and corrections to Annex in FR1 RF spec</w:t>
            </w:r>
          </w:p>
        </w:tc>
        <w:tc>
          <w:tcPr>
            <w:tcW w:w="517" w:type="dxa"/>
          </w:tcPr>
          <w:p w14:paraId="5734AA0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6AB28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505198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56F88E" w14:textId="77777777" w:rsidR="00005829" w:rsidRDefault="00005829" w:rsidP="00585DDF">
            <w:r>
              <w:rPr>
                <w:sz w:val="16"/>
                <w:szCs w:val="16"/>
              </w:rPr>
              <w:t>R5-241948</w:t>
            </w:r>
          </w:p>
        </w:tc>
        <w:tc>
          <w:tcPr>
            <w:tcW w:w="1597" w:type="dxa"/>
          </w:tcPr>
          <w:p w14:paraId="118A2C3E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CCFF307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50AB4FB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1D5F1E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8AD3731" w14:textId="77777777" w:rsidTr="00585DDF">
        <w:tc>
          <w:tcPr>
            <w:tcW w:w="879" w:type="dxa"/>
          </w:tcPr>
          <w:p w14:paraId="798D9545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7A468E9" w14:textId="77777777" w:rsidR="00005829" w:rsidRDefault="00005829" w:rsidP="00585DDF">
            <w:r>
              <w:rPr>
                <w:sz w:val="16"/>
                <w:szCs w:val="16"/>
              </w:rPr>
              <w:t>1038</w:t>
            </w:r>
          </w:p>
        </w:tc>
        <w:tc>
          <w:tcPr>
            <w:tcW w:w="517" w:type="dxa"/>
          </w:tcPr>
          <w:p w14:paraId="09597B67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DFE034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A91729" w14:textId="77777777" w:rsidR="00005829" w:rsidRDefault="00005829" w:rsidP="00585DDF">
            <w:r>
              <w:rPr>
                <w:sz w:val="16"/>
                <w:szCs w:val="16"/>
              </w:rPr>
              <w:t>Updates to FR2 RF phase continuity test</w:t>
            </w:r>
          </w:p>
        </w:tc>
        <w:tc>
          <w:tcPr>
            <w:tcW w:w="517" w:type="dxa"/>
          </w:tcPr>
          <w:p w14:paraId="24EA6BC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3613CD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A27D2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A75D25" w14:textId="77777777" w:rsidR="00005829" w:rsidRDefault="00005829" w:rsidP="00585DDF">
            <w:r>
              <w:rPr>
                <w:sz w:val="16"/>
                <w:szCs w:val="16"/>
              </w:rPr>
              <w:t>R5-241949</w:t>
            </w:r>
          </w:p>
        </w:tc>
        <w:tc>
          <w:tcPr>
            <w:tcW w:w="1597" w:type="dxa"/>
          </w:tcPr>
          <w:p w14:paraId="00ACF51D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06441482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CD370D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9C63C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568E9C29" w14:textId="77777777" w:rsidTr="00585DDF">
        <w:tc>
          <w:tcPr>
            <w:tcW w:w="879" w:type="dxa"/>
          </w:tcPr>
          <w:p w14:paraId="382B217A" w14:textId="77777777" w:rsidR="00005829" w:rsidRDefault="00005829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9B01484" w14:textId="77777777" w:rsidR="00005829" w:rsidRDefault="00005829" w:rsidP="00585DDF">
            <w:r>
              <w:rPr>
                <w:sz w:val="16"/>
                <w:szCs w:val="16"/>
              </w:rPr>
              <w:t>1039</w:t>
            </w:r>
          </w:p>
        </w:tc>
        <w:tc>
          <w:tcPr>
            <w:tcW w:w="517" w:type="dxa"/>
          </w:tcPr>
          <w:p w14:paraId="23100BE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68C9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6C629C" w14:textId="77777777" w:rsidR="00005829" w:rsidRDefault="00005829" w:rsidP="00585DDF">
            <w:r>
              <w:rPr>
                <w:sz w:val="16"/>
                <w:szCs w:val="16"/>
              </w:rPr>
              <w:t>Updates to Annex E content and structure</w:t>
            </w:r>
          </w:p>
        </w:tc>
        <w:tc>
          <w:tcPr>
            <w:tcW w:w="517" w:type="dxa"/>
          </w:tcPr>
          <w:p w14:paraId="6A0FC7C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6FCD3E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21CD5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CE77C3" w14:textId="77777777" w:rsidR="00005829" w:rsidRDefault="00005829" w:rsidP="00585DDF">
            <w:r>
              <w:rPr>
                <w:sz w:val="16"/>
                <w:szCs w:val="16"/>
              </w:rPr>
              <w:t>R5-241950</w:t>
            </w:r>
          </w:p>
        </w:tc>
        <w:tc>
          <w:tcPr>
            <w:tcW w:w="1597" w:type="dxa"/>
          </w:tcPr>
          <w:p w14:paraId="48D55DCA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C7BE214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79CEEF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890B9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4812F29" w14:textId="77777777" w:rsidTr="00585DDF">
        <w:tc>
          <w:tcPr>
            <w:tcW w:w="879" w:type="dxa"/>
          </w:tcPr>
          <w:p w14:paraId="3809B7D9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7DEC956" w14:textId="77777777" w:rsidR="00005829" w:rsidRDefault="00005829" w:rsidP="00585DDF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 w14:paraId="68DEC95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DF44C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5D8FC2" w14:textId="77777777" w:rsidR="00005829" w:rsidRDefault="00005829" w:rsidP="00585DDF">
            <w:r>
              <w:rPr>
                <w:sz w:val="16"/>
                <w:szCs w:val="16"/>
              </w:rPr>
              <w:t>Applicability updates for Phase continuity tests</w:t>
            </w:r>
          </w:p>
        </w:tc>
        <w:tc>
          <w:tcPr>
            <w:tcW w:w="517" w:type="dxa"/>
          </w:tcPr>
          <w:p w14:paraId="1D60D1A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8CFA3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22685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0ADB48" w14:textId="77777777" w:rsidR="00005829" w:rsidRDefault="00005829" w:rsidP="00585DDF">
            <w:r>
              <w:rPr>
                <w:sz w:val="16"/>
                <w:szCs w:val="16"/>
              </w:rPr>
              <w:t>R5-241844</w:t>
            </w:r>
          </w:p>
        </w:tc>
        <w:tc>
          <w:tcPr>
            <w:tcW w:w="1597" w:type="dxa"/>
          </w:tcPr>
          <w:p w14:paraId="0A8B19AC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15649E06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500F0B0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278E0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AC4B904" w14:textId="77777777" w:rsidTr="00585DDF">
        <w:tc>
          <w:tcPr>
            <w:tcW w:w="879" w:type="dxa"/>
          </w:tcPr>
          <w:p w14:paraId="2AFB18C7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DF25ECF" w14:textId="77777777" w:rsidR="00005829" w:rsidRDefault="00005829" w:rsidP="00585DDF">
            <w:r>
              <w:rPr>
                <w:sz w:val="16"/>
                <w:szCs w:val="16"/>
              </w:rPr>
              <w:t>4289</w:t>
            </w:r>
          </w:p>
        </w:tc>
        <w:tc>
          <w:tcPr>
            <w:tcW w:w="517" w:type="dxa"/>
          </w:tcPr>
          <w:p w14:paraId="562C2734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E8E767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0261BD" w14:textId="77777777" w:rsidR="00005829" w:rsidRDefault="00005829" w:rsidP="00585DDF">
            <w:r>
              <w:rPr>
                <w:sz w:val="16"/>
                <w:szCs w:val="16"/>
              </w:rPr>
              <w:t>Corrections to CovEnh TC 7.1.1.1.18</w:t>
            </w:r>
          </w:p>
        </w:tc>
        <w:tc>
          <w:tcPr>
            <w:tcW w:w="517" w:type="dxa"/>
          </w:tcPr>
          <w:p w14:paraId="566C6B4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5D2212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7F0CFC0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5ECFF7" w14:textId="77777777" w:rsidR="00005829" w:rsidRDefault="00005829" w:rsidP="00585DDF">
            <w:r>
              <w:rPr>
                <w:sz w:val="16"/>
                <w:szCs w:val="16"/>
              </w:rPr>
              <w:t>R5-241044</w:t>
            </w:r>
          </w:p>
        </w:tc>
        <w:tc>
          <w:tcPr>
            <w:tcW w:w="1597" w:type="dxa"/>
          </w:tcPr>
          <w:p w14:paraId="5C5D210D" w14:textId="77777777" w:rsidR="00005829" w:rsidRDefault="00005829" w:rsidP="00585DDF">
            <w:r>
              <w:rPr>
                <w:sz w:val="16"/>
                <w:szCs w:val="16"/>
              </w:rPr>
              <w:t>Lenovo, MCC TF160</w:t>
            </w:r>
          </w:p>
        </w:tc>
        <w:tc>
          <w:tcPr>
            <w:tcW w:w="1122" w:type="dxa"/>
          </w:tcPr>
          <w:p w14:paraId="7BC9E655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0B96395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21F51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FF7B8DC" w14:textId="77777777" w:rsidTr="00585DDF">
        <w:tc>
          <w:tcPr>
            <w:tcW w:w="879" w:type="dxa"/>
          </w:tcPr>
          <w:p w14:paraId="27FAAEBD" w14:textId="77777777" w:rsidR="00005829" w:rsidRDefault="00005829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70E4BCB" w14:textId="77777777" w:rsidR="00005829" w:rsidRDefault="00005829" w:rsidP="00585DDF">
            <w:r>
              <w:rPr>
                <w:sz w:val="16"/>
                <w:szCs w:val="16"/>
              </w:rPr>
              <w:t>0880</w:t>
            </w:r>
          </w:p>
        </w:tc>
        <w:tc>
          <w:tcPr>
            <w:tcW w:w="517" w:type="dxa"/>
          </w:tcPr>
          <w:p w14:paraId="5A7EA15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010E8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963AAA" w14:textId="77777777" w:rsidR="00005829" w:rsidRDefault="00005829" w:rsidP="00585DDF">
            <w:r>
              <w:rPr>
                <w:sz w:val="16"/>
                <w:szCs w:val="16"/>
              </w:rPr>
              <w:t>Updates to TP analysis for FR2 RF phase continuity test</w:t>
            </w:r>
          </w:p>
        </w:tc>
        <w:tc>
          <w:tcPr>
            <w:tcW w:w="517" w:type="dxa"/>
          </w:tcPr>
          <w:p w14:paraId="3455506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F9F4D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3337F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F61634" w14:textId="77777777" w:rsidR="00005829" w:rsidRDefault="00005829" w:rsidP="00585DDF">
            <w:r>
              <w:rPr>
                <w:sz w:val="16"/>
                <w:szCs w:val="16"/>
              </w:rPr>
              <w:t>R5-241743</w:t>
            </w:r>
          </w:p>
        </w:tc>
        <w:tc>
          <w:tcPr>
            <w:tcW w:w="1597" w:type="dxa"/>
          </w:tcPr>
          <w:p w14:paraId="39BEBA2F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64F96920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4F42D87A" w14:textId="77777777" w:rsidR="00005829" w:rsidRDefault="00005829" w:rsidP="00585DDF">
            <w:r>
              <w:rPr>
                <w:sz w:val="16"/>
                <w:szCs w:val="16"/>
              </w:rPr>
              <w:t>4.2.1.1</w:t>
            </w:r>
          </w:p>
        </w:tc>
        <w:tc>
          <w:tcPr>
            <w:tcW w:w="998" w:type="dxa"/>
          </w:tcPr>
          <w:p w14:paraId="527790B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E2827E9" w14:textId="77777777" w:rsidTr="00585DDF">
        <w:tc>
          <w:tcPr>
            <w:tcW w:w="879" w:type="dxa"/>
          </w:tcPr>
          <w:p w14:paraId="6D7BBDD7" w14:textId="77777777" w:rsidR="00005829" w:rsidRDefault="00005829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F2ECCDA" w14:textId="77777777" w:rsidR="00005829" w:rsidRDefault="00005829" w:rsidP="00585DDF">
            <w:r>
              <w:rPr>
                <w:sz w:val="16"/>
                <w:szCs w:val="16"/>
              </w:rPr>
              <w:t>0881</w:t>
            </w:r>
          </w:p>
        </w:tc>
        <w:tc>
          <w:tcPr>
            <w:tcW w:w="517" w:type="dxa"/>
          </w:tcPr>
          <w:p w14:paraId="0175A8D5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DA9A7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65A691" w14:textId="77777777" w:rsidR="00005829" w:rsidRDefault="00005829" w:rsidP="00585DDF">
            <w:r>
              <w:rPr>
                <w:sz w:val="16"/>
                <w:szCs w:val="16"/>
              </w:rPr>
              <w:t>Updates to TP analysis for FR1 RF phase continuity test</w:t>
            </w:r>
          </w:p>
        </w:tc>
        <w:tc>
          <w:tcPr>
            <w:tcW w:w="517" w:type="dxa"/>
          </w:tcPr>
          <w:p w14:paraId="40B4095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D8209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67C2C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A76E42" w14:textId="77777777" w:rsidR="00005829" w:rsidRDefault="00005829" w:rsidP="00585DDF">
            <w:r>
              <w:rPr>
                <w:sz w:val="16"/>
                <w:szCs w:val="16"/>
              </w:rPr>
              <w:t>R5-241744</w:t>
            </w:r>
          </w:p>
        </w:tc>
        <w:tc>
          <w:tcPr>
            <w:tcW w:w="1597" w:type="dxa"/>
          </w:tcPr>
          <w:p w14:paraId="743DB563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7E6487E1" w14:textId="77777777" w:rsidR="00005829" w:rsidRDefault="00005829" w:rsidP="00585DDF">
            <w:r>
              <w:rPr>
                <w:sz w:val="16"/>
                <w:szCs w:val="16"/>
              </w:rPr>
              <w:t>NR_cov_enh-UEConTest</w:t>
            </w:r>
          </w:p>
        </w:tc>
        <w:tc>
          <w:tcPr>
            <w:tcW w:w="2323" w:type="dxa"/>
          </w:tcPr>
          <w:p w14:paraId="71BDB8B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657AE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7590007D" w14:textId="77777777" w:rsidR="00005829" w:rsidRDefault="00005829" w:rsidP="00005829"/>
    <w:p w14:paraId="306FBC5D" w14:textId="77777777" w:rsidR="00005829" w:rsidRDefault="00005829" w:rsidP="00005829"/>
    <w:p w14:paraId="4A1A52EE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RP-240187</w:t>
      </w:r>
      <w:r>
        <w:rPr>
          <w:b/>
          <w:i/>
          <w:noProof/>
          <w:sz w:val="28"/>
        </w:rPr>
        <w:fldChar w:fldCharType="end"/>
      </w:r>
    </w:p>
    <w:p w14:paraId="6EEC466E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956DF38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14BE71E4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923E5C2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1)</w:t>
      </w:r>
      <w:r>
        <w:rPr>
          <w:rFonts w:ascii="Arial" w:hAnsi="Arial" w:cs="Arial"/>
          <w:b/>
          <w:bCs/>
        </w:rPr>
        <w:fldChar w:fldCharType="end"/>
      </w:r>
    </w:p>
    <w:p w14:paraId="21322A95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1C984736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8F0951F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958A12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53D087F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DEBD2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0AD76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F79080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6F239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B52E53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BF082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A8D6D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B472764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BED1D0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A83F208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E8CBB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7DCD94B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88DE9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4628AD40" w14:textId="77777777" w:rsidTr="00585DDF">
        <w:tc>
          <w:tcPr>
            <w:tcW w:w="879" w:type="dxa"/>
          </w:tcPr>
          <w:p w14:paraId="01FC2C21" w14:textId="77777777" w:rsidR="003539E1" w:rsidRDefault="003539E1" w:rsidP="00585DDF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42359FF7" w14:textId="77777777" w:rsidR="003539E1" w:rsidRDefault="003539E1" w:rsidP="00585DDF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1E46A67E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6DFF80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EF8F2A" w14:textId="77777777" w:rsidR="003539E1" w:rsidRDefault="003539E1" w:rsidP="00585DDF">
            <w:r>
              <w:rPr>
                <w:sz w:val="16"/>
                <w:szCs w:val="16"/>
              </w:rPr>
              <w:t>Updating applicability for RedCap</w:t>
            </w:r>
          </w:p>
        </w:tc>
        <w:tc>
          <w:tcPr>
            <w:tcW w:w="517" w:type="dxa"/>
          </w:tcPr>
          <w:p w14:paraId="0E542AE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FEC871" w14:textId="77777777" w:rsidR="003539E1" w:rsidRDefault="003539E1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425C7FC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9FB2C3" w14:textId="77777777" w:rsidR="003539E1" w:rsidRDefault="003539E1" w:rsidP="00585DDF">
            <w:r>
              <w:rPr>
                <w:sz w:val="16"/>
                <w:szCs w:val="16"/>
              </w:rPr>
              <w:t>R5-241578</w:t>
            </w:r>
          </w:p>
        </w:tc>
        <w:tc>
          <w:tcPr>
            <w:tcW w:w="1597" w:type="dxa"/>
          </w:tcPr>
          <w:p w14:paraId="1699D422" w14:textId="77777777" w:rsidR="003539E1" w:rsidRDefault="003539E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66BE86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4BF9F4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4DEA7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0FB6858" w14:textId="77777777" w:rsidTr="00585DDF">
        <w:tc>
          <w:tcPr>
            <w:tcW w:w="879" w:type="dxa"/>
          </w:tcPr>
          <w:p w14:paraId="218B37CF" w14:textId="77777777" w:rsidR="003539E1" w:rsidRDefault="003539E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4E8C594" w14:textId="77777777" w:rsidR="003539E1" w:rsidRDefault="003539E1" w:rsidP="00585DDF">
            <w:r>
              <w:rPr>
                <w:sz w:val="16"/>
                <w:szCs w:val="16"/>
              </w:rPr>
              <w:t>3065</w:t>
            </w:r>
          </w:p>
        </w:tc>
        <w:tc>
          <w:tcPr>
            <w:tcW w:w="517" w:type="dxa"/>
          </w:tcPr>
          <w:p w14:paraId="20F0C69D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0034A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F0A650" w14:textId="77777777" w:rsidR="003539E1" w:rsidRDefault="003539E1" w:rsidP="00585DDF">
            <w:r>
              <w:rPr>
                <w:sz w:val="16"/>
                <w:szCs w:val="16"/>
              </w:rPr>
              <w:t>Correction to default configuration of SMTC for NCD-SSB</w:t>
            </w:r>
          </w:p>
        </w:tc>
        <w:tc>
          <w:tcPr>
            <w:tcW w:w="517" w:type="dxa"/>
          </w:tcPr>
          <w:p w14:paraId="5529150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181F0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6A606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020121" w14:textId="77777777" w:rsidR="003539E1" w:rsidRDefault="003539E1" w:rsidP="00585DDF">
            <w:r>
              <w:rPr>
                <w:sz w:val="16"/>
                <w:szCs w:val="16"/>
              </w:rPr>
              <w:t>R5-242038</w:t>
            </w:r>
          </w:p>
        </w:tc>
        <w:tc>
          <w:tcPr>
            <w:tcW w:w="1597" w:type="dxa"/>
          </w:tcPr>
          <w:p w14:paraId="6FF2060F" w14:textId="77777777" w:rsidR="003539E1" w:rsidRDefault="003539E1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32DF5AB2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A73236" w14:textId="77777777" w:rsidR="003539E1" w:rsidRDefault="003539E1" w:rsidP="00585DDF">
            <w:r>
              <w:rPr>
                <w:sz w:val="16"/>
                <w:szCs w:val="16"/>
              </w:rPr>
              <w:t>7.3.1</w:t>
            </w:r>
          </w:p>
        </w:tc>
        <w:tc>
          <w:tcPr>
            <w:tcW w:w="998" w:type="dxa"/>
          </w:tcPr>
          <w:p w14:paraId="523E0966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8F7A9FC" w14:textId="77777777" w:rsidTr="00585DDF">
        <w:tc>
          <w:tcPr>
            <w:tcW w:w="879" w:type="dxa"/>
          </w:tcPr>
          <w:p w14:paraId="37DECD17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96EAC04" w14:textId="77777777" w:rsidR="003539E1" w:rsidRDefault="003539E1" w:rsidP="00585DDF">
            <w:r>
              <w:rPr>
                <w:sz w:val="16"/>
                <w:szCs w:val="16"/>
              </w:rPr>
              <w:t>2666</w:t>
            </w:r>
          </w:p>
        </w:tc>
        <w:tc>
          <w:tcPr>
            <w:tcW w:w="517" w:type="dxa"/>
          </w:tcPr>
          <w:p w14:paraId="25CA0C4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46500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78A130" w14:textId="77777777" w:rsidR="003539E1" w:rsidRDefault="003539E1" w:rsidP="00585DDF">
            <w:r>
              <w:rPr>
                <w:sz w:val="16"/>
                <w:szCs w:val="16"/>
              </w:rPr>
              <w:t>Editorial, correcting Test case title for 7.3I.2 in Annex A</w:t>
            </w:r>
          </w:p>
        </w:tc>
        <w:tc>
          <w:tcPr>
            <w:tcW w:w="517" w:type="dxa"/>
          </w:tcPr>
          <w:p w14:paraId="6DCC925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160C2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DC64F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1A5829" w14:textId="77777777" w:rsidR="003539E1" w:rsidRDefault="003539E1" w:rsidP="00585DDF">
            <w:r>
              <w:rPr>
                <w:sz w:val="16"/>
                <w:szCs w:val="16"/>
              </w:rPr>
              <w:t>R5-240826</w:t>
            </w:r>
          </w:p>
        </w:tc>
        <w:tc>
          <w:tcPr>
            <w:tcW w:w="1597" w:type="dxa"/>
          </w:tcPr>
          <w:p w14:paraId="5BB4DD1B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93483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1459BE0" w14:textId="77777777" w:rsidR="003539E1" w:rsidRDefault="003539E1" w:rsidP="00585DDF">
            <w:r>
              <w:rPr>
                <w:sz w:val="16"/>
                <w:szCs w:val="16"/>
              </w:rPr>
              <w:t xml:space="preserve">  F.1.3, F.3.3</w:t>
            </w:r>
          </w:p>
        </w:tc>
        <w:tc>
          <w:tcPr>
            <w:tcW w:w="998" w:type="dxa"/>
          </w:tcPr>
          <w:p w14:paraId="4679C7E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41601B95" w14:textId="77777777" w:rsidTr="00585DDF">
        <w:tc>
          <w:tcPr>
            <w:tcW w:w="879" w:type="dxa"/>
          </w:tcPr>
          <w:p w14:paraId="60410F0C" w14:textId="77777777" w:rsidR="003539E1" w:rsidRDefault="003539E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AEB2BC8" w14:textId="77777777" w:rsidR="003539E1" w:rsidRDefault="003539E1" w:rsidP="00585DDF">
            <w:r>
              <w:rPr>
                <w:sz w:val="16"/>
                <w:szCs w:val="16"/>
              </w:rPr>
              <w:t>2732</w:t>
            </w:r>
          </w:p>
        </w:tc>
        <w:tc>
          <w:tcPr>
            <w:tcW w:w="517" w:type="dxa"/>
          </w:tcPr>
          <w:p w14:paraId="6AFB6B20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991C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6B43F6" w14:textId="77777777" w:rsidR="003539E1" w:rsidRDefault="003539E1" w:rsidP="00585DDF">
            <w:r>
              <w:rPr>
                <w:sz w:val="16"/>
                <w:szCs w:val="16"/>
              </w:rPr>
              <w:t>Update of Refsens TC for RedCap UE</w:t>
            </w:r>
          </w:p>
        </w:tc>
        <w:tc>
          <w:tcPr>
            <w:tcW w:w="517" w:type="dxa"/>
          </w:tcPr>
          <w:p w14:paraId="451AE9B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84F7E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2764B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5057E3" w14:textId="77777777" w:rsidR="003539E1" w:rsidRDefault="003539E1" w:rsidP="00585DDF">
            <w:r>
              <w:rPr>
                <w:sz w:val="16"/>
                <w:szCs w:val="16"/>
              </w:rPr>
              <w:t>R5-241369</w:t>
            </w:r>
          </w:p>
        </w:tc>
        <w:tc>
          <w:tcPr>
            <w:tcW w:w="1597" w:type="dxa"/>
          </w:tcPr>
          <w:p w14:paraId="2B488658" w14:textId="77777777" w:rsidR="003539E1" w:rsidRDefault="003539E1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856A082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E585A1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850D68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D898CC0" w14:textId="77777777" w:rsidTr="00585DDF">
        <w:tc>
          <w:tcPr>
            <w:tcW w:w="879" w:type="dxa"/>
          </w:tcPr>
          <w:p w14:paraId="1F0F03F0" w14:textId="77777777" w:rsidR="003539E1" w:rsidRDefault="003539E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E16DBBE" w14:textId="77777777" w:rsidR="003539E1" w:rsidRDefault="003539E1" w:rsidP="00585DDF"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 w14:paraId="6DF8BB6C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3B0F4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C6DA8F" w14:textId="77777777" w:rsidR="003539E1" w:rsidRDefault="003539E1" w:rsidP="00585DDF">
            <w:r>
              <w:rPr>
                <w:sz w:val="16"/>
                <w:szCs w:val="16"/>
              </w:rPr>
              <w:t>Corrections on 6.2.3 for FR2 Redcap UE MPR test case for NS_202 and NS_203</w:t>
            </w:r>
          </w:p>
        </w:tc>
        <w:tc>
          <w:tcPr>
            <w:tcW w:w="517" w:type="dxa"/>
          </w:tcPr>
          <w:p w14:paraId="55BB74D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7E549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8001B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CDBF29" w14:textId="77777777" w:rsidR="003539E1" w:rsidRDefault="003539E1" w:rsidP="00585DDF">
            <w:r>
              <w:rPr>
                <w:sz w:val="16"/>
                <w:szCs w:val="16"/>
              </w:rPr>
              <w:t>R5-241781</w:t>
            </w:r>
          </w:p>
        </w:tc>
        <w:tc>
          <w:tcPr>
            <w:tcW w:w="1597" w:type="dxa"/>
          </w:tcPr>
          <w:p w14:paraId="652B7C68" w14:textId="77777777" w:rsidR="003539E1" w:rsidRDefault="003539E1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0508D0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3E366E" w14:textId="77777777" w:rsidR="003539E1" w:rsidRDefault="003539E1" w:rsidP="00585DDF">
            <w:r>
              <w:rPr>
                <w:sz w:val="16"/>
                <w:szCs w:val="16"/>
              </w:rPr>
              <w:t>6.2.3.4.1, 6.2.3.3.4.7(new)</w:t>
            </w:r>
          </w:p>
        </w:tc>
        <w:tc>
          <w:tcPr>
            <w:tcW w:w="998" w:type="dxa"/>
          </w:tcPr>
          <w:p w14:paraId="16BAF65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9B46CD1" w14:textId="77777777" w:rsidTr="00585DDF">
        <w:tc>
          <w:tcPr>
            <w:tcW w:w="879" w:type="dxa"/>
          </w:tcPr>
          <w:p w14:paraId="40E9621D" w14:textId="77777777" w:rsidR="003539E1" w:rsidRDefault="003539E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465CD7F" w14:textId="77777777" w:rsidR="003539E1" w:rsidRDefault="003539E1" w:rsidP="00585DDF"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 w14:paraId="60896E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65189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6DEC85" w14:textId="77777777" w:rsidR="003539E1" w:rsidRDefault="003539E1" w:rsidP="00585DDF">
            <w:r>
              <w:rPr>
                <w:sz w:val="16"/>
                <w:szCs w:val="16"/>
              </w:rPr>
              <w:t>Corrections on 6.3.1 for FR2 Redcap UE minimum output power</w:t>
            </w:r>
          </w:p>
        </w:tc>
        <w:tc>
          <w:tcPr>
            <w:tcW w:w="517" w:type="dxa"/>
          </w:tcPr>
          <w:p w14:paraId="1C17679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EE957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E93FF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46B321" w14:textId="77777777" w:rsidR="003539E1" w:rsidRDefault="003539E1" w:rsidP="00585DDF">
            <w:r>
              <w:rPr>
                <w:sz w:val="16"/>
                <w:szCs w:val="16"/>
              </w:rPr>
              <w:t>R5-240838</w:t>
            </w:r>
          </w:p>
        </w:tc>
        <w:tc>
          <w:tcPr>
            <w:tcW w:w="1597" w:type="dxa"/>
          </w:tcPr>
          <w:p w14:paraId="0152C3C5" w14:textId="77777777" w:rsidR="003539E1" w:rsidRDefault="003539E1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F2D1AA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065754E" w14:textId="77777777" w:rsidR="003539E1" w:rsidRDefault="003539E1" w:rsidP="00585DDF">
            <w:r>
              <w:rPr>
                <w:sz w:val="16"/>
                <w:szCs w:val="16"/>
              </w:rPr>
              <w:t>6.3.1.4.1</w:t>
            </w:r>
          </w:p>
        </w:tc>
        <w:tc>
          <w:tcPr>
            <w:tcW w:w="998" w:type="dxa"/>
          </w:tcPr>
          <w:p w14:paraId="2F520C7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0B0D3A79" w14:textId="77777777" w:rsidTr="00585DDF">
        <w:tc>
          <w:tcPr>
            <w:tcW w:w="879" w:type="dxa"/>
          </w:tcPr>
          <w:p w14:paraId="19BF945A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5AAEF13" w14:textId="77777777" w:rsidR="003539E1" w:rsidRDefault="003539E1" w:rsidP="00585DDF">
            <w:r>
              <w:rPr>
                <w:sz w:val="16"/>
                <w:szCs w:val="16"/>
              </w:rPr>
              <w:t>0797</w:t>
            </w:r>
          </w:p>
        </w:tc>
        <w:tc>
          <w:tcPr>
            <w:tcW w:w="517" w:type="dxa"/>
          </w:tcPr>
          <w:p w14:paraId="69A29673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729ED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4512AC" w14:textId="77777777" w:rsidR="003539E1" w:rsidRDefault="003539E1" w:rsidP="00585DDF">
            <w:r>
              <w:rPr>
                <w:sz w:val="16"/>
                <w:szCs w:val="16"/>
              </w:rPr>
              <w:t>Addition of RedCap demod test case 6.3.1.1.1</w:t>
            </w:r>
          </w:p>
        </w:tc>
        <w:tc>
          <w:tcPr>
            <w:tcW w:w="517" w:type="dxa"/>
          </w:tcPr>
          <w:p w14:paraId="61EA258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AE8C1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41960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25DA52" w14:textId="77777777" w:rsidR="003539E1" w:rsidRDefault="003539E1" w:rsidP="00585DDF">
            <w:r>
              <w:rPr>
                <w:sz w:val="16"/>
                <w:szCs w:val="16"/>
              </w:rPr>
              <w:t>R5-241960</w:t>
            </w:r>
          </w:p>
        </w:tc>
        <w:tc>
          <w:tcPr>
            <w:tcW w:w="1597" w:type="dxa"/>
          </w:tcPr>
          <w:p w14:paraId="5B3549B7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59C7B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D4FE0AB" w14:textId="77777777" w:rsidR="003539E1" w:rsidRDefault="003539E1" w:rsidP="00585DDF">
            <w:r>
              <w:rPr>
                <w:sz w:val="16"/>
                <w:szCs w:val="16"/>
              </w:rPr>
              <w:t>6.3.1.1.1 (new), F.1.1.3, F.1.3.3</w:t>
            </w:r>
          </w:p>
        </w:tc>
        <w:tc>
          <w:tcPr>
            <w:tcW w:w="998" w:type="dxa"/>
          </w:tcPr>
          <w:p w14:paraId="5C6ADF81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5596ADE" w14:textId="77777777" w:rsidTr="00585DDF">
        <w:tc>
          <w:tcPr>
            <w:tcW w:w="879" w:type="dxa"/>
          </w:tcPr>
          <w:p w14:paraId="1588E8EF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05CDC69" w14:textId="77777777" w:rsidR="003539E1" w:rsidRDefault="003539E1" w:rsidP="00585DDF">
            <w:r>
              <w:rPr>
                <w:sz w:val="16"/>
                <w:szCs w:val="16"/>
              </w:rPr>
              <w:t>0798</w:t>
            </w:r>
          </w:p>
        </w:tc>
        <w:tc>
          <w:tcPr>
            <w:tcW w:w="517" w:type="dxa"/>
          </w:tcPr>
          <w:p w14:paraId="45807BD7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1BBCD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27BCB3" w14:textId="77777777" w:rsidR="003539E1" w:rsidRDefault="003539E1" w:rsidP="00585DDF">
            <w:r>
              <w:rPr>
                <w:sz w:val="16"/>
                <w:szCs w:val="16"/>
              </w:rPr>
              <w:t>Addition of RedCap demod test case 6.3.1.2.1</w:t>
            </w:r>
          </w:p>
        </w:tc>
        <w:tc>
          <w:tcPr>
            <w:tcW w:w="517" w:type="dxa"/>
          </w:tcPr>
          <w:p w14:paraId="7B7EF4F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88B50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96570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94FD22" w14:textId="77777777" w:rsidR="003539E1" w:rsidRDefault="003539E1" w:rsidP="00585DDF">
            <w:r>
              <w:rPr>
                <w:sz w:val="16"/>
                <w:szCs w:val="16"/>
              </w:rPr>
              <w:t>R5-241817</w:t>
            </w:r>
          </w:p>
        </w:tc>
        <w:tc>
          <w:tcPr>
            <w:tcW w:w="1597" w:type="dxa"/>
          </w:tcPr>
          <w:p w14:paraId="67BFE288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626BCC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5CE5CA2" w14:textId="77777777" w:rsidR="003539E1" w:rsidRDefault="003539E1" w:rsidP="00585DDF">
            <w:r>
              <w:rPr>
                <w:sz w:val="16"/>
                <w:szCs w:val="16"/>
              </w:rPr>
              <w:t>6.3.1.2.1 (new), F.1.1.3, F.1.3.3</w:t>
            </w:r>
          </w:p>
        </w:tc>
        <w:tc>
          <w:tcPr>
            <w:tcW w:w="998" w:type="dxa"/>
          </w:tcPr>
          <w:p w14:paraId="78C47F6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4865330" w14:textId="77777777" w:rsidTr="00585DDF">
        <w:tc>
          <w:tcPr>
            <w:tcW w:w="879" w:type="dxa"/>
          </w:tcPr>
          <w:p w14:paraId="72657A45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A10AF0A" w14:textId="77777777" w:rsidR="003539E1" w:rsidRDefault="003539E1" w:rsidP="00585DDF">
            <w:r>
              <w:rPr>
                <w:sz w:val="16"/>
                <w:szCs w:val="16"/>
              </w:rPr>
              <w:t>0799</w:t>
            </w:r>
          </w:p>
        </w:tc>
        <w:tc>
          <w:tcPr>
            <w:tcW w:w="517" w:type="dxa"/>
          </w:tcPr>
          <w:p w14:paraId="2D17E3C8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8A3EA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919190" w14:textId="77777777" w:rsidR="003539E1" w:rsidRDefault="003539E1" w:rsidP="00585DDF">
            <w:r>
              <w:rPr>
                <w:sz w:val="16"/>
                <w:szCs w:val="16"/>
              </w:rPr>
              <w:t>Addition of RedCap demod test case 6.3.2.2.7</w:t>
            </w:r>
          </w:p>
        </w:tc>
        <w:tc>
          <w:tcPr>
            <w:tcW w:w="517" w:type="dxa"/>
          </w:tcPr>
          <w:p w14:paraId="7D8A0A7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BF75A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126BF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C43E05" w14:textId="77777777" w:rsidR="003539E1" w:rsidRDefault="003539E1" w:rsidP="00585DDF">
            <w:r>
              <w:rPr>
                <w:sz w:val="16"/>
                <w:szCs w:val="16"/>
              </w:rPr>
              <w:t>R5-241961</w:t>
            </w:r>
          </w:p>
        </w:tc>
        <w:tc>
          <w:tcPr>
            <w:tcW w:w="1597" w:type="dxa"/>
          </w:tcPr>
          <w:p w14:paraId="778BF924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E1C42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32FD3FB" w14:textId="77777777" w:rsidR="003539E1" w:rsidRDefault="003539E1" w:rsidP="00585DDF">
            <w:r>
              <w:rPr>
                <w:sz w:val="16"/>
                <w:szCs w:val="16"/>
              </w:rPr>
              <w:t>6.3.2.2.7 (new), F.1.1.3, F.1.3.3</w:t>
            </w:r>
          </w:p>
        </w:tc>
        <w:tc>
          <w:tcPr>
            <w:tcW w:w="998" w:type="dxa"/>
          </w:tcPr>
          <w:p w14:paraId="7CE411A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A907160" w14:textId="77777777" w:rsidTr="00585DDF">
        <w:tc>
          <w:tcPr>
            <w:tcW w:w="879" w:type="dxa"/>
          </w:tcPr>
          <w:p w14:paraId="40324DB3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4DBB021" w14:textId="77777777" w:rsidR="003539E1" w:rsidRDefault="003539E1" w:rsidP="00585DDF">
            <w:r>
              <w:rPr>
                <w:sz w:val="16"/>
                <w:szCs w:val="16"/>
              </w:rPr>
              <w:t>0800</w:t>
            </w:r>
          </w:p>
        </w:tc>
        <w:tc>
          <w:tcPr>
            <w:tcW w:w="517" w:type="dxa"/>
          </w:tcPr>
          <w:p w14:paraId="5B00D59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0F593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DDD4B7" w14:textId="77777777" w:rsidR="003539E1" w:rsidRDefault="003539E1" w:rsidP="00585DDF">
            <w:r>
              <w:rPr>
                <w:sz w:val="16"/>
                <w:szCs w:val="16"/>
              </w:rPr>
              <w:t>Correction of TT for RedCap demod test case 5.3.2.1.4 and 5.3.2.2.4</w:t>
            </w:r>
          </w:p>
        </w:tc>
        <w:tc>
          <w:tcPr>
            <w:tcW w:w="517" w:type="dxa"/>
          </w:tcPr>
          <w:p w14:paraId="5E364C7E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2159B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7B701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87D516" w14:textId="77777777" w:rsidR="003539E1" w:rsidRDefault="003539E1" w:rsidP="00585DDF">
            <w:r>
              <w:rPr>
                <w:sz w:val="16"/>
                <w:szCs w:val="16"/>
              </w:rPr>
              <w:t>R5-240827</w:t>
            </w:r>
          </w:p>
        </w:tc>
        <w:tc>
          <w:tcPr>
            <w:tcW w:w="1597" w:type="dxa"/>
          </w:tcPr>
          <w:p w14:paraId="46065F6B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D876F1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BD189F" w14:textId="77777777" w:rsidR="003539E1" w:rsidRDefault="003539E1" w:rsidP="00585DDF">
            <w:r>
              <w:rPr>
                <w:sz w:val="16"/>
                <w:szCs w:val="16"/>
              </w:rPr>
              <w:t xml:space="preserve">  5.3.2.1.4, 5.3.2.2.4</w:t>
            </w:r>
          </w:p>
        </w:tc>
        <w:tc>
          <w:tcPr>
            <w:tcW w:w="998" w:type="dxa"/>
          </w:tcPr>
          <w:p w14:paraId="24667B2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7C1890F" w14:textId="77777777" w:rsidTr="00585DDF">
        <w:tc>
          <w:tcPr>
            <w:tcW w:w="879" w:type="dxa"/>
          </w:tcPr>
          <w:p w14:paraId="625A254C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55C201" w14:textId="77777777" w:rsidR="003539E1" w:rsidRDefault="003539E1" w:rsidP="00585DDF">
            <w:r>
              <w:rPr>
                <w:sz w:val="16"/>
                <w:szCs w:val="16"/>
              </w:rPr>
              <w:t>0803</w:t>
            </w:r>
          </w:p>
        </w:tc>
        <w:tc>
          <w:tcPr>
            <w:tcW w:w="517" w:type="dxa"/>
          </w:tcPr>
          <w:p w14:paraId="700081B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C61A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BA40EB" w14:textId="77777777" w:rsidR="003539E1" w:rsidRDefault="003539E1" w:rsidP="00585DDF">
            <w:r>
              <w:rPr>
                <w:sz w:val="16"/>
                <w:szCs w:val="16"/>
              </w:rPr>
              <w:t>Addition of Measurement uncertainty for Redcap PDSCH demodulation test cases</w:t>
            </w:r>
          </w:p>
        </w:tc>
        <w:tc>
          <w:tcPr>
            <w:tcW w:w="517" w:type="dxa"/>
          </w:tcPr>
          <w:p w14:paraId="585952A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C3F3D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6E0A3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89F583" w14:textId="77777777" w:rsidR="003539E1" w:rsidRDefault="003539E1" w:rsidP="00585DDF">
            <w:r>
              <w:rPr>
                <w:sz w:val="16"/>
                <w:szCs w:val="16"/>
              </w:rPr>
              <w:t>R5-240864</w:t>
            </w:r>
          </w:p>
        </w:tc>
        <w:tc>
          <w:tcPr>
            <w:tcW w:w="1597" w:type="dxa"/>
          </w:tcPr>
          <w:p w14:paraId="009C51E0" w14:textId="77777777" w:rsidR="003539E1" w:rsidRDefault="003539E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7FDA31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866835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C9B21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40B2DA5" w14:textId="77777777" w:rsidTr="00585DDF">
        <w:tc>
          <w:tcPr>
            <w:tcW w:w="879" w:type="dxa"/>
          </w:tcPr>
          <w:p w14:paraId="56B3FA4F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1969E43" w14:textId="77777777" w:rsidR="003539E1" w:rsidRDefault="003539E1" w:rsidP="00585DDF">
            <w:r>
              <w:rPr>
                <w:sz w:val="16"/>
                <w:szCs w:val="16"/>
              </w:rPr>
              <w:t>0805</w:t>
            </w:r>
          </w:p>
        </w:tc>
        <w:tc>
          <w:tcPr>
            <w:tcW w:w="517" w:type="dxa"/>
          </w:tcPr>
          <w:p w14:paraId="1A4249F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BF8C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238351" w14:textId="77777777" w:rsidR="003539E1" w:rsidRDefault="003539E1" w:rsidP="00585DDF">
            <w:r>
              <w:rPr>
                <w:sz w:val="16"/>
                <w:szCs w:val="16"/>
              </w:rPr>
              <w:t>Correction to 1Rx FR1 PDSCH and PDCCH performance for RedCap</w:t>
            </w:r>
          </w:p>
        </w:tc>
        <w:tc>
          <w:tcPr>
            <w:tcW w:w="517" w:type="dxa"/>
          </w:tcPr>
          <w:p w14:paraId="6571AE0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E99E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D274A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D206AE" w14:textId="77777777" w:rsidR="003539E1" w:rsidRDefault="003539E1" w:rsidP="00585DDF">
            <w:r>
              <w:rPr>
                <w:sz w:val="16"/>
                <w:szCs w:val="16"/>
              </w:rPr>
              <w:t>R5-241113</w:t>
            </w:r>
          </w:p>
        </w:tc>
        <w:tc>
          <w:tcPr>
            <w:tcW w:w="1597" w:type="dxa"/>
          </w:tcPr>
          <w:p w14:paraId="17571D27" w14:textId="77777777" w:rsidR="003539E1" w:rsidRDefault="003539E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4060FC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797F80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12B08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661C4CB" w14:textId="77777777" w:rsidTr="00585DDF">
        <w:tc>
          <w:tcPr>
            <w:tcW w:w="879" w:type="dxa"/>
          </w:tcPr>
          <w:p w14:paraId="0BE2DD6C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95540D8" w14:textId="77777777" w:rsidR="003539E1" w:rsidRDefault="003539E1" w:rsidP="00585DDF">
            <w:r>
              <w:rPr>
                <w:sz w:val="16"/>
                <w:szCs w:val="16"/>
              </w:rPr>
              <w:t>0809</w:t>
            </w:r>
          </w:p>
        </w:tc>
        <w:tc>
          <w:tcPr>
            <w:tcW w:w="517" w:type="dxa"/>
          </w:tcPr>
          <w:p w14:paraId="76A5525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3E1F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0F9F6A" w14:textId="77777777" w:rsidR="003539E1" w:rsidRDefault="003539E1" w:rsidP="00585DDF">
            <w:r>
              <w:rPr>
                <w:sz w:val="16"/>
                <w:szCs w:val="16"/>
              </w:rPr>
              <w:t>Addition of FR2 SDR test for RedCap</w:t>
            </w:r>
          </w:p>
        </w:tc>
        <w:tc>
          <w:tcPr>
            <w:tcW w:w="517" w:type="dxa"/>
          </w:tcPr>
          <w:p w14:paraId="42635636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EF3200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5E28C8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4F4104" w14:textId="77777777" w:rsidR="003539E1" w:rsidRDefault="003539E1" w:rsidP="00585DDF">
            <w:r>
              <w:rPr>
                <w:sz w:val="16"/>
                <w:szCs w:val="16"/>
              </w:rPr>
              <w:t>R5-241141</w:t>
            </w:r>
          </w:p>
        </w:tc>
        <w:tc>
          <w:tcPr>
            <w:tcW w:w="1597" w:type="dxa"/>
          </w:tcPr>
          <w:p w14:paraId="147E37C8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92EBAE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C572E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D513B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9F36DA8" w14:textId="77777777" w:rsidTr="00585DDF">
        <w:tc>
          <w:tcPr>
            <w:tcW w:w="879" w:type="dxa"/>
          </w:tcPr>
          <w:p w14:paraId="1FC788DF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44DAA6DB" w14:textId="77777777" w:rsidR="003539E1" w:rsidRDefault="003539E1" w:rsidP="00585DDF">
            <w:r>
              <w:rPr>
                <w:sz w:val="16"/>
                <w:szCs w:val="16"/>
              </w:rPr>
              <w:t>0810</w:t>
            </w:r>
          </w:p>
        </w:tc>
        <w:tc>
          <w:tcPr>
            <w:tcW w:w="517" w:type="dxa"/>
          </w:tcPr>
          <w:p w14:paraId="1340033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81ECA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51DBA3" w14:textId="77777777" w:rsidR="003539E1" w:rsidRDefault="003539E1" w:rsidP="00585DDF">
            <w:r>
              <w:rPr>
                <w:sz w:val="16"/>
                <w:szCs w:val="16"/>
              </w:rPr>
              <w:t>Addition of 6.2.1.1.2.1 test for RedCap</w:t>
            </w:r>
          </w:p>
        </w:tc>
        <w:tc>
          <w:tcPr>
            <w:tcW w:w="517" w:type="dxa"/>
          </w:tcPr>
          <w:p w14:paraId="3863D52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F52A4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64FD2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519770" w14:textId="77777777" w:rsidR="003539E1" w:rsidRDefault="003539E1" w:rsidP="00585DDF">
            <w:r>
              <w:rPr>
                <w:sz w:val="16"/>
                <w:szCs w:val="16"/>
              </w:rPr>
              <w:t>R5-241142</w:t>
            </w:r>
          </w:p>
        </w:tc>
        <w:tc>
          <w:tcPr>
            <w:tcW w:w="1597" w:type="dxa"/>
          </w:tcPr>
          <w:p w14:paraId="1E2B99B4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09B4451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3CB4DC2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72F37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67786B81" w14:textId="77777777" w:rsidTr="00585DDF">
        <w:tc>
          <w:tcPr>
            <w:tcW w:w="879" w:type="dxa"/>
          </w:tcPr>
          <w:p w14:paraId="2AC293CF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5AD3482" w14:textId="77777777" w:rsidR="003539E1" w:rsidRDefault="003539E1" w:rsidP="00585DDF">
            <w:r>
              <w:rPr>
                <w:sz w:val="16"/>
                <w:szCs w:val="16"/>
              </w:rPr>
              <w:t>0811</w:t>
            </w:r>
          </w:p>
        </w:tc>
        <w:tc>
          <w:tcPr>
            <w:tcW w:w="517" w:type="dxa"/>
          </w:tcPr>
          <w:p w14:paraId="60C41D9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AF224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C41A58" w14:textId="77777777" w:rsidR="003539E1" w:rsidRDefault="003539E1" w:rsidP="00585DDF">
            <w:r>
              <w:rPr>
                <w:sz w:val="16"/>
                <w:szCs w:val="16"/>
              </w:rPr>
              <w:t>Update incorrect reference to SDR test in Table 5.1.1.11-1 for RedCap</w:t>
            </w:r>
          </w:p>
        </w:tc>
        <w:tc>
          <w:tcPr>
            <w:tcW w:w="517" w:type="dxa"/>
          </w:tcPr>
          <w:p w14:paraId="2133A68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7FC3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E43AF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B65C1C" w14:textId="77777777" w:rsidR="003539E1" w:rsidRDefault="003539E1" w:rsidP="00585DDF">
            <w:r>
              <w:rPr>
                <w:sz w:val="16"/>
                <w:szCs w:val="16"/>
              </w:rPr>
              <w:t>R5-241143</w:t>
            </w:r>
          </w:p>
        </w:tc>
        <w:tc>
          <w:tcPr>
            <w:tcW w:w="1597" w:type="dxa"/>
          </w:tcPr>
          <w:p w14:paraId="00F8843A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8F567A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9976A68" w14:textId="77777777" w:rsidR="003539E1" w:rsidRDefault="003539E1" w:rsidP="00585DDF">
            <w:r>
              <w:rPr>
                <w:sz w:val="16"/>
                <w:szCs w:val="16"/>
              </w:rPr>
              <w:t>5.1.1.11</w:t>
            </w:r>
          </w:p>
        </w:tc>
        <w:tc>
          <w:tcPr>
            <w:tcW w:w="998" w:type="dxa"/>
          </w:tcPr>
          <w:p w14:paraId="20DA082D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09C9B5F" w14:textId="77777777" w:rsidTr="00585DDF">
        <w:tc>
          <w:tcPr>
            <w:tcW w:w="879" w:type="dxa"/>
          </w:tcPr>
          <w:p w14:paraId="11C126CE" w14:textId="77777777" w:rsidR="003539E1" w:rsidRDefault="003539E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9FA78BD" w14:textId="77777777" w:rsidR="003539E1" w:rsidRDefault="003539E1" w:rsidP="00585DDF">
            <w:r>
              <w:rPr>
                <w:sz w:val="16"/>
                <w:szCs w:val="16"/>
              </w:rPr>
              <w:t>0823</w:t>
            </w:r>
          </w:p>
        </w:tc>
        <w:tc>
          <w:tcPr>
            <w:tcW w:w="517" w:type="dxa"/>
          </w:tcPr>
          <w:p w14:paraId="58F6C49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E0140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6DBF43" w14:textId="77777777" w:rsidR="003539E1" w:rsidRDefault="003539E1" w:rsidP="00585DDF">
            <w:r>
              <w:rPr>
                <w:sz w:val="16"/>
                <w:szCs w:val="16"/>
              </w:rPr>
              <w:t>Correction RedCap CSI Test Case message exceptions</w:t>
            </w:r>
          </w:p>
        </w:tc>
        <w:tc>
          <w:tcPr>
            <w:tcW w:w="517" w:type="dxa"/>
          </w:tcPr>
          <w:p w14:paraId="554F624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7B129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84226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28F8E6" w14:textId="77777777" w:rsidR="003539E1" w:rsidRDefault="003539E1" w:rsidP="00585DDF">
            <w:r>
              <w:rPr>
                <w:sz w:val="16"/>
                <w:szCs w:val="16"/>
              </w:rPr>
              <w:t>R5-241175</w:t>
            </w:r>
          </w:p>
        </w:tc>
        <w:tc>
          <w:tcPr>
            <w:tcW w:w="1597" w:type="dxa"/>
          </w:tcPr>
          <w:p w14:paraId="57E178D4" w14:textId="77777777" w:rsidR="003539E1" w:rsidRDefault="003539E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FE53ECB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8A6F38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D9263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92F53A4" w14:textId="77777777" w:rsidTr="00585DDF">
        <w:tc>
          <w:tcPr>
            <w:tcW w:w="879" w:type="dxa"/>
          </w:tcPr>
          <w:p w14:paraId="5301619A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70A45D5" w14:textId="77777777" w:rsidR="003539E1" w:rsidRDefault="003539E1" w:rsidP="00585DDF"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 w14:paraId="6025E401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A8DC4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181298" w14:textId="77777777" w:rsidR="003539E1" w:rsidRDefault="003539E1" w:rsidP="00585DDF">
            <w:r>
              <w:rPr>
                <w:sz w:val="16"/>
                <w:szCs w:val="16"/>
              </w:rPr>
              <w:t>Addition of event triggered reporting test cases applicability</w:t>
            </w:r>
          </w:p>
        </w:tc>
        <w:tc>
          <w:tcPr>
            <w:tcW w:w="517" w:type="dxa"/>
          </w:tcPr>
          <w:p w14:paraId="438E39E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FD69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E834E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413CEE" w14:textId="77777777" w:rsidR="003539E1" w:rsidRDefault="003539E1" w:rsidP="00585DDF">
            <w:r>
              <w:rPr>
                <w:sz w:val="16"/>
                <w:szCs w:val="16"/>
              </w:rPr>
              <w:t>R5-241849</w:t>
            </w:r>
          </w:p>
        </w:tc>
        <w:tc>
          <w:tcPr>
            <w:tcW w:w="1597" w:type="dxa"/>
          </w:tcPr>
          <w:p w14:paraId="6FCB6235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836CBC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4EF4E4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9AB57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9959491" w14:textId="77777777" w:rsidTr="00585DDF">
        <w:tc>
          <w:tcPr>
            <w:tcW w:w="879" w:type="dxa"/>
          </w:tcPr>
          <w:p w14:paraId="67A89F21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4AEDAC0D" w14:textId="77777777" w:rsidR="003539E1" w:rsidRDefault="003539E1" w:rsidP="00585DDF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14:paraId="1AEE3A4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3D86B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64D4D3" w14:textId="77777777" w:rsidR="003539E1" w:rsidRDefault="003539E1" w:rsidP="00585DDF">
            <w:r>
              <w:rPr>
                <w:sz w:val="16"/>
                <w:szCs w:val="16"/>
              </w:rPr>
              <w:t>Addition of applicability for RedCap test case 6.2.2.1.2.4</w:t>
            </w:r>
          </w:p>
        </w:tc>
        <w:tc>
          <w:tcPr>
            <w:tcW w:w="517" w:type="dxa"/>
          </w:tcPr>
          <w:p w14:paraId="1E454FB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ECCC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D2F73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61C0D0" w14:textId="77777777" w:rsidR="003539E1" w:rsidRDefault="003539E1" w:rsidP="00585DDF">
            <w:r>
              <w:rPr>
                <w:sz w:val="16"/>
                <w:szCs w:val="16"/>
              </w:rPr>
              <w:t>R5-240831</w:t>
            </w:r>
          </w:p>
        </w:tc>
        <w:tc>
          <w:tcPr>
            <w:tcW w:w="1597" w:type="dxa"/>
          </w:tcPr>
          <w:p w14:paraId="6F2E8CE7" w14:textId="77777777" w:rsidR="003539E1" w:rsidRDefault="003539E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E0739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8BFB430" w14:textId="77777777" w:rsidR="003539E1" w:rsidRDefault="003539E1" w:rsidP="00585DDF">
            <w:r>
              <w:rPr>
                <w:sz w:val="16"/>
                <w:szCs w:val="16"/>
              </w:rPr>
              <w:t xml:space="preserve">  4.1.4</w:t>
            </w:r>
          </w:p>
        </w:tc>
        <w:tc>
          <w:tcPr>
            <w:tcW w:w="998" w:type="dxa"/>
          </w:tcPr>
          <w:p w14:paraId="5D7055B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3C43722C" w14:textId="77777777" w:rsidTr="00585DDF">
        <w:tc>
          <w:tcPr>
            <w:tcW w:w="879" w:type="dxa"/>
          </w:tcPr>
          <w:p w14:paraId="3A7149E8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72D0AD8" w14:textId="77777777" w:rsidR="003539E1" w:rsidRDefault="003539E1" w:rsidP="00585DDF"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 w14:paraId="0605D7D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5FEA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76A183" w14:textId="77777777" w:rsidR="003539E1" w:rsidRDefault="003539E1" w:rsidP="00585DDF">
            <w:r>
              <w:rPr>
                <w:sz w:val="16"/>
                <w:szCs w:val="16"/>
              </w:rPr>
              <w:t>Update to applicability spec for Redcap Demod test case</w:t>
            </w:r>
          </w:p>
        </w:tc>
        <w:tc>
          <w:tcPr>
            <w:tcW w:w="517" w:type="dxa"/>
          </w:tcPr>
          <w:p w14:paraId="3D1EE07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958F0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9C743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23C4DE" w14:textId="77777777" w:rsidR="003539E1" w:rsidRDefault="003539E1" w:rsidP="00585DDF">
            <w:r>
              <w:rPr>
                <w:sz w:val="16"/>
                <w:szCs w:val="16"/>
              </w:rPr>
              <w:t>R5-241140</w:t>
            </w:r>
          </w:p>
        </w:tc>
        <w:tc>
          <w:tcPr>
            <w:tcW w:w="1597" w:type="dxa"/>
          </w:tcPr>
          <w:p w14:paraId="48442C6C" w14:textId="77777777" w:rsidR="003539E1" w:rsidRDefault="003539E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7A6918C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E8799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8C591C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FE21C4C" w14:textId="77777777" w:rsidTr="00585DDF">
        <w:tc>
          <w:tcPr>
            <w:tcW w:w="879" w:type="dxa"/>
          </w:tcPr>
          <w:p w14:paraId="027FC426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7A94A830" w14:textId="77777777" w:rsidR="003539E1" w:rsidRDefault="003539E1" w:rsidP="00585DDF">
            <w:r>
              <w:rPr>
                <w:sz w:val="16"/>
                <w:szCs w:val="16"/>
              </w:rPr>
              <w:t>0393</w:t>
            </w:r>
          </w:p>
        </w:tc>
        <w:tc>
          <w:tcPr>
            <w:tcW w:w="517" w:type="dxa"/>
          </w:tcPr>
          <w:p w14:paraId="34053718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1F75A6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F14AA8" w14:textId="77777777" w:rsidR="003539E1" w:rsidRDefault="003539E1" w:rsidP="00585DDF">
            <w:r>
              <w:rPr>
                <w:sz w:val="16"/>
                <w:szCs w:val="16"/>
              </w:rPr>
              <w:t>Addition of missing applicability to new SS-RSRQ RedCap  test cases</w:t>
            </w:r>
          </w:p>
        </w:tc>
        <w:tc>
          <w:tcPr>
            <w:tcW w:w="517" w:type="dxa"/>
          </w:tcPr>
          <w:p w14:paraId="6FC9D15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70ED4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4C254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3FA04A" w14:textId="77777777" w:rsidR="003539E1" w:rsidRDefault="003539E1" w:rsidP="00585DDF">
            <w:r>
              <w:rPr>
                <w:sz w:val="16"/>
                <w:szCs w:val="16"/>
              </w:rPr>
              <w:t>R5-241962</w:t>
            </w:r>
          </w:p>
        </w:tc>
        <w:tc>
          <w:tcPr>
            <w:tcW w:w="1597" w:type="dxa"/>
          </w:tcPr>
          <w:p w14:paraId="72F4FBE4" w14:textId="77777777" w:rsidR="003539E1" w:rsidRDefault="003539E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B7055D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99BDE5" w14:textId="77777777" w:rsidR="003539E1" w:rsidRDefault="003539E1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2816DB2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7D12390" w14:textId="77777777" w:rsidTr="00585DDF">
        <w:tc>
          <w:tcPr>
            <w:tcW w:w="879" w:type="dxa"/>
          </w:tcPr>
          <w:p w14:paraId="70643AC4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02F6305" w14:textId="77777777" w:rsidR="003539E1" w:rsidRDefault="003539E1" w:rsidP="00585DDF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 w14:paraId="44F68D5C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9D465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75F597" w14:textId="77777777" w:rsidR="003539E1" w:rsidRDefault="003539E1" w:rsidP="00585DDF">
            <w:r>
              <w:rPr>
                <w:sz w:val="16"/>
                <w:szCs w:val="16"/>
              </w:rPr>
              <w:t>Applcability update for several RedCap tests</w:t>
            </w:r>
          </w:p>
        </w:tc>
        <w:tc>
          <w:tcPr>
            <w:tcW w:w="517" w:type="dxa"/>
          </w:tcPr>
          <w:p w14:paraId="595B85F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2EFB9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77C0A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26A1DC" w14:textId="77777777" w:rsidR="003539E1" w:rsidRDefault="003539E1" w:rsidP="00585DDF">
            <w:r>
              <w:rPr>
                <w:sz w:val="16"/>
                <w:szCs w:val="16"/>
              </w:rPr>
              <w:t>R5-241302</w:t>
            </w:r>
          </w:p>
        </w:tc>
        <w:tc>
          <w:tcPr>
            <w:tcW w:w="1597" w:type="dxa"/>
          </w:tcPr>
          <w:p w14:paraId="6E1C2A91" w14:textId="77777777" w:rsidR="003539E1" w:rsidRDefault="003539E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999FEF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3D791DD" w14:textId="77777777" w:rsidR="003539E1" w:rsidRDefault="003539E1" w:rsidP="00585DDF"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 w14:paraId="7003AB5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94EF70E" w14:textId="77777777" w:rsidTr="00585DDF">
        <w:tc>
          <w:tcPr>
            <w:tcW w:w="879" w:type="dxa"/>
          </w:tcPr>
          <w:p w14:paraId="0D4E2801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A6155EE" w14:textId="77777777" w:rsidR="003539E1" w:rsidRDefault="003539E1" w:rsidP="00585DDF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14:paraId="532A3B5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33551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534C8F" w14:textId="77777777" w:rsidR="003539E1" w:rsidRDefault="003539E1" w:rsidP="00585DDF">
            <w:r>
              <w:rPr>
                <w:sz w:val="16"/>
                <w:szCs w:val="16"/>
              </w:rPr>
              <w:t>Add subtest selection criteria to RedCap Performance test cases</w:t>
            </w:r>
          </w:p>
        </w:tc>
        <w:tc>
          <w:tcPr>
            <w:tcW w:w="517" w:type="dxa"/>
          </w:tcPr>
          <w:p w14:paraId="78ACEC8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FBDEE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5A3EDC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E50623" w14:textId="77777777" w:rsidR="003539E1" w:rsidRDefault="003539E1" w:rsidP="00585DDF">
            <w:r>
              <w:rPr>
                <w:sz w:val="16"/>
                <w:szCs w:val="16"/>
              </w:rPr>
              <w:t>R5-241379</w:t>
            </w:r>
          </w:p>
        </w:tc>
        <w:tc>
          <w:tcPr>
            <w:tcW w:w="1597" w:type="dxa"/>
          </w:tcPr>
          <w:p w14:paraId="792964AC" w14:textId="77777777" w:rsidR="003539E1" w:rsidRDefault="003539E1" w:rsidP="00585DD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4408135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4DAF05D" w14:textId="77777777" w:rsidR="003539E1" w:rsidRDefault="003539E1" w:rsidP="00585DDF"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 w14:paraId="5E43C7A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080C077" w14:textId="77777777" w:rsidTr="00585DDF">
        <w:tc>
          <w:tcPr>
            <w:tcW w:w="879" w:type="dxa"/>
          </w:tcPr>
          <w:p w14:paraId="1568C66E" w14:textId="77777777" w:rsidR="003539E1" w:rsidRDefault="003539E1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6F91247A" w14:textId="77777777" w:rsidR="003539E1" w:rsidRDefault="003539E1" w:rsidP="00585DDF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2E315734" w14:textId="77777777" w:rsidR="003539E1" w:rsidRDefault="003539E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EB3B8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57C1DA" w14:textId="77777777" w:rsidR="003539E1" w:rsidRDefault="003539E1" w:rsidP="00585DDF">
            <w:r>
              <w:rPr>
                <w:sz w:val="16"/>
                <w:szCs w:val="16"/>
              </w:rPr>
              <w:t>Addition of applicability for RedCap Demod and RRM test cases</w:t>
            </w:r>
          </w:p>
        </w:tc>
        <w:tc>
          <w:tcPr>
            <w:tcW w:w="517" w:type="dxa"/>
          </w:tcPr>
          <w:p w14:paraId="6DB47BD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F06E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B876B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AEA65F" w14:textId="77777777" w:rsidR="003539E1" w:rsidRDefault="003539E1" w:rsidP="00585DDF">
            <w:r>
              <w:rPr>
                <w:sz w:val="16"/>
                <w:szCs w:val="16"/>
              </w:rPr>
              <w:t>R5-241848</w:t>
            </w:r>
          </w:p>
        </w:tc>
        <w:tc>
          <w:tcPr>
            <w:tcW w:w="1597" w:type="dxa"/>
          </w:tcPr>
          <w:p w14:paraId="473128DC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F9490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D7467D1" w14:textId="77777777" w:rsidR="003539E1" w:rsidRDefault="003539E1" w:rsidP="00585DDF">
            <w:r>
              <w:rPr>
                <w:sz w:val="16"/>
                <w:szCs w:val="16"/>
              </w:rPr>
              <w:t>4.0, 4.1.4, 4.2</w:t>
            </w:r>
          </w:p>
        </w:tc>
        <w:tc>
          <w:tcPr>
            <w:tcW w:w="998" w:type="dxa"/>
          </w:tcPr>
          <w:p w14:paraId="05BF8C9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D53920C" w14:textId="77777777" w:rsidTr="00585DDF">
        <w:tc>
          <w:tcPr>
            <w:tcW w:w="879" w:type="dxa"/>
          </w:tcPr>
          <w:p w14:paraId="06645FA3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3B5B1DA" w14:textId="77777777" w:rsidR="003539E1" w:rsidRDefault="003539E1" w:rsidP="00585DDF">
            <w:r>
              <w:rPr>
                <w:sz w:val="16"/>
                <w:szCs w:val="16"/>
              </w:rPr>
              <w:t>4165</w:t>
            </w:r>
          </w:p>
        </w:tc>
        <w:tc>
          <w:tcPr>
            <w:tcW w:w="517" w:type="dxa"/>
          </w:tcPr>
          <w:p w14:paraId="7C74D68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6ED2F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D5EC89" w14:textId="77777777" w:rsidR="003539E1" w:rsidRDefault="003539E1" w:rsidP="00585DDF">
            <w:r>
              <w:rPr>
                <w:sz w:val="16"/>
                <w:szCs w:val="16"/>
              </w:rPr>
              <w:t>Correction to RedCap MAC TC 7.1.1.8.4</w:t>
            </w:r>
          </w:p>
        </w:tc>
        <w:tc>
          <w:tcPr>
            <w:tcW w:w="517" w:type="dxa"/>
          </w:tcPr>
          <w:p w14:paraId="57DFE9A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14B4F7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96F522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AE9321" w14:textId="77777777" w:rsidR="003539E1" w:rsidRDefault="003539E1" w:rsidP="00585DDF">
            <w:r>
              <w:rPr>
                <w:sz w:val="16"/>
                <w:szCs w:val="16"/>
              </w:rPr>
              <w:t>R5-240151</w:t>
            </w:r>
          </w:p>
        </w:tc>
        <w:tc>
          <w:tcPr>
            <w:tcW w:w="1597" w:type="dxa"/>
          </w:tcPr>
          <w:p w14:paraId="3A4F3C58" w14:textId="77777777" w:rsidR="003539E1" w:rsidRDefault="003539E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CCAD06B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BAA412E" w14:textId="77777777" w:rsidR="003539E1" w:rsidRDefault="003539E1" w:rsidP="00585DDF">
            <w:r>
              <w:rPr>
                <w:sz w:val="16"/>
                <w:szCs w:val="16"/>
              </w:rPr>
              <w:t>7.1.1.8.4</w:t>
            </w:r>
          </w:p>
        </w:tc>
        <w:tc>
          <w:tcPr>
            <w:tcW w:w="998" w:type="dxa"/>
          </w:tcPr>
          <w:p w14:paraId="2D937746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C1D5F1B" w14:textId="77777777" w:rsidTr="00585DDF">
        <w:tc>
          <w:tcPr>
            <w:tcW w:w="879" w:type="dxa"/>
          </w:tcPr>
          <w:p w14:paraId="5A169320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F171861" w14:textId="77777777" w:rsidR="003539E1" w:rsidRDefault="003539E1" w:rsidP="00585DDF">
            <w:r>
              <w:rPr>
                <w:sz w:val="16"/>
                <w:szCs w:val="16"/>
              </w:rPr>
              <w:t>4233</w:t>
            </w:r>
          </w:p>
        </w:tc>
        <w:tc>
          <w:tcPr>
            <w:tcW w:w="517" w:type="dxa"/>
          </w:tcPr>
          <w:p w14:paraId="240F0E5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A5F5EC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D8422A" w14:textId="77777777" w:rsidR="003539E1" w:rsidRDefault="003539E1" w:rsidP="00585DDF">
            <w:r>
              <w:rPr>
                <w:sz w:val="16"/>
                <w:szCs w:val="16"/>
              </w:rPr>
              <w:t>Correction to redcap TC 6.1.2.27</w:t>
            </w:r>
          </w:p>
        </w:tc>
        <w:tc>
          <w:tcPr>
            <w:tcW w:w="517" w:type="dxa"/>
          </w:tcPr>
          <w:p w14:paraId="686F209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42512C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D30B25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35A325" w14:textId="77777777" w:rsidR="003539E1" w:rsidRDefault="003539E1" w:rsidP="00585DDF">
            <w:r>
              <w:rPr>
                <w:sz w:val="16"/>
                <w:szCs w:val="16"/>
              </w:rPr>
              <w:t>R5-240441</w:t>
            </w:r>
          </w:p>
        </w:tc>
        <w:tc>
          <w:tcPr>
            <w:tcW w:w="1597" w:type="dxa"/>
          </w:tcPr>
          <w:p w14:paraId="64C0947C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0D554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98D64C6" w14:textId="77777777" w:rsidR="003539E1" w:rsidRDefault="003539E1" w:rsidP="00585DDF">
            <w:r>
              <w:rPr>
                <w:sz w:val="16"/>
                <w:szCs w:val="16"/>
              </w:rPr>
              <w:t>6.1.2.27</w:t>
            </w:r>
          </w:p>
        </w:tc>
        <w:tc>
          <w:tcPr>
            <w:tcW w:w="998" w:type="dxa"/>
          </w:tcPr>
          <w:p w14:paraId="205FF3EC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539E1" w14:paraId="33A8D388" w14:textId="77777777" w:rsidTr="00585DDF">
        <w:tc>
          <w:tcPr>
            <w:tcW w:w="879" w:type="dxa"/>
          </w:tcPr>
          <w:p w14:paraId="2DD65564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96BB37" w14:textId="77777777" w:rsidR="003539E1" w:rsidRDefault="003539E1" w:rsidP="00585DDF">
            <w:r>
              <w:rPr>
                <w:sz w:val="16"/>
                <w:szCs w:val="16"/>
              </w:rPr>
              <w:t>4236</w:t>
            </w:r>
          </w:p>
        </w:tc>
        <w:tc>
          <w:tcPr>
            <w:tcW w:w="517" w:type="dxa"/>
          </w:tcPr>
          <w:p w14:paraId="3B98F74F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5472BA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C25264" w14:textId="77777777" w:rsidR="003539E1" w:rsidRDefault="003539E1" w:rsidP="00585DDF">
            <w:r>
              <w:rPr>
                <w:sz w:val="16"/>
                <w:szCs w:val="16"/>
              </w:rPr>
              <w:t>Correction to eDRX test case 11.7.2</w:t>
            </w:r>
          </w:p>
        </w:tc>
        <w:tc>
          <w:tcPr>
            <w:tcW w:w="517" w:type="dxa"/>
          </w:tcPr>
          <w:p w14:paraId="59DF93E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38F880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1A2379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3A9343" w14:textId="77777777" w:rsidR="003539E1" w:rsidRDefault="003539E1" w:rsidP="00585DDF">
            <w:r>
              <w:rPr>
                <w:sz w:val="16"/>
                <w:szCs w:val="16"/>
              </w:rPr>
              <w:t>R5-240473</w:t>
            </w:r>
          </w:p>
        </w:tc>
        <w:tc>
          <w:tcPr>
            <w:tcW w:w="1597" w:type="dxa"/>
          </w:tcPr>
          <w:p w14:paraId="5D304628" w14:textId="77777777" w:rsidR="003539E1" w:rsidRDefault="003539E1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20005E0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924D35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CBA5EA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040E154" w14:textId="77777777" w:rsidTr="00585DDF">
        <w:tc>
          <w:tcPr>
            <w:tcW w:w="879" w:type="dxa"/>
          </w:tcPr>
          <w:p w14:paraId="6EC7D3DB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177565" w14:textId="77777777" w:rsidR="003539E1" w:rsidRDefault="003539E1" w:rsidP="00585DDF">
            <w:r>
              <w:rPr>
                <w:sz w:val="16"/>
                <w:szCs w:val="16"/>
              </w:rPr>
              <w:t>4239</w:t>
            </w:r>
          </w:p>
        </w:tc>
        <w:tc>
          <w:tcPr>
            <w:tcW w:w="517" w:type="dxa"/>
          </w:tcPr>
          <w:p w14:paraId="35FF487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C77A5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D6C112" w14:textId="77777777" w:rsidR="003539E1" w:rsidRDefault="003539E1" w:rsidP="00585DDF">
            <w:r>
              <w:rPr>
                <w:sz w:val="16"/>
                <w:szCs w:val="16"/>
              </w:rPr>
              <w:t>Correction to NR5GC eDRX testcase 11.7.3</w:t>
            </w:r>
          </w:p>
        </w:tc>
        <w:tc>
          <w:tcPr>
            <w:tcW w:w="517" w:type="dxa"/>
          </w:tcPr>
          <w:p w14:paraId="39B997F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08DDEA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F36306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EBA374" w14:textId="77777777" w:rsidR="003539E1" w:rsidRDefault="003539E1" w:rsidP="00585DDF">
            <w:r>
              <w:rPr>
                <w:sz w:val="16"/>
                <w:szCs w:val="16"/>
              </w:rPr>
              <w:t>R5-240511</w:t>
            </w:r>
          </w:p>
        </w:tc>
        <w:tc>
          <w:tcPr>
            <w:tcW w:w="1597" w:type="dxa"/>
          </w:tcPr>
          <w:p w14:paraId="66EA7048" w14:textId="77777777" w:rsidR="003539E1" w:rsidRDefault="003539E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AE25D8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92A3EE2" w14:textId="77777777" w:rsidR="003539E1" w:rsidRDefault="003539E1" w:rsidP="00585DDF">
            <w:r>
              <w:rPr>
                <w:sz w:val="16"/>
                <w:szCs w:val="16"/>
              </w:rPr>
              <w:t>11.7.3</w:t>
            </w:r>
          </w:p>
        </w:tc>
        <w:tc>
          <w:tcPr>
            <w:tcW w:w="998" w:type="dxa"/>
          </w:tcPr>
          <w:p w14:paraId="14BB4B3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3C782A7F" w14:textId="77777777" w:rsidTr="00585DDF">
        <w:tc>
          <w:tcPr>
            <w:tcW w:w="879" w:type="dxa"/>
          </w:tcPr>
          <w:p w14:paraId="041152BF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7A02D59" w14:textId="77777777" w:rsidR="003539E1" w:rsidRDefault="003539E1" w:rsidP="00585DDF">
            <w:r>
              <w:rPr>
                <w:sz w:val="16"/>
                <w:szCs w:val="16"/>
              </w:rPr>
              <w:t>4270</w:t>
            </w:r>
          </w:p>
        </w:tc>
        <w:tc>
          <w:tcPr>
            <w:tcW w:w="517" w:type="dxa"/>
          </w:tcPr>
          <w:p w14:paraId="46F87F8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405F57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966087" w14:textId="77777777" w:rsidR="003539E1" w:rsidRDefault="003539E1" w:rsidP="00585DDF">
            <w:r>
              <w:rPr>
                <w:sz w:val="16"/>
                <w:szCs w:val="16"/>
              </w:rPr>
              <w:t>Corrections to NR eDRX test case 11.7.1</w:t>
            </w:r>
          </w:p>
        </w:tc>
        <w:tc>
          <w:tcPr>
            <w:tcW w:w="517" w:type="dxa"/>
          </w:tcPr>
          <w:p w14:paraId="5A01DF4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E07906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28F8BD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F3599E" w14:textId="77777777" w:rsidR="003539E1" w:rsidRDefault="003539E1" w:rsidP="00585DDF">
            <w:r>
              <w:rPr>
                <w:sz w:val="16"/>
                <w:szCs w:val="16"/>
              </w:rPr>
              <w:t>R5-240657</w:t>
            </w:r>
          </w:p>
        </w:tc>
        <w:tc>
          <w:tcPr>
            <w:tcW w:w="1597" w:type="dxa"/>
          </w:tcPr>
          <w:p w14:paraId="2DC1DEF0" w14:textId="77777777" w:rsidR="003539E1" w:rsidRDefault="003539E1" w:rsidP="00585DDF">
            <w:r>
              <w:rPr>
                <w:sz w:val="16"/>
                <w:szCs w:val="16"/>
              </w:rPr>
              <w:t>Qualcomm CDMA Technologies, ANRITSU LTD, Keysight Technologies</w:t>
            </w:r>
          </w:p>
        </w:tc>
        <w:tc>
          <w:tcPr>
            <w:tcW w:w="1122" w:type="dxa"/>
          </w:tcPr>
          <w:p w14:paraId="0192742F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A7FDE20" w14:textId="77777777" w:rsidR="003539E1" w:rsidRDefault="003539E1" w:rsidP="00585DDF">
            <w:r>
              <w:rPr>
                <w:sz w:val="16"/>
                <w:szCs w:val="16"/>
              </w:rPr>
              <w:t>11.7.1</w:t>
            </w:r>
          </w:p>
        </w:tc>
        <w:tc>
          <w:tcPr>
            <w:tcW w:w="998" w:type="dxa"/>
          </w:tcPr>
          <w:p w14:paraId="46797487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13ECFB3C" w14:textId="77777777" w:rsidTr="00585DDF">
        <w:tc>
          <w:tcPr>
            <w:tcW w:w="879" w:type="dxa"/>
          </w:tcPr>
          <w:p w14:paraId="6903209A" w14:textId="77777777" w:rsidR="003539E1" w:rsidRDefault="003539E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06A550" w14:textId="77777777" w:rsidR="003539E1" w:rsidRDefault="003539E1" w:rsidP="00585DDF">
            <w:r>
              <w:rPr>
                <w:sz w:val="16"/>
                <w:szCs w:val="16"/>
              </w:rPr>
              <w:t>4307</w:t>
            </w:r>
          </w:p>
        </w:tc>
        <w:tc>
          <w:tcPr>
            <w:tcW w:w="517" w:type="dxa"/>
          </w:tcPr>
          <w:p w14:paraId="7200C11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C265C" w14:textId="77777777" w:rsidR="003539E1" w:rsidRDefault="003539E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586845" w14:textId="77777777" w:rsidR="003539E1" w:rsidRDefault="003539E1" w:rsidP="00585DDF">
            <w:r>
              <w:rPr>
                <w:sz w:val="16"/>
                <w:szCs w:val="16"/>
              </w:rPr>
              <w:t>Correction to eDRX test case 11.7.3</w:t>
            </w:r>
          </w:p>
        </w:tc>
        <w:tc>
          <w:tcPr>
            <w:tcW w:w="517" w:type="dxa"/>
          </w:tcPr>
          <w:p w14:paraId="17A4F889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DF4E9A" w14:textId="77777777" w:rsidR="003539E1" w:rsidRDefault="003539E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7D7319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95C71F" w14:textId="77777777" w:rsidR="003539E1" w:rsidRDefault="003539E1" w:rsidP="00585DDF">
            <w:r>
              <w:rPr>
                <w:sz w:val="16"/>
                <w:szCs w:val="16"/>
              </w:rPr>
              <w:t>R5-241377</w:t>
            </w:r>
          </w:p>
        </w:tc>
        <w:tc>
          <w:tcPr>
            <w:tcW w:w="1597" w:type="dxa"/>
          </w:tcPr>
          <w:p w14:paraId="7E04A741" w14:textId="77777777" w:rsidR="003539E1" w:rsidRDefault="003539E1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13917542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E4C163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CAFB1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</w:tbl>
    <w:p w14:paraId="056EEFC9" w14:textId="77777777" w:rsidR="003539E1" w:rsidRDefault="003539E1" w:rsidP="003539E1"/>
    <w:p w14:paraId="0BF1B456" w14:textId="77777777" w:rsidR="003539E1" w:rsidRDefault="003539E1" w:rsidP="003539E1"/>
    <w:p w14:paraId="3B7A1D76" w14:textId="77777777" w:rsidR="003539E1" w:rsidRPr="00917427" w:rsidRDefault="003539E1" w:rsidP="003539E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RP-240188</w:t>
      </w:r>
      <w:r>
        <w:rPr>
          <w:b/>
          <w:i/>
          <w:noProof/>
          <w:sz w:val="28"/>
        </w:rPr>
        <w:fldChar w:fldCharType="end"/>
      </w:r>
    </w:p>
    <w:p w14:paraId="56C8FFB9" w14:textId="77777777" w:rsidR="003539E1" w:rsidRPr="00784730" w:rsidRDefault="003539E1" w:rsidP="003539E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8073D76" w14:textId="77777777" w:rsidR="003539E1" w:rsidRPr="00050554" w:rsidRDefault="003539E1" w:rsidP="003539E1">
      <w:pPr>
        <w:rPr>
          <w:rFonts w:ascii="Arial" w:hAnsi="Arial" w:cs="Arial"/>
          <w:b/>
          <w:bCs/>
          <w:lang w:val="en-US"/>
        </w:rPr>
      </w:pPr>
    </w:p>
    <w:p w14:paraId="48CDCF3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A93CB8D" w14:textId="77777777" w:rsidR="003539E1" w:rsidRPr="00E145B1" w:rsidRDefault="003539E1" w:rsidP="003539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2)</w:t>
      </w:r>
      <w:r>
        <w:rPr>
          <w:rFonts w:ascii="Arial" w:hAnsi="Arial" w:cs="Arial"/>
          <w:b/>
          <w:bCs/>
        </w:rPr>
        <w:fldChar w:fldCharType="end"/>
      </w:r>
    </w:p>
    <w:p w14:paraId="32F48DC8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6AEFF5EA" w14:textId="77777777" w:rsidR="003539E1" w:rsidRDefault="003539E1" w:rsidP="003539E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2B9FE0F" w14:textId="77777777" w:rsidR="003539E1" w:rsidRDefault="003539E1" w:rsidP="003539E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454363B" w14:textId="77777777" w:rsidR="003539E1" w:rsidRPr="004E535C" w:rsidRDefault="003539E1" w:rsidP="003539E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539E1" w:rsidRPr="004E535C" w14:paraId="7314D32C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B1326D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E853E5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E738EE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7FD9E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D762C9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F59A2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26A70C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E3670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F35D91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59531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9D5D49A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B49EEB7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57A2FF" w14:textId="77777777" w:rsidR="003539E1" w:rsidRPr="00BF1EB6" w:rsidRDefault="003539E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539E1" w14:paraId="37EAA869" w14:textId="77777777" w:rsidTr="00585DDF">
        <w:tc>
          <w:tcPr>
            <w:tcW w:w="879" w:type="dxa"/>
          </w:tcPr>
          <w:p w14:paraId="00F62437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D814BD" w14:textId="77777777" w:rsidR="003539E1" w:rsidRDefault="003539E1" w:rsidP="00585DDF">
            <w:r>
              <w:rPr>
                <w:sz w:val="16"/>
                <w:szCs w:val="16"/>
              </w:rPr>
              <w:t>2893</w:t>
            </w:r>
          </w:p>
        </w:tc>
        <w:tc>
          <w:tcPr>
            <w:tcW w:w="517" w:type="dxa"/>
          </w:tcPr>
          <w:p w14:paraId="65A090C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DFA3F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25456" w14:textId="77777777" w:rsidR="003539E1" w:rsidRDefault="003539E1" w:rsidP="00585DDF">
            <w:r>
              <w:rPr>
                <w:sz w:val="16"/>
                <w:szCs w:val="16"/>
              </w:rPr>
              <w:t>Resubmission of Annex B Corrections to BWP RMCs and configurations for RedCap RRM TCs</w:t>
            </w:r>
          </w:p>
        </w:tc>
        <w:tc>
          <w:tcPr>
            <w:tcW w:w="517" w:type="dxa"/>
          </w:tcPr>
          <w:p w14:paraId="478A28A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467E7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6E4F0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D9C6E9" w14:textId="77777777" w:rsidR="003539E1" w:rsidRDefault="003539E1" w:rsidP="00585DDF">
            <w:r>
              <w:rPr>
                <w:sz w:val="16"/>
                <w:szCs w:val="16"/>
              </w:rPr>
              <w:t>R5-240449</w:t>
            </w:r>
          </w:p>
        </w:tc>
        <w:tc>
          <w:tcPr>
            <w:tcW w:w="1597" w:type="dxa"/>
          </w:tcPr>
          <w:p w14:paraId="5CB0A18C" w14:textId="77777777" w:rsidR="003539E1" w:rsidRDefault="003539E1" w:rsidP="00585DDF">
            <w:r>
              <w:rPr>
                <w:sz w:val="16"/>
                <w:szCs w:val="16"/>
              </w:rPr>
              <w:t>ETSI MCC (  Huawei, HiSilicon, Starpoint)</w:t>
            </w:r>
          </w:p>
        </w:tc>
        <w:tc>
          <w:tcPr>
            <w:tcW w:w="1122" w:type="dxa"/>
          </w:tcPr>
          <w:p w14:paraId="7F326DF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CB0C0F1" w14:textId="77777777" w:rsidR="003539E1" w:rsidRDefault="003539E1" w:rsidP="00585DDF">
            <w:r>
              <w:rPr>
                <w:sz w:val="16"/>
                <w:szCs w:val="16"/>
              </w:rPr>
              <w:t>A.8A.1, A.8A.2</w:t>
            </w:r>
          </w:p>
        </w:tc>
        <w:tc>
          <w:tcPr>
            <w:tcW w:w="998" w:type="dxa"/>
          </w:tcPr>
          <w:p w14:paraId="33E6CA46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539E1" w14:paraId="78228549" w14:textId="77777777" w:rsidTr="00585DDF">
        <w:tc>
          <w:tcPr>
            <w:tcW w:w="879" w:type="dxa"/>
          </w:tcPr>
          <w:p w14:paraId="404B9AD6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7FE3A7" w14:textId="77777777" w:rsidR="003539E1" w:rsidRDefault="003539E1" w:rsidP="00585DDF">
            <w:r>
              <w:rPr>
                <w:sz w:val="16"/>
                <w:szCs w:val="16"/>
              </w:rPr>
              <w:t>2901</w:t>
            </w:r>
          </w:p>
        </w:tc>
        <w:tc>
          <w:tcPr>
            <w:tcW w:w="517" w:type="dxa"/>
          </w:tcPr>
          <w:p w14:paraId="584D445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43090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BD57EF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17.5.3.1.1</w:t>
            </w:r>
          </w:p>
        </w:tc>
        <w:tc>
          <w:tcPr>
            <w:tcW w:w="517" w:type="dxa"/>
          </w:tcPr>
          <w:p w14:paraId="67E34D3B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16AF5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52884E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440C67" w14:textId="77777777" w:rsidR="003539E1" w:rsidRDefault="003539E1" w:rsidP="00585DDF">
            <w:r>
              <w:rPr>
                <w:sz w:val="16"/>
                <w:szCs w:val="16"/>
              </w:rPr>
              <w:t>R5-240681</w:t>
            </w:r>
          </w:p>
        </w:tc>
        <w:tc>
          <w:tcPr>
            <w:tcW w:w="1597" w:type="dxa"/>
          </w:tcPr>
          <w:p w14:paraId="799C8CD4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D390D0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0672F57" w14:textId="77777777" w:rsidR="003539E1" w:rsidRDefault="003539E1" w:rsidP="00585DDF">
            <w:r>
              <w:rPr>
                <w:sz w:val="16"/>
                <w:szCs w:val="16"/>
              </w:rPr>
              <w:t>17.5.3.1.0 (new), 17.5.3.1.1 (new)</w:t>
            </w:r>
          </w:p>
        </w:tc>
        <w:tc>
          <w:tcPr>
            <w:tcW w:w="998" w:type="dxa"/>
          </w:tcPr>
          <w:p w14:paraId="318FE3CA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B9CB9A3" w14:textId="77777777" w:rsidTr="00585DDF">
        <w:tc>
          <w:tcPr>
            <w:tcW w:w="879" w:type="dxa"/>
          </w:tcPr>
          <w:p w14:paraId="5F60379B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9421957" w14:textId="77777777" w:rsidR="003539E1" w:rsidRDefault="003539E1" w:rsidP="00585DDF">
            <w:r>
              <w:rPr>
                <w:sz w:val="16"/>
                <w:szCs w:val="16"/>
              </w:rPr>
              <w:t>2902</w:t>
            </w:r>
          </w:p>
        </w:tc>
        <w:tc>
          <w:tcPr>
            <w:tcW w:w="517" w:type="dxa"/>
          </w:tcPr>
          <w:p w14:paraId="47D2E4E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A3C0D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29D2EC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17.5.3.2.1</w:t>
            </w:r>
          </w:p>
        </w:tc>
        <w:tc>
          <w:tcPr>
            <w:tcW w:w="517" w:type="dxa"/>
          </w:tcPr>
          <w:p w14:paraId="508D60E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CB79F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12B413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931159" w14:textId="77777777" w:rsidR="003539E1" w:rsidRDefault="003539E1" w:rsidP="00585DDF">
            <w:r>
              <w:rPr>
                <w:sz w:val="16"/>
                <w:szCs w:val="16"/>
              </w:rPr>
              <w:t>R5-240682</w:t>
            </w:r>
          </w:p>
        </w:tc>
        <w:tc>
          <w:tcPr>
            <w:tcW w:w="1597" w:type="dxa"/>
          </w:tcPr>
          <w:p w14:paraId="500D5202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0FE5E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EF48EB6" w14:textId="77777777" w:rsidR="003539E1" w:rsidRDefault="003539E1" w:rsidP="00585DDF">
            <w:r>
              <w:rPr>
                <w:sz w:val="16"/>
                <w:szCs w:val="16"/>
              </w:rPr>
              <w:t>17.5.3.2.0 (new), 17.5.3.2.1 (new)</w:t>
            </w:r>
          </w:p>
        </w:tc>
        <w:tc>
          <w:tcPr>
            <w:tcW w:w="998" w:type="dxa"/>
          </w:tcPr>
          <w:p w14:paraId="4713BF3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78405316" w14:textId="77777777" w:rsidTr="00585DDF">
        <w:tc>
          <w:tcPr>
            <w:tcW w:w="879" w:type="dxa"/>
          </w:tcPr>
          <w:p w14:paraId="268A95AE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9D0A88" w14:textId="77777777" w:rsidR="003539E1" w:rsidRDefault="003539E1" w:rsidP="00585DDF">
            <w:r>
              <w:rPr>
                <w:sz w:val="16"/>
                <w:szCs w:val="16"/>
              </w:rPr>
              <w:t>2903</w:t>
            </w:r>
          </w:p>
        </w:tc>
        <w:tc>
          <w:tcPr>
            <w:tcW w:w="517" w:type="dxa"/>
          </w:tcPr>
          <w:p w14:paraId="7CA9C07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49BD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ECF07A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17.5.5.1.1</w:t>
            </w:r>
          </w:p>
        </w:tc>
        <w:tc>
          <w:tcPr>
            <w:tcW w:w="517" w:type="dxa"/>
          </w:tcPr>
          <w:p w14:paraId="56D237B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B00E3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21E67A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7BBF1E" w14:textId="77777777" w:rsidR="003539E1" w:rsidRDefault="003539E1" w:rsidP="00585DDF">
            <w:r>
              <w:rPr>
                <w:sz w:val="16"/>
                <w:szCs w:val="16"/>
              </w:rPr>
              <w:t>R5-240683</w:t>
            </w:r>
          </w:p>
        </w:tc>
        <w:tc>
          <w:tcPr>
            <w:tcW w:w="1597" w:type="dxa"/>
          </w:tcPr>
          <w:p w14:paraId="6D5FE45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2C80D5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FB38DF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59A5F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A6CB8E4" w14:textId="77777777" w:rsidTr="00585DDF">
        <w:tc>
          <w:tcPr>
            <w:tcW w:w="879" w:type="dxa"/>
          </w:tcPr>
          <w:p w14:paraId="56C05DD7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CDCDBD8" w14:textId="77777777" w:rsidR="003539E1" w:rsidRDefault="003539E1" w:rsidP="00585DDF">
            <w:r>
              <w:rPr>
                <w:sz w:val="16"/>
                <w:szCs w:val="16"/>
              </w:rPr>
              <w:t>2904</w:t>
            </w:r>
          </w:p>
        </w:tc>
        <w:tc>
          <w:tcPr>
            <w:tcW w:w="517" w:type="dxa"/>
          </w:tcPr>
          <w:p w14:paraId="2FEAC609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BC159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9454C3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17.5.5.2.1</w:t>
            </w:r>
          </w:p>
        </w:tc>
        <w:tc>
          <w:tcPr>
            <w:tcW w:w="517" w:type="dxa"/>
          </w:tcPr>
          <w:p w14:paraId="738484B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381EC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FC0BE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60AC13" w14:textId="77777777" w:rsidR="003539E1" w:rsidRDefault="003539E1" w:rsidP="00585DDF">
            <w:r>
              <w:rPr>
                <w:sz w:val="16"/>
                <w:szCs w:val="16"/>
              </w:rPr>
              <w:t>R5-240684</w:t>
            </w:r>
          </w:p>
        </w:tc>
        <w:tc>
          <w:tcPr>
            <w:tcW w:w="1597" w:type="dxa"/>
          </w:tcPr>
          <w:p w14:paraId="6AB63FF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CC1230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86988C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B10DD7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3B1158F" w14:textId="77777777" w:rsidTr="00585DDF">
        <w:tc>
          <w:tcPr>
            <w:tcW w:w="879" w:type="dxa"/>
          </w:tcPr>
          <w:p w14:paraId="07FDB6C2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B58DF3C" w14:textId="77777777" w:rsidR="003539E1" w:rsidRDefault="003539E1" w:rsidP="00585DDF">
            <w:r>
              <w:rPr>
                <w:sz w:val="16"/>
                <w:szCs w:val="16"/>
              </w:rPr>
              <w:t>2905</w:t>
            </w:r>
          </w:p>
        </w:tc>
        <w:tc>
          <w:tcPr>
            <w:tcW w:w="517" w:type="dxa"/>
          </w:tcPr>
          <w:p w14:paraId="0B78C17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A29C5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549298" w14:textId="77777777" w:rsidR="003539E1" w:rsidRDefault="003539E1" w:rsidP="00585DDF">
            <w:r>
              <w:rPr>
                <w:sz w:val="16"/>
                <w:szCs w:val="16"/>
              </w:rPr>
              <w:t>Addition of RedCap RRM test case 17.5.6.1</w:t>
            </w:r>
          </w:p>
        </w:tc>
        <w:tc>
          <w:tcPr>
            <w:tcW w:w="517" w:type="dxa"/>
          </w:tcPr>
          <w:p w14:paraId="7E8894A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BBB6C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60416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BA7E22" w14:textId="77777777" w:rsidR="003539E1" w:rsidRDefault="003539E1" w:rsidP="00585DDF">
            <w:r>
              <w:rPr>
                <w:sz w:val="16"/>
                <w:szCs w:val="16"/>
              </w:rPr>
              <w:t>R5-240685</w:t>
            </w:r>
          </w:p>
        </w:tc>
        <w:tc>
          <w:tcPr>
            <w:tcW w:w="1597" w:type="dxa"/>
          </w:tcPr>
          <w:p w14:paraId="6C85DD8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8F8124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5A35D8" w14:textId="77777777" w:rsidR="003539E1" w:rsidRDefault="003539E1" w:rsidP="00585DDF">
            <w:r>
              <w:rPr>
                <w:sz w:val="16"/>
                <w:szCs w:val="16"/>
              </w:rPr>
              <w:t>17.5.6.0 (new), 17.5.6.1 (new)</w:t>
            </w:r>
          </w:p>
        </w:tc>
        <w:tc>
          <w:tcPr>
            <w:tcW w:w="998" w:type="dxa"/>
          </w:tcPr>
          <w:p w14:paraId="61D06B4B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F13265A" w14:textId="77777777" w:rsidTr="00585DDF">
        <w:tc>
          <w:tcPr>
            <w:tcW w:w="879" w:type="dxa"/>
          </w:tcPr>
          <w:p w14:paraId="0B94C55A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63BC39" w14:textId="77777777" w:rsidR="003539E1" w:rsidRDefault="003539E1" w:rsidP="00585DDF">
            <w:r>
              <w:rPr>
                <w:sz w:val="16"/>
                <w:szCs w:val="16"/>
              </w:rPr>
              <w:t>2906</w:t>
            </w:r>
          </w:p>
        </w:tc>
        <w:tc>
          <w:tcPr>
            <w:tcW w:w="517" w:type="dxa"/>
          </w:tcPr>
          <w:p w14:paraId="3E38CF3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167A4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1B414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17.7.1.1</w:t>
            </w:r>
          </w:p>
        </w:tc>
        <w:tc>
          <w:tcPr>
            <w:tcW w:w="517" w:type="dxa"/>
          </w:tcPr>
          <w:p w14:paraId="2F86314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CDAE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071B5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BB10517" w14:textId="77777777" w:rsidR="003539E1" w:rsidRDefault="003539E1" w:rsidP="00585DDF">
            <w:r>
              <w:rPr>
                <w:sz w:val="16"/>
                <w:szCs w:val="16"/>
              </w:rPr>
              <w:t>R5-240686</w:t>
            </w:r>
          </w:p>
        </w:tc>
        <w:tc>
          <w:tcPr>
            <w:tcW w:w="1597" w:type="dxa"/>
          </w:tcPr>
          <w:p w14:paraId="111D227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5BF0FC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DCD577B" w14:textId="77777777" w:rsidR="003539E1" w:rsidRDefault="003539E1" w:rsidP="00585DDF">
            <w:r>
              <w:rPr>
                <w:sz w:val="16"/>
                <w:szCs w:val="16"/>
              </w:rPr>
              <w:t>17.7.1.0 (new), 17.7.1.1 (new)</w:t>
            </w:r>
          </w:p>
        </w:tc>
        <w:tc>
          <w:tcPr>
            <w:tcW w:w="998" w:type="dxa"/>
          </w:tcPr>
          <w:p w14:paraId="39A1CBC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1FB3FFE0" w14:textId="77777777" w:rsidTr="00585DDF">
        <w:tc>
          <w:tcPr>
            <w:tcW w:w="879" w:type="dxa"/>
          </w:tcPr>
          <w:p w14:paraId="6CB2FFBE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A0A0CF1" w14:textId="77777777" w:rsidR="003539E1" w:rsidRDefault="003539E1" w:rsidP="00585DDF">
            <w:r>
              <w:rPr>
                <w:sz w:val="16"/>
                <w:szCs w:val="16"/>
              </w:rPr>
              <w:t>2907</w:t>
            </w:r>
          </w:p>
        </w:tc>
        <w:tc>
          <w:tcPr>
            <w:tcW w:w="517" w:type="dxa"/>
          </w:tcPr>
          <w:p w14:paraId="5E9F4933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C8069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B19942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17.7.1.2</w:t>
            </w:r>
          </w:p>
        </w:tc>
        <w:tc>
          <w:tcPr>
            <w:tcW w:w="517" w:type="dxa"/>
          </w:tcPr>
          <w:p w14:paraId="535160F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23527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BE0D4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115827" w14:textId="77777777" w:rsidR="003539E1" w:rsidRDefault="003539E1" w:rsidP="00585DDF">
            <w:r>
              <w:rPr>
                <w:sz w:val="16"/>
                <w:szCs w:val="16"/>
              </w:rPr>
              <w:t>R5-240687</w:t>
            </w:r>
          </w:p>
        </w:tc>
        <w:tc>
          <w:tcPr>
            <w:tcW w:w="1597" w:type="dxa"/>
          </w:tcPr>
          <w:p w14:paraId="1D6FC2D0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9155B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9932BFE" w14:textId="77777777" w:rsidR="003539E1" w:rsidRDefault="003539E1" w:rsidP="00585DDF">
            <w:r>
              <w:rPr>
                <w:sz w:val="16"/>
                <w:szCs w:val="16"/>
              </w:rPr>
              <w:t>17.7.1.2 (new)</w:t>
            </w:r>
          </w:p>
        </w:tc>
        <w:tc>
          <w:tcPr>
            <w:tcW w:w="998" w:type="dxa"/>
          </w:tcPr>
          <w:p w14:paraId="7E0BA48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D8F1C3F" w14:textId="77777777" w:rsidTr="00585DDF">
        <w:tc>
          <w:tcPr>
            <w:tcW w:w="879" w:type="dxa"/>
          </w:tcPr>
          <w:p w14:paraId="576C01A0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5873B61" w14:textId="77777777" w:rsidR="003539E1" w:rsidRDefault="003539E1" w:rsidP="00585DDF">
            <w:r>
              <w:rPr>
                <w:sz w:val="16"/>
                <w:szCs w:val="16"/>
              </w:rPr>
              <w:t>2908</w:t>
            </w:r>
          </w:p>
        </w:tc>
        <w:tc>
          <w:tcPr>
            <w:tcW w:w="517" w:type="dxa"/>
          </w:tcPr>
          <w:p w14:paraId="0FFDD36E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A4D89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16B49C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17.7.2.1</w:t>
            </w:r>
          </w:p>
        </w:tc>
        <w:tc>
          <w:tcPr>
            <w:tcW w:w="517" w:type="dxa"/>
          </w:tcPr>
          <w:p w14:paraId="441B99A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201A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66D5D7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264EFB" w14:textId="77777777" w:rsidR="003539E1" w:rsidRDefault="003539E1" w:rsidP="00585DDF">
            <w:r>
              <w:rPr>
                <w:sz w:val="16"/>
                <w:szCs w:val="16"/>
              </w:rPr>
              <w:t>R5-240688</w:t>
            </w:r>
          </w:p>
        </w:tc>
        <w:tc>
          <w:tcPr>
            <w:tcW w:w="1597" w:type="dxa"/>
          </w:tcPr>
          <w:p w14:paraId="02B0BDAB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68EB5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11A2900" w14:textId="77777777" w:rsidR="003539E1" w:rsidRDefault="003539E1" w:rsidP="00585DDF">
            <w:r>
              <w:rPr>
                <w:sz w:val="16"/>
                <w:szCs w:val="16"/>
              </w:rPr>
              <w:t>17.7.2.0 (new), 17.7.2.1 (new)</w:t>
            </w:r>
          </w:p>
        </w:tc>
        <w:tc>
          <w:tcPr>
            <w:tcW w:w="998" w:type="dxa"/>
          </w:tcPr>
          <w:p w14:paraId="23A3CA28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74B582A" w14:textId="77777777" w:rsidTr="00585DDF">
        <w:tc>
          <w:tcPr>
            <w:tcW w:w="879" w:type="dxa"/>
          </w:tcPr>
          <w:p w14:paraId="563B942C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B03C6B" w14:textId="77777777" w:rsidR="003539E1" w:rsidRDefault="003539E1" w:rsidP="00585DDF">
            <w:r>
              <w:rPr>
                <w:sz w:val="16"/>
                <w:szCs w:val="16"/>
              </w:rPr>
              <w:t>2909</w:t>
            </w:r>
          </w:p>
        </w:tc>
        <w:tc>
          <w:tcPr>
            <w:tcW w:w="517" w:type="dxa"/>
          </w:tcPr>
          <w:p w14:paraId="720AA5F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CFCEC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CFB2A4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17.7.2.2</w:t>
            </w:r>
          </w:p>
        </w:tc>
        <w:tc>
          <w:tcPr>
            <w:tcW w:w="517" w:type="dxa"/>
          </w:tcPr>
          <w:p w14:paraId="6F050D4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DC270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D117B9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87DD31" w14:textId="77777777" w:rsidR="003539E1" w:rsidRDefault="003539E1" w:rsidP="00585DDF">
            <w:r>
              <w:rPr>
                <w:sz w:val="16"/>
                <w:szCs w:val="16"/>
              </w:rPr>
              <w:t>R5-240689</w:t>
            </w:r>
          </w:p>
        </w:tc>
        <w:tc>
          <w:tcPr>
            <w:tcW w:w="1597" w:type="dxa"/>
          </w:tcPr>
          <w:p w14:paraId="6A3D512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5E3EE5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39FC437" w14:textId="77777777" w:rsidR="003539E1" w:rsidRDefault="003539E1" w:rsidP="00585DDF">
            <w:r>
              <w:rPr>
                <w:sz w:val="16"/>
                <w:szCs w:val="16"/>
              </w:rPr>
              <w:t>17.7.2.2 (new)</w:t>
            </w:r>
          </w:p>
        </w:tc>
        <w:tc>
          <w:tcPr>
            <w:tcW w:w="998" w:type="dxa"/>
          </w:tcPr>
          <w:p w14:paraId="13373079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0906E48" w14:textId="77777777" w:rsidTr="00585DDF">
        <w:tc>
          <w:tcPr>
            <w:tcW w:w="879" w:type="dxa"/>
          </w:tcPr>
          <w:p w14:paraId="308224AA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C56CB2" w14:textId="77777777" w:rsidR="003539E1" w:rsidRDefault="003539E1" w:rsidP="00585DDF">
            <w:r>
              <w:rPr>
                <w:sz w:val="16"/>
                <w:szCs w:val="16"/>
              </w:rPr>
              <w:t>2910</w:t>
            </w:r>
          </w:p>
        </w:tc>
        <w:tc>
          <w:tcPr>
            <w:tcW w:w="517" w:type="dxa"/>
          </w:tcPr>
          <w:p w14:paraId="2FE7A176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29F99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581761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17.7.3.1</w:t>
            </w:r>
          </w:p>
        </w:tc>
        <w:tc>
          <w:tcPr>
            <w:tcW w:w="517" w:type="dxa"/>
          </w:tcPr>
          <w:p w14:paraId="0385A6B4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58FF4A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4680B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C3D2B9" w14:textId="77777777" w:rsidR="003539E1" w:rsidRDefault="003539E1" w:rsidP="00585DDF">
            <w:r>
              <w:rPr>
                <w:sz w:val="16"/>
                <w:szCs w:val="16"/>
              </w:rPr>
              <w:t>R5-240690</w:t>
            </w:r>
          </w:p>
        </w:tc>
        <w:tc>
          <w:tcPr>
            <w:tcW w:w="1597" w:type="dxa"/>
          </w:tcPr>
          <w:p w14:paraId="68780DE6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BA12C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D6F87E1" w14:textId="77777777" w:rsidR="003539E1" w:rsidRDefault="003539E1" w:rsidP="00585DDF">
            <w:r>
              <w:rPr>
                <w:sz w:val="16"/>
                <w:szCs w:val="16"/>
              </w:rPr>
              <w:t>17.7.3.0 (new), 17.7.3.1 (new)</w:t>
            </w:r>
          </w:p>
        </w:tc>
        <w:tc>
          <w:tcPr>
            <w:tcW w:w="998" w:type="dxa"/>
          </w:tcPr>
          <w:p w14:paraId="1ABC9AEE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6B710D5" w14:textId="77777777" w:rsidTr="00585DDF">
        <w:tc>
          <w:tcPr>
            <w:tcW w:w="879" w:type="dxa"/>
          </w:tcPr>
          <w:p w14:paraId="4FE3A77B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9D0607" w14:textId="77777777" w:rsidR="003539E1" w:rsidRDefault="003539E1" w:rsidP="00585DDF">
            <w:r>
              <w:rPr>
                <w:sz w:val="16"/>
                <w:szCs w:val="16"/>
              </w:rPr>
              <w:t>2911</w:t>
            </w:r>
          </w:p>
        </w:tc>
        <w:tc>
          <w:tcPr>
            <w:tcW w:w="517" w:type="dxa"/>
          </w:tcPr>
          <w:p w14:paraId="01FD2D6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C3DA27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94EF2D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17.7.3.2</w:t>
            </w:r>
          </w:p>
        </w:tc>
        <w:tc>
          <w:tcPr>
            <w:tcW w:w="517" w:type="dxa"/>
          </w:tcPr>
          <w:p w14:paraId="38A8562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D2674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B8EA4A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00CA8F" w14:textId="77777777" w:rsidR="003539E1" w:rsidRDefault="003539E1" w:rsidP="00585DDF">
            <w:r>
              <w:rPr>
                <w:sz w:val="16"/>
                <w:szCs w:val="16"/>
              </w:rPr>
              <w:t>R5-240691</w:t>
            </w:r>
          </w:p>
        </w:tc>
        <w:tc>
          <w:tcPr>
            <w:tcW w:w="1597" w:type="dxa"/>
          </w:tcPr>
          <w:p w14:paraId="5C67BA32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5EFFE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18B5445" w14:textId="77777777" w:rsidR="003539E1" w:rsidRDefault="003539E1" w:rsidP="00585DDF">
            <w:r>
              <w:rPr>
                <w:sz w:val="16"/>
                <w:szCs w:val="16"/>
              </w:rPr>
              <w:t>17.7.3.2 (new)</w:t>
            </w:r>
          </w:p>
        </w:tc>
        <w:tc>
          <w:tcPr>
            <w:tcW w:w="998" w:type="dxa"/>
          </w:tcPr>
          <w:p w14:paraId="392CCCBC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B3C2832" w14:textId="77777777" w:rsidTr="00585DDF">
        <w:tc>
          <w:tcPr>
            <w:tcW w:w="879" w:type="dxa"/>
          </w:tcPr>
          <w:p w14:paraId="380D6843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65A49C" w14:textId="77777777" w:rsidR="003539E1" w:rsidRDefault="003539E1" w:rsidP="00585DDF">
            <w:r>
              <w:rPr>
                <w:sz w:val="16"/>
                <w:szCs w:val="16"/>
              </w:rPr>
              <w:t>2912</w:t>
            </w:r>
          </w:p>
        </w:tc>
        <w:tc>
          <w:tcPr>
            <w:tcW w:w="517" w:type="dxa"/>
          </w:tcPr>
          <w:p w14:paraId="5768DF72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50EC1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7EC3E4" w14:textId="77777777" w:rsidR="003539E1" w:rsidRDefault="003539E1" w:rsidP="00585DDF">
            <w:r>
              <w:rPr>
                <w:sz w:val="16"/>
                <w:szCs w:val="16"/>
              </w:rPr>
              <w:t>Addition of RedCap RRM test case 17.7.4.1</w:t>
            </w:r>
          </w:p>
        </w:tc>
        <w:tc>
          <w:tcPr>
            <w:tcW w:w="517" w:type="dxa"/>
          </w:tcPr>
          <w:p w14:paraId="1E2DD3E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260E3E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FD4081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A088D9" w14:textId="77777777" w:rsidR="003539E1" w:rsidRDefault="003539E1" w:rsidP="00585DDF">
            <w:r>
              <w:rPr>
                <w:sz w:val="16"/>
                <w:szCs w:val="16"/>
              </w:rPr>
              <w:t>R5-240692</w:t>
            </w:r>
          </w:p>
        </w:tc>
        <w:tc>
          <w:tcPr>
            <w:tcW w:w="1597" w:type="dxa"/>
          </w:tcPr>
          <w:p w14:paraId="58AEF3ED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D0B81E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343BC1" w14:textId="77777777" w:rsidR="003539E1" w:rsidRDefault="003539E1" w:rsidP="00585DDF">
            <w:r>
              <w:rPr>
                <w:sz w:val="16"/>
                <w:szCs w:val="16"/>
              </w:rPr>
              <w:t>17.7.4.0 (new), 17.7.4.1 (new)</w:t>
            </w:r>
          </w:p>
        </w:tc>
        <w:tc>
          <w:tcPr>
            <w:tcW w:w="998" w:type="dxa"/>
          </w:tcPr>
          <w:p w14:paraId="22E5215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55ECBD0A" w14:textId="77777777" w:rsidTr="00585DDF">
        <w:tc>
          <w:tcPr>
            <w:tcW w:w="879" w:type="dxa"/>
          </w:tcPr>
          <w:p w14:paraId="5DDEE519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B07CF3E" w14:textId="77777777" w:rsidR="003539E1" w:rsidRDefault="003539E1" w:rsidP="00585DDF">
            <w:r>
              <w:rPr>
                <w:sz w:val="16"/>
                <w:szCs w:val="16"/>
              </w:rPr>
              <w:t>2915</w:t>
            </w:r>
          </w:p>
        </w:tc>
        <w:tc>
          <w:tcPr>
            <w:tcW w:w="517" w:type="dxa"/>
          </w:tcPr>
          <w:p w14:paraId="05A64B3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A0B16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C2CB9B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16.5.2.3</w:t>
            </w:r>
          </w:p>
        </w:tc>
        <w:tc>
          <w:tcPr>
            <w:tcW w:w="517" w:type="dxa"/>
          </w:tcPr>
          <w:p w14:paraId="2E09D79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9FC2D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02CB4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3C874D" w14:textId="77777777" w:rsidR="003539E1" w:rsidRDefault="003539E1" w:rsidP="00585DDF">
            <w:r>
              <w:rPr>
                <w:sz w:val="16"/>
                <w:szCs w:val="16"/>
              </w:rPr>
              <w:t>R5-240695</w:t>
            </w:r>
          </w:p>
        </w:tc>
        <w:tc>
          <w:tcPr>
            <w:tcW w:w="1597" w:type="dxa"/>
          </w:tcPr>
          <w:p w14:paraId="391F9D91" w14:textId="77777777" w:rsidR="003539E1" w:rsidRDefault="003539E1" w:rsidP="00585DDF">
            <w:r>
              <w:rPr>
                <w:sz w:val="16"/>
                <w:szCs w:val="16"/>
              </w:rPr>
              <w:t>Huawei,HiSilicon,Starpoint</w:t>
            </w:r>
          </w:p>
        </w:tc>
        <w:tc>
          <w:tcPr>
            <w:tcW w:w="1122" w:type="dxa"/>
          </w:tcPr>
          <w:p w14:paraId="0CECA29D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D2719D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16CE15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7F40F22A" w14:textId="77777777" w:rsidTr="00585DDF">
        <w:tc>
          <w:tcPr>
            <w:tcW w:w="879" w:type="dxa"/>
          </w:tcPr>
          <w:p w14:paraId="761D186C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3EE7BC" w14:textId="77777777" w:rsidR="003539E1" w:rsidRDefault="003539E1" w:rsidP="00585DDF">
            <w:r>
              <w:rPr>
                <w:sz w:val="16"/>
                <w:szCs w:val="16"/>
              </w:rPr>
              <w:t>2916</w:t>
            </w:r>
          </w:p>
        </w:tc>
        <w:tc>
          <w:tcPr>
            <w:tcW w:w="517" w:type="dxa"/>
          </w:tcPr>
          <w:p w14:paraId="694D04E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C27B3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FEEB7E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16.5.4.1 and 16.5.4.2</w:t>
            </w:r>
          </w:p>
        </w:tc>
        <w:tc>
          <w:tcPr>
            <w:tcW w:w="517" w:type="dxa"/>
          </w:tcPr>
          <w:p w14:paraId="4B9CFED0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E85AAF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EBE5B5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D82D72" w14:textId="77777777" w:rsidR="003539E1" w:rsidRDefault="003539E1" w:rsidP="00585DDF">
            <w:r>
              <w:rPr>
                <w:sz w:val="16"/>
                <w:szCs w:val="16"/>
              </w:rPr>
              <w:t>R5-240696</w:t>
            </w:r>
          </w:p>
        </w:tc>
        <w:tc>
          <w:tcPr>
            <w:tcW w:w="1597" w:type="dxa"/>
          </w:tcPr>
          <w:p w14:paraId="505415FA" w14:textId="77777777" w:rsidR="003539E1" w:rsidRDefault="003539E1" w:rsidP="00585DDF">
            <w:r>
              <w:rPr>
                <w:sz w:val="16"/>
                <w:szCs w:val="16"/>
              </w:rPr>
              <w:t>Huawei,HiSilicon,Starpoint</w:t>
            </w:r>
          </w:p>
        </w:tc>
        <w:tc>
          <w:tcPr>
            <w:tcW w:w="1122" w:type="dxa"/>
          </w:tcPr>
          <w:p w14:paraId="44DBEE10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448B84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D234D0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AA9A47A" w14:textId="77777777" w:rsidTr="00585DDF">
        <w:tc>
          <w:tcPr>
            <w:tcW w:w="879" w:type="dxa"/>
          </w:tcPr>
          <w:p w14:paraId="799736F5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9243F07" w14:textId="77777777" w:rsidR="003539E1" w:rsidRDefault="003539E1" w:rsidP="00585DDF">
            <w:r>
              <w:rPr>
                <w:sz w:val="16"/>
                <w:szCs w:val="16"/>
              </w:rPr>
              <w:t>2917</w:t>
            </w:r>
          </w:p>
        </w:tc>
        <w:tc>
          <w:tcPr>
            <w:tcW w:w="517" w:type="dxa"/>
          </w:tcPr>
          <w:p w14:paraId="3E92CA48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704B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CFB82" w14:textId="77777777" w:rsidR="003539E1" w:rsidRDefault="003539E1" w:rsidP="00585DDF">
            <w:r>
              <w:rPr>
                <w:sz w:val="16"/>
                <w:szCs w:val="16"/>
              </w:rPr>
              <w:t>Correction to RedCap RRM test case 17.4.1.1</w:t>
            </w:r>
          </w:p>
        </w:tc>
        <w:tc>
          <w:tcPr>
            <w:tcW w:w="517" w:type="dxa"/>
          </w:tcPr>
          <w:p w14:paraId="77B97CF2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FB3E2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8B7FAF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AE348B" w14:textId="77777777" w:rsidR="003539E1" w:rsidRDefault="003539E1" w:rsidP="00585DDF">
            <w:r>
              <w:rPr>
                <w:sz w:val="16"/>
                <w:szCs w:val="16"/>
              </w:rPr>
              <w:t>R5-240697</w:t>
            </w:r>
          </w:p>
        </w:tc>
        <w:tc>
          <w:tcPr>
            <w:tcW w:w="1597" w:type="dxa"/>
          </w:tcPr>
          <w:p w14:paraId="1E22756A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FF30D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01469B" w14:textId="77777777" w:rsidR="003539E1" w:rsidRDefault="003539E1" w:rsidP="00585DDF">
            <w:r>
              <w:rPr>
                <w:sz w:val="16"/>
                <w:szCs w:val="16"/>
              </w:rPr>
              <w:t>17.4.1.1</w:t>
            </w:r>
          </w:p>
        </w:tc>
        <w:tc>
          <w:tcPr>
            <w:tcW w:w="998" w:type="dxa"/>
          </w:tcPr>
          <w:p w14:paraId="1AFE5904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4BDCADD5" w14:textId="77777777" w:rsidTr="00585DDF">
        <w:tc>
          <w:tcPr>
            <w:tcW w:w="879" w:type="dxa"/>
          </w:tcPr>
          <w:p w14:paraId="4917B4BC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7D7706" w14:textId="77777777" w:rsidR="003539E1" w:rsidRDefault="003539E1" w:rsidP="00585DDF">
            <w:r>
              <w:rPr>
                <w:sz w:val="16"/>
                <w:szCs w:val="16"/>
              </w:rPr>
              <w:t>2918</w:t>
            </w:r>
          </w:p>
        </w:tc>
        <w:tc>
          <w:tcPr>
            <w:tcW w:w="517" w:type="dxa"/>
          </w:tcPr>
          <w:p w14:paraId="414BFC25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14DE8D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AA892A" w14:textId="77777777" w:rsidR="003539E1" w:rsidRDefault="003539E1" w:rsidP="00585DDF">
            <w:r>
              <w:rPr>
                <w:sz w:val="16"/>
                <w:szCs w:val="16"/>
              </w:rPr>
              <w:t>Correction to RedCap RRM test case 17.6.4.1</w:t>
            </w:r>
          </w:p>
        </w:tc>
        <w:tc>
          <w:tcPr>
            <w:tcW w:w="517" w:type="dxa"/>
          </w:tcPr>
          <w:p w14:paraId="4B5CBDBD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7DF5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6EF03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02DE0C" w14:textId="77777777" w:rsidR="003539E1" w:rsidRDefault="003539E1" w:rsidP="00585DDF">
            <w:r>
              <w:rPr>
                <w:sz w:val="16"/>
                <w:szCs w:val="16"/>
              </w:rPr>
              <w:t>R5-240698</w:t>
            </w:r>
          </w:p>
        </w:tc>
        <w:tc>
          <w:tcPr>
            <w:tcW w:w="1597" w:type="dxa"/>
          </w:tcPr>
          <w:p w14:paraId="5D0D71A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CE5189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11AD93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D35FB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0C3AD639" w14:textId="77777777" w:rsidTr="00585DDF">
        <w:tc>
          <w:tcPr>
            <w:tcW w:w="879" w:type="dxa"/>
          </w:tcPr>
          <w:p w14:paraId="6C05A170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F0F3675" w14:textId="77777777" w:rsidR="003539E1" w:rsidRDefault="003539E1" w:rsidP="00585DDF">
            <w:r>
              <w:rPr>
                <w:sz w:val="16"/>
                <w:szCs w:val="16"/>
              </w:rPr>
              <w:t>2919</w:t>
            </w:r>
          </w:p>
        </w:tc>
        <w:tc>
          <w:tcPr>
            <w:tcW w:w="517" w:type="dxa"/>
          </w:tcPr>
          <w:p w14:paraId="75A8E83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E16B48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DD992D" w14:textId="77777777" w:rsidR="003539E1" w:rsidRDefault="003539E1" w:rsidP="00585DDF">
            <w:r>
              <w:rPr>
                <w:sz w:val="16"/>
                <w:szCs w:val="16"/>
              </w:rPr>
              <w:t>Correction to SSB time offset in NCD-SSB test cases</w:t>
            </w:r>
          </w:p>
        </w:tc>
        <w:tc>
          <w:tcPr>
            <w:tcW w:w="517" w:type="dxa"/>
          </w:tcPr>
          <w:p w14:paraId="6D4A1C1A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24F99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8828A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8BEF0C" w14:textId="77777777" w:rsidR="003539E1" w:rsidRDefault="003539E1" w:rsidP="00585DDF">
            <w:r>
              <w:rPr>
                <w:sz w:val="16"/>
                <w:szCs w:val="16"/>
              </w:rPr>
              <w:t>R5-240699</w:t>
            </w:r>
          </w:p>
        </w:tc>
        <w:tc>
          <w:tcPr>
            <w:tcW w:w="1597" w:type="dxa"/>
          </w:tcPr>
          <w:p w14:paraId="655E8689" w14:textId="77777777" w:rsidR="003539E1" w:rsidRDefault="003539E1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765C1440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81DD53" w14:textId="77777777" w:rsidR="003539E1" w:rsidRDefault="003539E1" w:rsidP="00585DDF">
            <w:r>
              <w:rPr>
                <w:sz w:val="16"/>
                <w:szCs w:val="16"/>
              </w:rPr>
              <w:t>16.3.1.3, 16.3.1.4, 16.3.1.5, 16.3.1.6, 16.6.1.1, 16.6.1.2, 16.6.1.9, 16.6.1.10, 17.3.1.2, 17.6.1.3</w:t>
            </w:r>
          </w:p>
        </w:tc>
        <w:tc>
          <w:tcPr>
            <w:tcW w:w="998" w:type="dxa"/>
          </w:tcPr>
          <w:p w14:paraId="22149F95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0DE4B51" w14:textId="77777777" w:rsidTr="00585DDF">
        <w:tc>
          <w:tcPr>
            <w:tcW w:w="879" w:type="dxa"/>
          </w:tcPr>
          <w:p w14:paraId="4838F9EF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D92CA0" w14:textId="77777777" w:rsidR="003539E1" w:rsidRDefault="003539E1" w:rsidP="00585DDF">
            <w:r>
              <w:rPr>
                <w:sz w:val="16"/>
                <w:szCs w:val="16"/>
              </w:rPr>
              <w:t>2927</w:t>
            </w:r>
          </w:p>
        </w:tc>
        <w:tc>
          <w:tcPr>
            <w:tcW w:w="517" w:type="dxa"/>
          </w:tcPr>
          <w:p w14:paraId="4291D80E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1A7A6F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D7DD00" w14:textId="77777777" w:rsidR="003539E1" w:rsidRDefault="003539E1" w:rsidP="00585DDF">
            <w:r>
              <w:rPr>
                <w:sz w:val="16"/>
                <w:szCs w:val="16"/>
              </w:rPr>
              <w:t>Correction to RedCap RRM test cases 16.3.2.2.X with TT</w:t>
            </w:r>
          </w:p>
        </w:tc>
        <w:tc>
          <w:tcPr>
            <w:tcW w:w="517" w:type="dxa"/>
          </w:tcPr>
          <w:p w14:paraId="6E461965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93413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5F847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69683F" w14:textId="77777777" w:rsidR="003539E1" w:rsidRDefault="003539E1" w:rsidP="00585DDF">
            <w:r>
              <w:rPr>
                <w:sz w:val="16"/>
                <w:szCs w:val="16"/>
              </w:rPr>
              <w:t>R5-240707</w:t>
            </w:r>
          </w:p>
        </w:tc>
        <w:tc>
          <w:tcPr>
            <w:tcW w:w="1597" w:type="dxa"/>
          </w:tcPr>
          <w:p w14:paraId="0AD140BC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AD2BE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67A6BA7" w14:textId="77777777" w:rsidR="003539E1" w:rsidRDefault="003539E1" w:rsidP="00585DDF">
            <w:r>
              <w:rPr>
                <w:sz w:val="16"/>
                <w:szCs w:val="16"/>
              </w:rPr>
              <w:t>16.3.2.2.2, 16.3.2.2.4, 16.3.2.2.6, 16.3.2.2.8</w:t>
            </w:r>
          </w:p>
        </w:tc>
        <w:tc>
          <w:tcPr>
            <w:tcW w:w="998" w:type="dxa"/>
          </w:tcPr>
          <w:p w14:paraId="6180AF9F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D4AC3F8" w14:textId="77777777" w:rsidTr="00585DDF">
        <w:tc>
          <w:tcPr>
            <w:tcW w:w="879" w:type="dxa"/>
          </w:tcPr>
          <w:p w14:paraId="0AFC3321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421E28" w14:textId="77777777" w:rsidR="003539E1" w:rsidRDefault="003539E1" w:rsidP="00585DDF">
            <w:r>
              <w:rPr>
                <w:sz w:val="16"/>
                <w:szCs w:val="16"/>
              </w:rPr>
              <w:t>2929</w:t>
            </w:r>
          </w:p>
        </w:tc>
        <w:tc>
          <w:tcPr>
            <w:tcW w:w="517" w:type="dxa"/>
          </w:tcPr>
          <w:p w14:paraId="6B8B9B9A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DD5030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5A3B58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16.6.5.4 with TT</w:t>
            </w:r>
          </w:p>
        </w:tc>
        <w:tc>
          <w:tcPr>
            <w:tcW w:w="517" w:type="dxa"/>
          </w:tcPr>
          <w:p w14:paraId="7EA38D1C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696BF9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60129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B5EA3F" w14:textId="77777777" w:rsidR="003539E1" w:rsidRDefault="003539E1" w:rsidP="00585DDF">
            <w:r>
              <w:rPr>
                <w:sz w:val="16"/>
                <w:szCs w:val="16"/>
              </w:rPr>
              <w:t>R5-240709</w:t>
            </w:r>
          </w:p>
        </w:tc>
        <w:tc>
          <w:tcPr>
            <w:tcW w:w="1597" w:type="dxa"/>
          </w:tcPr>
          <w:p w14:paraId="2BE83FFD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7EBA33B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E1CB7F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48C8C3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D1A1D17" w14:textId="77777777" w:rsidTr="00585DDF">
        <w:tc>
          <w:tcPr>
            <w:tcW w:w="879" w:type="dxa"/>
          </w:tcPr>
          <w:p w14:paraId="684CE6EB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43BFE0" w14:textId="77777777" w:rsidR="003539E1" w:rsidRDefault="003539E1" w:rsidP="00585DDF">
            <w:r>
              <w:rPr>
                <w:sz w:val="16"/>
                <w:szCs w:val="16"/>
              </w:rPr>
              <w:t>2930</w:t>
            </w:r>
          </w:p>
        </w:tc>
        <w:tc>
          <w:tcPr>
            <w:tcW w:w="517" w:type="dxa"/>
          </w:tcPr>
          <w:p w14:paraId="6724F3E7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DC49B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5C2010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16.7.2.3.1 with TT</w:t>
            </w:r>
          </w:p>
        </w:tc>
        <w:tc>
          <w:tcPr>
            <w:tcW w:w="517" w:type="dxa"/>
          </w:tcPr>
          <w:p w14:paraId="2146D0AB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FF535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2EB7DD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50694E" w14:textId="77777777" w:rsidR="003539E1" w:rsidRDefault="003539E1" w:rsidP="00585DDF">
            <w:r>
              <w:rPr>
                <w:sz w:val="16"/>
                <w:szCs w:val="16"/>
              </w:rPr>
              <w:t>R5-240710</w:t>
            </w:r>
          </w:p>
        </w:tc>
        <w:tc>
          <w:tcPr>
            <w:tcW w:w="1597" w:type="dxa"/>
          </w:tcPr>
          <w:p w14:paraId="11E4D53E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D56166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F065089" w14:textId="77777777" w:rsidR="003539E1" w:rsidRDefault="003539E1" w:rsidP="00585DDF">
            <w:r>
              <w:rPr>
                <w:sz w:val="16"/>
                <w:szCs w:val="16"/>
              </w:rPr>
              <w:t>16.7.2.3.1</w:t>
            </w:r>
          </w:p>
        </w:tc>
        <w:tc>
          <w:tcPr>
            <w:tcW w:w="998" w:type="dxa"/>
          </w:tcPr>
          <w:p w14:paraId="504C6060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FEF6582" w14:textId="77777777" w:rsidTr="00585DDF">
        <w:tc>
          <w:tcPr>
            <w:tcW w:w="879" w:type="dxa"/>
          </w:tcPr>
          <w:p w14:paraId="0DDAC982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D714503" w14:textId="77777777" w:rsidR="003539E1" w:rsidRDefault="003539E1" w:rsidP="00585DDF">
            <w:r>
              <w:rPr>
                <w:sz w:val="16"/>
                <w:szCs w:val="16"/>
              </w:rPr>
              <w:t>2934</w:t>
            </w:r>
          </w:p>
        </w:tc>
        <w:tc>
          <w:tcPr>
            <w:tcW w:w="517" w:type="dxa"/>
          </w:tcPr>
          <w:p w14:paraId="1D71543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B795F3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003CF4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16.7.3.1 with TT</w:t>
            </w:r>
          </w:p>
        </w:tc>
        <w:tc>
          <w:tcPr>
            <w:tcW w:w="517" w:type="dxa"/>
          </w:tcPr>
          <w:p w14:paraId="612F46E3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BF6208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20B880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530069" w14:textId="77777777" w:rsidR="003539E1" w:rsidRDefault="003539E1" w:rsidP="00585DDF">
            <w:r>
              <w:rPr>
                <w:sz w:val="16"/>
                <w:szCs w:val="16"/>
              </w:rPr>
              <w:t>R5-240714</w:t>
            </w:r>
          </w:p>
        </w:tc>
        <w:tc>
          <w:tcPr>
            <w:tcW w:w="1597" w:type="dxa"/>
          </w:tcPr>
          <w:p w14:paraId="374383ED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428F563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25AAC16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8888A9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1CD165D6" w14:textId="77777777" w:rsidTr="00585DDF">
        <w:tc>
          <w:tcPr>
            <w:tcW w:w="879" w:type="dxa"/>
          </w:tcPr>
          <w:p w14:paraId="6E15E2D9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8AC88A1" w14:textId="77777777" w:rsidR="003539E1" w:rsidRDefault="003539E1" w:rsidP="00585DDF">
            <w:r>
              <w:rPr>
                <w:sz w:val="16"/>
                <w:szCs w:val="16"/>
              </w:rPr>
              <w:t>2935</w:t>
            </w:r>
          </w:p>
        </w:tc>
        <w:tc>
          <w:tcPr>
            <w:tcW w:w="517" w:type="dxa"/>
          </w:tcPr>
          <w:p w14:paraId="6E02749B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4062A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14B24D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16.7.3.2 with TT</w:t>
            </w:r>
          </w:p>
        </w:tc>
        <w:tc>
          <w:tcPr>
            <w:tcW w:w="517" w:type="dxa"/>
          </w:tcPr>
          <w:p w14:paraId="7908F88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35AF6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357C6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F1C6D2" w14:textId="77777777" w:rsidR="003539E1" w:rsidRDefault="003539E1" w:rsidP="00585DDF">
            <w:r>
              <w:rPr>
                <w:sz w:val="16"/>
                <w:szCs w:val="16"/>
              </w:rPr>
              <w:t>R5-240715</w:t>
            </w:r>
          </w:p>
        </w:tc>
        <w:tc>
          <w:tcPr>
            <w:tcW w:w="1597" w:type="dxa"/>
          </w:tcPr>
          <w:p w14:paraId="39652C7F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68E58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83AE46E" w14:textId="77777777" w:rsidR="003539E1" w:rsidRDefault="003539E1" w:rsidP="00585DDF">
            <w:r>
              <w:rPr>
                <w:sz w:val="16"/>
                <w:szCs w:val="16"/>
              </w:rPr>
              <w:t>16.7.3.2</w:t>
            </w:r>
          </w:p>
        </w:tc>
        <w:tc>
          <w:tcPr>
            <w:tcW w:w="998" w:type="dxa"/>
          </w:tcPr>
          <w:p w14:paraId="165A2F33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0B9140D1" w14:textId="77777777" w:rsidTr="00585DDF">
        <w:tc>
          <w:tcPr>
            <w:tcW w:w="879" w:type="dxa"/>
          </w:tcPr>
          <w:p w14:paraId="283C7FF6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405C334" w14:textId="77777777" w:rsidR="003539E1" w:rsidRDefault="003539E1" w:rsidP="00585DDF">
            <w:r>
              <w:rPr>
                <w:sz w:val="16"/>
                <w:szCs w:val="16"/>
              </w:rPr>
              <w:t>2936</w:t>
            </w:r>
          </w:p>
        </w:tc>
        <w:tc>
          <w:tcPr>
            <w:tcW w:w="517" w:type="dxa"/>
          </w:tcPr>
          <w:p w14:paraId="5C1E7CA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A0050E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EEB863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16.7.3.3.1 with TT</w:t>
            </w:r>
          </w:p>
        </w:tc>
        <w:tc>
          <w:tcPr>
            <w:tcW w:w="517" w:type="dxa"/>
          </w:tcPr>
          <w:p w14:paraId="5A2480AF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69A7CB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56F802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750F5D" w14:textId="77777777" w:rsidR="003539E1" w:rsidRDefault="003539E1" w:rsidP="00585DDF">
            <w:r>
              <w:rPr>
                <w:sz w:val="16"/>
                <w:szCs w:val="16"/>
              </w:rPr>
              <w:t>R5-240716</w:t>
            </w:r>
          </w:p>
        </w:tc>
        <w:tc>
          <w:tcPr>
            <w:tcW w:w="1597" w:type="dxa"/>
          </w:tcPr>
          <w:p w14:paraId="25DB23D3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FA2E1A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2C781D6" w14:textId="77777777" w:rsidR="003539E1" w:rsidRDefault="003539E1" w:rsidP="00585DDF">
            <w:r>
              <w:rPr>
                <w:sz w:val="16"/>
                <w:szCs w:val="16"/>
              </w:rPr>
              <w:t>16.7.3.3.1</w:t>
            </w:r>
          </w:p>
        </w:tc>
        <w:tc>
          <w:tcPr>
            <w:tcW w:w="998" w:type="dxa"/>
          </w:tcPr>
          <w:p w14:paraId="2ACCBD9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2ADDCD24" w14:textId="77777777" w:rsidTr="00585DDF">
        <w:tc>
          <w:tcPr>
            <w:tcW w:w="879" w:type="dxa"/>
          </w:tcPr>
          <w:p w14:paraId="5E703CEF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2DE80B5" w14:textId="77777777" w:rsidR="003539E1" w:rsidRDefault="003539E1" w:rsidP="00585DDF">
            <w:r>
              <w:rPr>
                <w:sz w:val="16"/>
                <w:szCs w:val="16"/>
              </w:rPr>
              <w:t>2937</w:t>
            </w:r>
          </w:p>
        </w:tc>
        <w:tc>
          <w:tcPr>
            <w:tcW w:w="517" w:type="dxa"/>
          </w:tcPr>
          <w:p w14:paraId="7CFC5819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CA7B2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4A582C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16.7.3.3.2 with TT</w:t>
            </w:r>
          </w:p>
        </w:tc>
        <w:tc>
          <w:tcPr>
            <w:tcW w:w="517" w:type="dxa"/>
          </w:tcPr>
          <w:p w14:paraId="1C2530E1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D0F79D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B81924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946CD" w14:textId="77777777" w:rsidR="003539E1" w:rsidRDefault="003539E1" w:rsidP="00585DDF">
            <w:r>
              <w:rPr>
                <w:sz w:val="16"/>
                <w:szCs w:val="16"/>
              </w:rPr>
              <w:t>R5-240717</w:t>
            </w:r>
          </w:p>
        </w:tc>
        <w:tc>
          <w:tcPr>
            <w:tcW w:w="1597" w:type="dxa"/>
          </w:tcPr>
          <w:p w14:paraId="060E26AE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EE8C98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94839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888EDE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  <w:tr w:rsidR="003539E1" w14:paraId="22C1B098" w14:textId="77777777" w:rsidTr="00585DDF">
        <w:tc>
          <w:tcPr>
            <w:tcW w:w="879" w:type="dxa"/>
          </w:tcPr>
          <w:p w14:paraId="1A13A689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EE8A20B" w14:textId="77777777" w:rsidR="003539E1" w:rsidRDefault="003539E1" w:rsidP="00585DDF">
            <w:r>
              <w:rPr>
                <w:sz w:val="16"/>
                <w:szCs w:val="16"/>
              </w:rPr>
              <w:t>2938</w:t>
            </w:r>
          </w:p>
        </w:tc>
        <w:tc>
          <w:tcPr>
            <w:tcW w:w="517" w:type="dxa"/>
          </w:tcPr>
          <w:p w14:paraId="3D9D7CC1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C7BC39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8CB4D1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16.7.3.4.1 with TT</w:t>
            </w:r>
          </w:p>
        </w:tc>
        <w:tc>
          <w:tcPr>
            <w:tcW w:w="517" w:type="dxa"/>
          </w:tcPr>
          <w:p w14:paraId="7B019528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C41A91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3BEA0B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8E78C6" w14:textId="77777777" w:rsidR="003539E1" w:rsidRDefault="003539E1" w:rsidP="00585DDF">
            <w:r>
              <w:rPr>
                <w:sz w:val="16"/>
                <w:szCs w:val="16"/>
              </w:rPr>
              <w:t>R5-240718</w:t>
            </w:r>
          </w:p>
        </w:tc>
        <w:tc>
          <w:tcPr>
            <w:tcW w:w="1597" w:type="dxa"/>
          </w:tcPr>
          <w:p w14:paraId="21BBF011" w14:textId="77777777" w:rsidR="003539E1" w:rsidRDefault="003539E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F56F21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FB50C3E" w14:textId="77777777" w:rsidR="003539E1" w:rsidRDefault="003539E1" w:rsidP="00585DDF">
            <w:r>
              <w:rPr>
                <w:sz w:val="16"/>
                <w:szCs w:val="16"/>
              </w:rPr>
              <w:t>16.7.3.4.1</w:t>
            </w:r>
          </w:p>
        </w:tc>
        <w:tc>
          <w:tcPr>
            <w:tcW w:w="998" w:type="dxa"/>
          </w:tcPr>
          <w:p w14:paraId="5FA39CC2" w14:textId="77777777" w:rsidR="003539E1" w:rsidRDefault="003539E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3539E1" w14:paraId="68894B83" w14:textId="77777777" w:rsidTr="00585DDF">
        <w:tc>
          <w:tcPr>
            <w:tcW w:w="879" w:type="dxa"/>
          </w:tcPr>
          <w:p w14:paraId="7BA08331" w14:textId="77777777" w:rsidR="003539E1" w:rsidRDefault="003539E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7D5F60C" w14:textId="77777777" w:rsidR="003539E1" w:rsidRDefault="003539E1" w:rsidP="00585DDF">
            <w:r>
              <w:rPr>
                <w:sz w:val="16"/>
                <w:szCs w:val="16"/>
              </w:rPr>
              <w:t>2940</w:t>
            </w:r>
          </w:p>
        </w:tc>
        <w:tc>
          <w:tcPr>
            <w:tcW w:w="517" w:type="dxa"/>
          </w:tcPr>
          <w:p w14:paraId="464CFEF4" w14:textId="77777777" w:rsidR="003539E1" w:rsidRDefault="003539E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DDB341" w14:textId="77777777" w:rsidR="003539E1" w:rsidRDefault="003539E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328B92" w14:textId="77777777" w:rsidR="003539E1" w:rsidRDefault="003539E1" w:rsidP="00585DDF">
            <w:r>
              <w:rPr>
                <w:sz w:val="16"/>
                <w:szCs w:val="16"/>
              </w:rPr>
              <w:t>Correction to RedCap RRM test case 16.7.4.1.1 with TT</w:t>
            </w:r>
          </w:p>
        </w:tc>
        <w:tc>
          <w:tcPr>
            <w:tcW w:w="517" w:type="dxa"/>
          </w:tcPr>
          <w:p w14:paraId="54213A67" w14:textId="77777777" w:rsidR="003539E1" w:rsidRDefault="003539E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CA5D82" w14:textId="77777777" w:rsidR="003539E1" w:rsidRDefault="003539E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7200C6" w14:textId="77777777" w:rsidR="003539E1" w:rsidRDefault="003539E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94566A" w14:textId="77777777" w:rsidR="003539E1" w:rsidRDefault="003539E1" w:rsidP="00585DDF">
            <w:r>
              <w:rPr>
                <w:sz w:val="16"/>
                <w:szCs w:val="16"/>
              </w:rPr>
              <w:t>R5-240720</w:t>
            </w:r>
          </w:p>
        </w:tc>
        <w:tc>
          <w:tcPr>
            <w:tcW w:w="1597" w:type="dxa"/>
          </w:tcPr>
          <w:p w14:paraId="20C3F9F9" w14:textId="77777777" w:rsidR="003539E1" w:rsidRDefault="003539E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9599AA7" w14:textId="77777777" w:rsidR="003539E1" w:rsidRDefault="003539E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D8EC04D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741654" w14:textId="77777777" w:rsidR="003539E1" w:rsidRDefault="003539E1" w:rsidP="00585DDF">
            <w:pPr>
              <w:rPr>
                <w:sz w:val="16"/>
                <w:szCs w:val="16"/>
              </w:rPr>
            </w:pPr>
          </w:p>
        </w:tc>
      </w:tr>
    </w:tbl>
    <w:p w14:paraId="7622C6DD" w14:textId="77777777" w:rsidR="003539E1" w:rsidRDefault="003539E1" w:rsidP="003539E1"/>
    <w:p w14:paraId="2F340A2B" w14:textId="77777777" w:rsidR="003539E1" w:rsidRDefault="003539E1" w:rsidP="003539E1"/>
    <w:p w14:paraId="082F4E2D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RP-240189</w:t>
      </w:r>
      <w:r>
        <w:rPr>
          <w:b/>
          <w:i/>
          <w:noProof/>
          <w:sz w:val="28"/>
        </w:rPr>
        <w:fldChar w:fldCharType="end"/>
      </w:r>
    </w:p>
    <w:p w14:paraId="19D6C594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F667F34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7A2ACFD2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77394A3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3)</w:t>
      </w:r>
      <w:r>
        <w:rPr>
          <w:rFonts w:ascii="Arial" w:hAnsi="Arial" w:cs="Arial"/>
          <w:b/>
          <w:bCs/>
        </w:rPr>
        <w:fldChar w:fldCharType="end"/>
      </w:r>
    </w:p>
    <w:p w14:paraId="081A1A0B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6C65CFE4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8E54B00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7B0B81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03368B6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7518C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45282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21EBB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5C578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9752B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4C89B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4D53B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9203C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6A7B0C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3580B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97855C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E3D99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1F2E0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450C9F4C" w14:textId="77777777" w:rsidTr="00585DDF">
        <w:tc>
          <w:tcPr>
            <w:tcW w:w="879" w:type="dxa"/>
          </w:tcPr>
          <w:p w14:paraId="5E8ED0C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7ED0EE9" w14:textId="77777777" w:rsidR="00F74181" w:rsidRDefault="00F74181" w:rsidP="00585DDF">
            <w:r>
              <w:rPr>
                <w:sz w:val="16"/>
                <w:szCs w:val="16"/>
              </w:rPr>
              <w:t>2941</w:t>
            </w:r>
          </w:p>
        </w:tc>
        <w:tc>
          <w:tcPr>
            <w:tcW w:w="517" w:type="dxa"/>
          </w:tcPr>
          <w:p w14:paraId="4C61C13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3EE44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C93F14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16.7.4.1.2 with TT</w:t>
            </w:r>
          </w:p>
        </w:tc>
        <w:tc>
          <w:tcPr>
            <w:tcW w:w="517" w:type="dxa"/>
          </w:tcPr>
          <w:p w14:paraId="5385CBB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40E9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103655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012A4D" w14:textId="77777777" w:rsidR="00F74181" w:rsidRDefault="00F74181" w:rsidP="00585DDF">
            <w:r>
              <w:rPr>
                <w:sz w:val="16"/>
                <w:szCs w:val="16"/>
              </w:rPr>
              <w:t>R5-240721</w:t>
            </w:r>
          </w:p>
        </w:tc>
        <w:tc>
          <w:tcPr>
            <w:tcW w:w="1597" w:type="dxa"/>
          </w:tcPr>
          <w:p w14:paraId="1AC0BA7F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EBF4A9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B9E56E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77DAA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23B0038B" w14:textId="77777777" w:rsidTr="00585DDF">
        <w:tc>
          <w:tcPr>
            <w:tcW w:w="879" w:type="dxa"/>
          </w:tcPr>
          <w:p w14:paraId="104803E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5CA4780" w14:textId="77777777" w:rsidR="00F74181" w:rsidRDefault="00F74181" w:rsidP="00585DDF">
            <w:r>
              <w:rPr>
                <w:sz w:val="16"/>
                <w:szCs w:val="16"/>
              </w:rPr>
              <w:t>2942</w:t>
            </w:r>
          </w:p>
        </w:tc>
        <w:tc>
          <w:tcPr>
            <w:tcW w:w="517" w:type="dxa"/>
          </w:tcPr>
          <w:p w14:paraId="2C25D52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E7F2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11A48F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16.7.4.2.1 with TT</w:t>
            </w:r>
          </w:p>
        </w:tc>
        <w:tc>
          <w:tcPr>
            <w:tcW w:w="517" w:type="dxa"/>
          </w:tcPr>
          <w:p w14:paraId="53E2D92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B20A9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4CC64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605F72" w14:textId="77777777" w:rsidR="00F74181" w:rsidRDefault="00F74181" w:rsidP="00585DDF">
            <w:r>
              <w:rPr>
                <w:sz w:val="16"/>
                <w:szCs w:val="16"/>
              </w:rPr>
              <w:t>R5-240722</w:t>
            </w:r>
          </w:p>
        </w:tc>
        <w:tc>
          <w:tcPr>
            <w:tcW w:w="1597" w:type="dxa"/>
          </w:tcPr>
          <w:p w14:paraId="493A92B2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71AA149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3AA599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3AE6A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4CBD30DD" w14:textId="77777777" w:rsidTr="00585DDF">
        <w:tc>
          <w:tcPr>
            <w:tcW w:w="879" w:type="dxa"/>
          </w:tcPr>
          <w:p w14:paraId="3284A1A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53B037A" w14:textId="77777777" w:rsidR="00F74181" w:rsidRDefault="00F74181" w:rsidP="00585DDF">
            <w:r>
              <w:rPr>
                <w:sz w:val="16"/>
                <w:szCs w:val="16"/>
              </w:rPr>
              <w:t>2943</w:t>
            </w:r>
          </w:p>
        </w:tc>
        <w:tc>
          <w:tcPr>
            <w:tcW w:w="517" w:type="dxa"/>
          </w:tcPr>
          <w:p w14:paraId="6401177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ED25C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CE9044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16.7.4.2.2 with TT</w:t>
            </w:r>
          </w:p>
        </w:tc>
        <w:tc>
          <w:tcPr>
            <w:tcW w:w="517" w:type="dxa"/>
          </w:tcPr>
          <w:p w14:paraId="7B81662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38E42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94602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39079D" w14:textId="77777777" w:rsidR="00F74181" w:rsidRDefault="00F74181" w:rsidP="00585DDF">
            <w:r>
              <w:rPr>
                <w:sz w:val="16"/>
                <w:szCs w:val="16"/>
              </w:rPr>
              <w:t>R5-240723</w:t>
            </w:r>
          </w:p>
        </w:tc>
        <w:tc>
          <w:tcPr>
            <w:tcW w:w="1597" w:type="dxa"/>
          </w:tcPr>
          <w:p w14:paraId="10E5F744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14BAE7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70DF0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27DFB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9E8854B" w14:textId="77777777" w:rsidTr="00585DDF">
        <w:tc>
          <w:tcPr>
            <w:tcW w:w="879" w:type="dxa"/>
          </w:tcPr>
          <w:p w14:paraId="1108648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056B82" w14:textId="77777777" w:rsidR="00F74181" w:rsidRDefault="00F74181" w:rsidP="00585DDF">
            <w:r>
              <w:rPr>
                <w:sz w:val="16"/>
                <w:szCs w:val="16"/>
              </w:rPr>
              <w:t>2944</w:t>
            </w:r>
          </w:p>
        </w:tc>
        <w:tc>
          <w:tcPr>
            <w:tcW w:w="517" w:type="dxa"/>
          </w:tcPr>
          <w:p w14:paraId="0CFA134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C13A7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EDCF1D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16.7.4.3.1 with TT</w:t>
            </w:r>
          </w:p>
        </w:tc>
        <w:tc>
          <w:tcPr>
            <w:tcW w:w="517" w:type="dxa"/>
          </w:tcPr>
          <w:p w14:paraId="212F4F3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FE0BD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18959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307A75" w14:textId="77777777" w:rsidR="00F74181" w:rsidRDefault="00F74181" w:rsidP="00585DDF">
            <w:r>
              <w:rPr>
                <w:sz w:val="16"/>
                <w:szCs w:val="16"/>
              </w:rPr>
              <w:t>R5-240724</w:t>
            </w:r>
          </w:p>
        </w:tc>
        <w:tc>
          <w:tcPr>
            <w:tcW w:w="1597" w:type="dxa"/>
          </w:tcPr>
          <w:p w14:paraId="7BD6ACD9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5B1F29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6B3C10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1ECD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A646DBA" w14:textId="77777777" w:rsidTr="00585DDF">
        <w:tc>
          <w:tcPr>
            <w:tcW w:w="879" w:type="dxa"/>
          </w:tcPr>
          <w:p w14:paraId="484E724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482D414" w14:textId="77777777" w:rsidR="00F74181" w:rsidRDefault="00F74181" w:rsidP="00585DDF">
            <w:r>
              <w:rPr>
                <w:sz w:val="16"/>
                <w:szCs w:val="16"/>
              </w:rPr>
              <w:t>2945</w:t>
            </w:r>
          </w:p>
        </w:tc>
        <w:tc>
          <w:tcPr>
            <w:tcW w:w="517" w:type="dxa"/>
          </w:tcPr>
          <w:p w14:paraId="2A0EC54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30F9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6A8CD7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16.7.4.3.2 with TT</w:t>
            </w:r>
          </w:p>
        </w:tc>
        <w:tc>
          <w:tcPr>
            <w:tcW w:w="517" w:type="dxa"/>
          </w:tcPr>
          <w:p w14:paraId="2DAA04A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81276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D15EC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2CDEC3" w14:textId="77777777" w:rsidR="00F74181" w:rsidRDefault="00F74181" w:rsidP="00585DDF">
            <w:r>
              <w:rPr>
                <w:sz w:val="16"/>
                <w:szCs w:val="16"/>
              </w:rPr>
              <w:t>R5-240725</w:t>
            </w:r>
          </w:p>
        </w:tc>
        <w:tc>
          <w:tcPr>
            <w:tcW w:w="1597" w:type="dxa"/>
          </w:tcPr>
          <w:p w14:paraId="066AD827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BF3069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54FBD9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285C2A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77DB60F" w14:textId="77777777" w:rsidTr="00585DDF">
        <w:tc>
          <w:tcPr>
            <w:tcW w:w="879" w:type="dxa"/>
          </w:tcPr>
          <w:p w14:paraId="29D27AC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BDB21D" w14:textId="77777777" w:rsidR="00F74181" w:rsidRDefault="00F74181" w:rsidP="00585DDF">
            <w:r>
              <w:rPr>
                <w:sz w:val="16"/>
                <w:szCs w:val="16"/>
              </w:rPr>
              <w:t>2946</w:t>
            </w:r>
          </w:p>
        </w:tc>
        <w:tc>
          <w:tcPr>
            <w:tcW w:w="517" w:type="dxa"/>
          </w:tcPr>
          <w:p w14:paraId="2A66B96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E2BCF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7494F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16.7.4.4.1 with TT</w:t>
            </w:r>
          </w:p>
        </w:tc>
        <w:tc>
          <w:tcPr>
            <w:tcW w:w="517" w:type="dxa"/>
          </w:tcPr>
          <w:p w14:paraId="25443AC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8FF7C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206C92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F2057D" w14:textId="77777777" w:rsidR="00F74181" w:rsidRDefault="00F74181" w:rsidP="00585DDF">
            <w:r>
              <w:rPr>
                <w:sz w:val="16"/>
                <w:szCs w:val="16"/>
              </w:rPr>
              <w:t>R5-240726</w:t>
            </w:r>
          </w:p>
        </w:tc>
        <w:tc>
          <w:tcPr>
            <w:tcW w:w="1597" w:type="dxa"/>
          </w:tcPr>
          <w:p w14:paraId="34C96E31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E952937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B5AED8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577058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33EA7221" w14:textId="77777777" w:rsidTr="00585DDF">
        <w:tc>
          <w:tcPr>
            <w:tcW w:w="879" w:type="dxa"/>
          </w:tcPr>
          <w:p w14:paraId="5CBE525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6994DF" w14:textId="77777777" w:rsidR="00F74181" w:rsidRDefault="00F74181" w:rsidP="00585DDF">
            <w:r>
              <w:rPr>
                <w:sz w:val="16"/>
                <w:szCs w:val="16"/>
              </w:rPr>
              <w:t>2947</w:t>
            </w:r>
          </w:p>
        </w:tc>
        <w:tc>
          <w:tcPr>
            <w:tcW w:w="517" w:type="dxa"/>
          </w:tcPr>
          <w:p w14:paraId="4980EA8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B1393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EDEC52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16.7.4.4.2 with TT</w:t>
            </w:r>
          </w:p>
        </w:tc>
        <w:tc>
          <w:tcPr>
            <w:tcW w:w="517" w:type="dxa"/>
          </w:tcPr>
          <w:p w14:paraId="608FD5B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07863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B565B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0C06FB" w14:textId="77777777" w:rsidR="00F74181" w:rsidRDefault="00F74181" w:rsidP="00585DDF">
            <w:r>
              <w:rPr>
                <w:sz w:val="16"/>
                <w:szCs w:val="16"/>
              </w:rPr>
              <w:t>R5-240727</w:t>
            </w:r>
          </w:p>
        </w:tc>
        <w:tc>
          <w:tcPr>
            <w:tcW w:w="1597" w:type="dxa"/>
          </w:tcPr>
          <w:p w14:paraId="4A749B6F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67BC4D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53C66CC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40542E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35460F8B" w14:textId="77777777" w:rsidTr="00585DDF">
        <w:tc>
          <w:tcPr>
            <w:tcW w:w="879" w:type="dxa"/>
          </w:tcPr>
          <w:p w14:paraId="44293AE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C64EE4" w14:textId="77777777" w:rsidR="00F74181" w:rsidRDefault="00F74181" w:rsidP="00585DDF">
            <w:r>
              <w:rPr>
                <w:sz w:val="16"/>
                <w:szCs w:val="16"/>
              </w:rPr>
              <w:t>2948</w:t>
            </w:r>
          </w:p>
        </w:tc>
        <w:tc>
          <w:tcPr>
            <w:tcW w:w="517" w:type="dxa"/>
          </w:tcPr>
          <w:p w14:paraId="5ECD74E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0A369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DDA1BE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16.7.5.1 with TT</w:t>
            </w:r>
          </w:p>
        </w:tc>
        <w:tc>
          <w:tcPr>
            <w:tcW w:w="517" w:type="dxa"/>
          </w:tcPr>
          <w:p w14:paraId="4E92A9C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8E4A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B8C9E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27CBFD" w14:textId="77777777" w:rsidR="00F74181" w:rsidRDefault="00F74181" w:rsidP="00585DDF">
            <w:r>
              <w:rPr>
                <w:sz w:val="16"/>
                <w:szCs w:val="16"/>
              </w:rPr>
              <w:t>R5-240728</w:t>
            </w:r>
          </w:p>
        </w:tc>
        <w:tc>
          <w:tcPr>
            <w:tcW w:w="1597" w:type="dxa"/>
          </w:tcPr>
          <w:p w14:paraId="52C96D9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47F35E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F435074" w14:textId="77777777" w:rsidR="00F74181" w:rsidRDefault="00F74181" w:rsidP="00585DDF">
            <w:r>
              <w:rPr>
                <w:sz w:val="16"/>
                <w:szCs w:val="16"/>
              </w:rPr>
              <w:t>16.7.5.1</w:t>
            </w:r>
          </w:p>
        </w:tc>
        <w:tc>
          <w:tcPr>
            <w:tcW w:w="998" w:type="dxa"/>
          </w:tcPr>
          <w:p w14:paraId="0472702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FA70207" w14:textId="77777777" w:rsidTr="00585DDF">
        <w:tc>
          <w:tcPr>
            <w:tcW w:w="879" w:type="dxa"/>
          </w:tcPr>
          <w:p w14:paraId="5BCF0CE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2DF539" w14:textId="77777777" w:rsidR="00F74181" w:rsidRDefault="00F74181" w:rsidP="00585DDF">
            <w:r>
              <w:rPr>
                <w:sz w:val="16"/>
                <w:szCs w:val="16"/>
              </w:rPr>
              <w:t>2949</w:t>
            </w:r>
          </w:p>
        </w:tc>
        <w:tc>
          <w:tcPr>
            <w:tcW w:w="517" w:type="dxa"/>
          </w:tcPr>
          <w:p w14:paraId="4B254B3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C48AE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12742C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16.7.5.2 with TT</w:t>
            </w:r>
          </w:p>
        </w:tc>
        <w:tc>
          <w:tcPr>
            <w:tcW w:w="517" w:type="dxa"/>
          </w:tcPr>
          <w:p w14:paraId="41FFA05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B5FF3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0CDF3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DCDD1B" w14:textId="77777777" w:rsidR="00F74181" w:rsidRDefault="00F74181" w:rsidP="00585DDF">
            <w:r>
              <w:rPr>
                <w:sz w:val="16"/>
                <w:szCs w:val="16"/>
              </w:rPr>
              <w:t>R5-240729</w:t>
            </w:r>
          </w:p>
        </w:tc>
        <w:tc>
          <w:tcPr>
            <w:tcW w:w="1597" w:type="dxa"/>
          </w:tcPr>
          <w:p w14:paraId="631B4C9E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957345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17F0F5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7C8FD7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FBC5946" w14:textId="77777777" w:rsidTr="00585DDF">
        <w:tc>
          <w:tcPr>
            <w:tcW w:w="879" w:type="dxa"/>
          </w:tcPr>
          <w:p w14:paraId="15056EA2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71F726" w14:textId="77777777" w:rsidR="00F74181" w:rsidRDefault="00F74181" w:rsidP="00585DDF">
            <w:r>
              <w:rPr>
                <w:sz w:val="16"/>
                <w:szCs w:val="16"/>
              </w:rPr>
              <w:t>2950</w:t>
            </w:r>
          </w:p>
        </w:tc>
        <w:tc>
          <w:tcPr>
            <w:tcW w:w="517" w:type="dxa"/>
          </w:tcPr>
          <w:p w14:paraId="0B232C6C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6BE6E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850FB1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16.7.6.1 with TT</w:t>
            </w:r>
          </w:p>
        </w:tc>
        <w:tc>
          <w:tcPr>
            <w:tcW w:w="517" w:type="dxa"/>
          </w:tcPr>
          <w:p w14:paraId="10B7DDD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6EB4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3C0E82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05484C" w14:textId="77777777" w:rsidR="00F74181" w:rsidRDefault="00F74181" w:rsidP="00585DDF">
            <w:r>
              <w:rPr>
                <w:sz w:val="16"/>
                <w:szCs w:val="16"/>
              </w:rPr>
              <w:t>R5-240730</w:t>
            </w:r>
          </w:p>
        </w:tc>
        <w:tc>
          <w:tcPr>
            <w:tcW w:w="1597" w:type="dxa"/>
          </w:tcPr>
          <w:p w14:paraId="46B378DB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E3053F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11B525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5F2FDE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331259C" w14:textId="77777777" w:rsidTr="00585DDF">
        <w:tc>
          <w:tcPr>
            <w:tcW w:w="879" w:type="dxa"/>
          </w:tcPr>
          <w:p w14:paraId="57B9B58F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A7714B5" w14:textId="77777777" w:rsidR="00F74181" w:rsidRDefault="00F74181" w:rsidP="00585DDF">
            <w:r>
              <w:rPr>
                <w:sz w:val="16"/>
                <w:szCs w:val="16"/>
              </w:rPr>
              <w:t>2951</w:t>
            </w:r>
          </w:p>
        </w:tc>
        <w:tc>
          <w:tcPr>
            <w:tcW w:w="517" w:type="dxa"/>
          </w:tcPr>
          <w:p w14:paraId="15620A7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395A1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4207C9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16.7.6.2 with TT</w:t>
            </w:r>
          </w:p>
        </w:tc>
        <w:tc>
          <w:tcPr>
            <w:tcW w:w="517" w:type="dxa"/>
          </w:tcPr>
          <w:p w14:paraId="1C31855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D5DE0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B2C66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72F2F4" w14:textId="77777777" w:rsidR="00F74181" w:rsidRDefault="00F74181" w:rsidP="00585DDF">
            <w:r>
              <w:rPr>
                <w:sz w:val="16"/>
                <w:szCs w:val="16"/>
              </w:rPr>
              <w:t>R5-240731</w:t>
            </w:r>
          </w:p>
        </w:tc>
        <w:tc>
          <w:tcPr>
            <w:tcW w:w="1597" w:type="dxa"/>
          </w:tcPr>
          <w:p w14:paraId="1EDF4CB1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778DD1C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6B6ABD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EA64F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042B0D2D" w14:textId="77777777" w:rsidTr="00585DDF">
        <w:tc>
          <w:tcPr>
            <w:tcW w:w="879" w:type="dxa"/>
          </w:tcPr>
          <w:p w14:paraId="1F7CBA8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F0B7866" w14:textId="77777777" w:rsidR="00F74181" w:rsidRDefault="00F74181" w:rsidP="00585DDF">
            <w:r>
              <w:rPr>
                <w:sz w:val="16"/>
                <w:szCs w:val="16"/>
              </w:rPr>
              <w:t>2961</w:t>
            </w:r>
          </w:p>
        </w:tc>
        <w:tc>
          <w:tcPr>
            <w:tcW w:w="517" w:type="dxa"/>
          </w:tcPr>
          <w:p w14:paraId="4616A7D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3295B6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A64B73" w14:textId="77777777" w:rsidR="00F74181" w:rsidRDefault="00F74181" w:rsidP="00585DDF">
            <w:r>
              <w:rPr>
                <w:sz w:val="16"/>
                <w:szCs w:val="16"/>
              </w:rPr>
              <w:t>Addition of Test Tolerance into Annex F for RedCap test cases</w:t>
            </w:r>
          </w:p>
        </w:tc>
        <w:tc>
          <w:tcPr>
            <w:tcW w:w="517" w:type="dxa"/>
          </w:tcPr>
          <w:p w14:paraId="77A936A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A236C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1D2ED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99C151" w14:textId="77777777" w:rsidR="00F74181" w:rsidRDefault="00F74181" w:rsidP="00585DDF">
            <w:r>
              <w:rPr>
                <w:sz w:val="16"/>
                <w:szCs w:val="16"/>
              </w:rPr>
              <w:t>R5-240790</w:t>
            </w:r>
          </w:p>
        </w:tc>
        <w:tc>
          <w:tcPr>
            <w:tcW w:w="1597" w:type="dxa"/>
          </w:tcPr>
          <w:p w14:paraId="269A45E0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777693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B0AFC8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 w14:paraId="3F859ED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1C85D35" w14:textId="77777777" w:rsidTr="00585DDF">
        <w:tc>
          <w:tcPr>
            <w:tcW w:w="879" w:type="dxa"/>
          </w:tcPr>
          <w:p w14:paraId="02A528E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51DF5B1" w14:textId="77777777" w:rsidR="00F74181" w:rsidRDefault="00F74181" w:rsidP="00585DDF">
            <w:r>
              <w:rPr>
                <w:sz w:val="16"/>
                <w:szCs w:val="16"/>
              </w:rPr>
              <w:t>2967</w:t>
            </w:r>
          </w:p>
        </w:tc>
        <w:tc>
          <w:tcPr>
            <w:tcW w:w="517" w:type="dxa"/>
          </w:tcPr>
          <w:p w14:paraId="3967326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04DB7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63C2AA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without SSB time index detection when DRX is not used (PCell in FR2)  test case 17.6.2.1 including Test Tolerance</w:t>
            </w:r>
          </w:p>
        </w:tc>
        <w:tc>
          <w:tcPr>
            <w:tcW w:w="517" w:type="dxa"/>
          </w:tcPr>
          <w:p w14:paraId="2E2FBF3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7511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7E840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9AA0BC" w14:textId="77777777" w:rsidR="00F74181" w:rsidRDefault="00F74181" w:rsidP="00585DDF">
            <w:r>
              <w:rPr>
                <w:sz w:val="16"/>
                <w:szCs w:val="16"/>
              </w:rPr>
              <w:t>R5-240798</w:t>
            </w:r>
          </w:p>
        </w:tc>
        <w:tc>
          <w:tcPr>
            <w:tcW w:w="1597" w:type="dxa"/>
          </w:tcPr>
          <w:p w14:paraId="701510A1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2BE38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C39ECE" w14:textId="77777777" w:rsidR="00F74181" w:rsidRDefault="00F74181" w:rsidP="00585DDF">
            <w:r>
              <w:rPr>
                <w:sz w:val="16"/>
                <w:szCs w:val="16"/>
              </w:rPr>
              <w:t>17.6.2.1(new)</w:t>
            </w:r>
          </w:p>
        </w:tc>
        <w:tc>
          <w:tcPr>
            <w:tcW w:w="998" w:type="dxa"/>
          </w:tcPr>
          <w:p w14:paraId="6CB0480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34AA8A6" w14:textId="77777777" w:rsidTr="00585DDF">
        <w:tc>
          <w:tcPr>
            <w:tcW w:w="879" w:type="dxa"/>
          </w:tcPr>
          <w:p w14:paraId="3EAC8F4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0236AA" w14:textId="77777777" w:rsidR="00F74181" w:rsidRDefault="00F74181" w:rsidP="00585DDF">
            <w:r>
              <w:rPr>
                <w:sz w:val="16"/>
                <w:szCs w:val="16"/>
              </w:rPr>
              <w:t>2968</w:t>
            </w:r>
          </w:p>
        </w:tc>
        <w:tc>
          <w:tcPr>
            <w:tcW w:w="517" w:type="dxa"/>
          </w:tcPr>
          <w:p w14:paraId="58F812B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F2D32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9BE68B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without SSB time index detection when DRX is used (PCell in FR2) test case 17.6.2.2 including Test Tolerance</w:t>
            </w:r>
          </w:p>
        </w:tc>
        <w:tc>
          <w:tcPr>
            <w:tcW w:w="517" w:type="dxa"/>
          </w:tcPr>
          <w:p w14:paraId="34E85F1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9544E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8157A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0CF75E" w14:textId="77777777" w:rsidR="00F74181" w:rsidRDefault="00F74181" w:rsidP="00585DDF">
            <w:r>
              <w:rPr>
                <w:sz w:val="16"/>
                <w:szCs w:val="16"/>
              </w:rPr>
              <w:t>R5-240799</w:t>
            </w:r>
          </w:p>
        </w:tc>
        <w:tc>
          <w:tcPr>
            <w:tcW w:w="1597" w:type="dxa"/>
          </w:tcPr>
          <w:p w14:paraId="0B7A8620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783D3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DD1144F" w14:textId="77777777" w:rsidR="00F74181" w:rsidRDefault="00F74181" w:rsidP="00585DDF">
            <w:r>
              <w:rPr>
                <w:sz w:val="16"/>
                <w:szCs w:val="16"/>
              </w:rPr>
              <w:t>17.6.2.2(new)</w:t>
            </w:r>
          </w:p>
        </w:tc>
        <w:tc>
          <w:tcPr>
            <w:tcW w:w="998" w:type="dxa"/>
          </w:tcPr>
          <w:p w14:paraId="590516DB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846A56A" w14:textId="77777777" w:rsidTr="00585DDF">
        <w:tc>
          <w:tcPr>
            <w:tcW w:w="879" w:type="dxa"/>
          </w:tcPr>
          <w:p w14:paraId="5234C10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DDB90D" w14:textId="77777777" w:rsidR="00F74181" w:rsidRDefault="00F74181" w:rsidP="00585DDF">
            <w:r>
              <w:rPr>
                <w:sz w:val="16"/>
                <w:szCs w:val="16"/>
              </w:rPr>
              <w:t>2969</w:t>
            </w:r>
          </w:p>
        </w:tc>
        <w:tc>
          <w:tcPr>
            <w:tcW w:w="517" w:type="dxa"/>
          </w:tcPr>
          <w:p w14:paraId="7111189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E83B4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371371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 SSB time index detection when DRX is not used (PCell in FR2) test case 17.6.2.3 including Test Tolerance</w:t>
            </w:r>
          </w:p>
        </w:tc>
        <w:tc>
          <w:tcPr>
            <w:tcW w:w="517" w:type="dxa"/>
          </w:tcPr>
          <w:p w14:paraId="52F1D18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0035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0EB3C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147619" w14:textId="77777777" w:rsidR="00F74181" w:rsidRDefault="00F74181" w:rsidP="00585DDF">
            <w:r>
              <w:rPr>
                <w:sz w:val="16"/>
                <w:szCs w:val="16"/>
              </w:rPr>
              <w:t>R5-240800</w:t>
            </w:r>
          </w:p>
        </w:tc>
        <w:tc>
          <w:tcPr>
            <w:tcW w:w="1597" w:type="dxa"/>
          </w:tcPr>
          <w:p w14:paraId="04036099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9D73F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375E4C2" w14:textId="77777777" w:rsidR="00F74181" w:rsidRDefault="00F74181" w:rsidP="00585DDF">
            <w:r>
              <w:rPr>
                <w:sz w:val="16"/>
                <w:szCs w:val="16"/>
              </w:rPr>
              <w:t>17.6.2.3(new)</w:t>
            </w:r>
          </w:p>
        </w:tc>
        <w:tc>
          <w:tcPr>
            <w:tcW w:w="998" w:type="dxa"/>
          </w:tcPr>
          <w:p w14:paraId="5CD591C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5F54B4D" w14:textId="77777777" w:rsidTr="00585DDF">
        <w:tc>
          <w:tcPr>
            <w:tcW w:w="879" w:type="dxa"/>
          </w:tcPr>
          <w:p w14:paraId="19447B5F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3DB743" w14:textId="77777777" w:rsidR="00F74181" w:rsidRDefault="00F74181" w:rsidP="00585DDF">
            <w:r>
              <w:rPr>
                <w:sz w:val="16"/>
                <w:szCs w:val="16"/>
              </w:rPr>
              <w:t>2970</w:t>
            </w:r>
          </w:p>
        </w:tc>
        <w:tc>
          <w:tcPr>
            <w:tcW w:w="517" w:type="dxa"/>
          </w:tcPr>
          <w:p w14:paraId="21AC77A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82F3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B93FFB" w14:textId="77777777" w:rsidR="00F74181" w:rsidRDefault="00F74181" w:rsidP="00585DDF">
            <w:r>
              <w:rPr>
                <w:sz w:val="16"/>
                <w:szCs w:val="16"/>
              </w:rPr>
              <w:t>Addition of NR SA FR2-FR2 Event triggered reporting tests For FR2 with SSB time index detection when DRX is used (PCell in FR2) test case 17.6.2.4 including Test Tolerance</w:t>
            </w:r>
          </w:p>
        </w:tc>
        <w:tc>
          <w:tcPr>
            <w:tcW w:w="517" w:type="dxa"/>
          </w:tcPr>
          <w:p w14:paraId="56D84DB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AFF1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87D38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CA4C76" w14:textId="77777777" w:rsidR="00F74181" w:rsidRDefault="00F74181" w:rsidP="00585DDF">
            <w:r>
              <w:rPr>
                <w:sz w:val="16"/>
                <w:szCs w:val="16"/>
              </w:rPr>
              <w:t>R5-240801</w:t>
            </w:r>
          </w:p>
        </w:tc>
        <w:tc>
          <w:tcPr>
            <w:tcW w:w="1597" w:type="dxa"/>
          </w:tcPr>
          <w:p w14:paraId="27E43F15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54D7F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3EE7960" w14:textId="77777777" w:rsidR="00F74181" w:rsidRDefault="00F74181" w:rsidP="00585DDF">
            <w:r>
              <w:rPr>
                <w:sz w:val="16"/>
                <w:szCs w:val="16"/>
              </w:rPr>
              <w:t>17.6.2.4(new)</w:t>
            </w:r>
          </w:p>
        </w:tc>
        <w:tc>
          <w:tcPr>
            <w:tcW w:w="998" w:type="dxa"/>
          </w:tcPr>
          <w:p w14:paraId="0EB30C8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7FEE96C" w14:textId="77777777" w:rsidTr="00585DDF">
        <w:tc>
          <w:tcPr>
            <w:tcW w:w="879" w:type="dxa"/>
          </w:tcPr>
          <w:p w14:paraId="2E5686CA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87DC79A" w14:textId="77777777" w:rsidR="00F74181" w:rsidRDefault="00F74181" w:rsidP="00585DDF">
            <w:r>
              <w:rPr>
                <w:sz w:val="16"/>
                <w:szCs w:val="16"/>
              </w:rPr>
              <w:t>2971</w:t>
            </w:r>
          </w:p>
        </w:tc>
        <w:tc>
          <w:tcPr>
            <w:tcW w:w="517" w:type="dxa"/>
          </w:tcPr>
          <w:p w14:paraId="1C5F3F1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03BDD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964681" w14:textId="77777777" w:rsidR="00F74181" w:rsidRDefault="00F74181" w:rsidP="00585DDF">
            <w:r>
              <w:rPr>
                <w:sz w:val="16"/>
                <w:szCs w:val="16"/>
              </w:rPr>
              <w:t>Addition of cell configuration mapping for event triggered measurement test cases for RedCap</w:t>
            </w:r>
          </w:p>
        </w:tc>
        <w:tc>
          <w:tcPr>
            <w:tcW w:w="517" w:type="dxa"/>
          </w:tcPr>
          <w:p w14:paraId="171BB09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134CB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63173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7EF0D9" w14:textId="77777777" w:rsidR="00F74181" w:rsidRDefault="00F74181" w:rsidP="00585DDF">
            <w:r>
              <w:rPr>
                <w:sz w:val="16"/>
                <w:szCs w:val="16"/>
              </w:rPr>
              <w:t>R5-240802</w:t>
            </w:r>
          </w:p>
        </w:tc>
        <w:tc>
          <w:tcPr>
            <w:tcW w:w="1597" w:type="dxa"/>
          </w:tcPr>
          <w:p w14:paraId="46EA9A82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3659B9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D1CE8A6" w14:textId="77777777" w:rsidR="00F74181" w:rsidRDefault="00F74181" w:rsidP="00585DDF">
            <w:r>
              <w:rPr>
                <w:sz w:val="16"/>
                <w:szCs w:val="16"/>
              </w:rPr>
              <w:t>E.14, E.15</w:t>
            </w:r>
          </w:p>
        </w:tc>
        <w:tc>
          <w:tcPr>
            <w:tcW w:w="998" w:type="dxa"/>
          </w:tcPr>
          <w:p w14:paraId="2915E50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7CFE093" w14:textId="77777777" w:rsidTr="00585DDF">
        <w:tc>
          <w:tcPr>
            <w:tcW w:w="879" w:type="dxa"/>
          </w:tcPr>
          <w:p w14:paraId="194DA57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2D14F72" w14:textId="77777777" w:rsidR="00F74181" w:rsidRDefault="00F74181" w:rsidP="00585DDF">
            <w:r>
              <w:rPr>
                <w:sz w:val="16"/>
                <w:szCs w:val="16"/>
              </w:rPr>
              <w:t>2990</w:t>
            </w:r>
          </w:p>
        </w:tc>
        <w:tc>
          <w:tcPr>
            <w:tcW w:w="517" w:type="dxa"/>
          </w:tcPr>
          <w:p w14:paraId="42E1AF5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1172A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6851C7" w14:textId="77777777" w:rsidR="00F74181" w:rsidRDefault="00F74181" w:rsidP="00585DDF">
            <w:r>
              <w:rPr>
                <w:sz w:val="16"/>
                <w:szCs w:val="16"/>
              </w:rPr>
              <w:t>Correction to OCNG references in 16.1.1 and 16.1.2</w:t>
            </w:r>
          </w:p>
        </w:tc>
        <w:tc>
          <w:tcPr>
            <w:tcW w:w="517" w:type="dxa"/>
          </w:tcPr>
          <w:p w14:paraId="7416025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65265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7CA3F5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AACB5D" w14:textId="77777777" w:rsidR="00F74181" w:rsidRDefault="00F74181" w:rsidP="00585DDF">
            <w:r>
              <w:rPr>
                <w:sz w:val="16"/>
                <w:szCs w:val="16"/>
              </w:rPr>
              <w:t>R5-241114</w:t>
            </w:r>
          </w:p>
        </w:tc>
        <w:tc>
          <w:tcPr>
            <w:tcW w:w="1597" w:type="dxa"/>
          </w:tcPr>
          <w:p w14:paraId="2D489510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48B5E5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1AE9C5A" w14:textId="77777777" w:rsidR="00F74181" w:rsidRDefault="00F74181" w:rsidP="00585DDF">
            <w:r>
              <w:rPr>
                <w:sz w:val="16"/>
                <w:szCs w:val="16"/>
              </w:rPr>
              <w:t>16.1.1, 16.1.2</w:t>
            </w:r>
          </w:p>
        </w:tc>
        <w:tc>
          <w:tcPr>
            <w:tcW w:w="998" w:type="dxa"/>
          </w:tcPr>
          <w:p w14:paraId="22B0E86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7AB889E" w14:textId="77777777" w:rsidTr="00585DDF">
        <w:tc>
          <w:tcPr>
            <w:tcW w:w="879" w:type="dxa"/>
          </w:tcPr>
          <w:p w14:paraId="7CE76A99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4F171E2" w14:textId="77777777" w:rsidR="00F74181" w:rsidRDefault="00F74181" w:rsidP="00585DDF">
            <w:r>
              <w:rPr>
                <w:sz w:val="16"/>
                <w:szCs w:val="16"/>
              </w:rPr>
              <w:t>2991</w:t>
            </w:r>
          </w:p>
        </w:tc>
        <w:tc>
          <w:tcPr>
            <w:tcW w:w="517" w:type="dxa"/>
          </w:tcPr>
          <w:p w14:paraId="4DAAC02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9A2B8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83A217" w14:textId="77777777" w:rsidR="00F74181" w:rsidRDefault="00F74181" w:rsidP="00585DDF">
            <w:r>
              <w:rPr>
                <w:sz w:val="16"/>
                <w:szCs w:val="16"/>
              </w:rPr>
              <w:t>Correction to title of RedCap test cases</w:t>
            </w:r>
          </w:p>
        </w:tc>
        <w:tc>
          <w:tcPr>
            <w:tcW w:w="517" w:type="dxa"/>
          </w:tcPr>
          <w:p w14:paraId="0FEE4F5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6636D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528A1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8909E6" w14:textId="77777777" w:rsidR="00F74181" w:rsidRDefault="00F74181" w:rsidP="00585DDF">
            <w:r>
              <w:rPr>
                <w:sz w:val="16"/>
                <w:szCs w:val="16"/>
              </w:rPr>
              <w:t>R5-241115</w:t>
            </w:r>
          </w:p>
        </w:tc>
        <w:tc>
          <w:tcPr>
            <w:tcW w:w="1597" w:type="dxa"/>
          </w:tcPr>
          <w:p w14:paraId="394D7919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C2B84E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C9777ED" w14:textId="77777777" w:rsidR="00F74181" w:rsidRDefault="00F74181" w:rsidP="00585DDF">
            <w:r>
              <w:rPr>
                <w:sz w:val="16"/>
                <w:szCs w:val="16"/>
              </w:rPr>
              <w:t>16.3.2.3.3, 16.3.2.3.4, 16.5.2.3, 16.5.2.4</w:t>
            </w:r>
          </w:p>
        </w:tc>
        <w:tc>
          <w:tcPr>
            <w:tcW w:w="998" w:type="dxa"/>
          </w:tcPr>
          <w:p w14:paraId="39E0947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92C63D7" w14:textId="77777777" w:rsidTr="00585DDF">
        <w:tc>
          <w:tcPr>
            <w:tcW w:w="879" w:type="dxa"/>
          </w:tcPr>
          <w:p w14:paraId="0AA4FFE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6F8EC32" w14:textId="77777777" w:rsidR="00F74181" w:rsidRDefault="00F74181" w:rsidP="00585DDF">
            <w:r>
              <w:rPr>
                <w:sz w:val="16"/>
                <w:szCs w:val="16"/>
              </w:rPr>
              <w:t>2992</w:t>
            </w:r>
          </w:p>
        </w:tc>
        <w:tc>
          <w:tcPr>
            <w:tcW w:w="517" w:type="dxa"/>
          </w:tcPr>
          <w:p w14:paraId="468A205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0886B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243E9F" w14:textId="77777777" w:rsidR="00F74181" w:rsidRDefault="00F74181" w:rsidP="00585DDF">
            <w:r>
              <w:rPr>
                <w:sz w:val="16"/>
                <w:szCs w:val="16"/>
              </w:rPr>
              <w:t>Correction to PRACH config in 16.5.2.4</w:t>
            </w:r>
          </w:p>
        </w:tc>
        <w:tc>
          <w:tcPr>
            <w:tcW w:w="517" w:type="dxa"/>
          </w:tcPr>
          <w:p w14:paraId="3F83191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65DA6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78557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74A5D4" w14:textId="77777777" w:rsidR="00F74181" w:rsidRDefault="00F74181" w:rsidP="00585DDF">
            <w:r>
              <w:rPr>
                <w:sz w:val="16"/>
                <w:szCs w:val="16"/>
              </w:rPr>
              <w:t>R5-241116</w:t>
            </w:r>
          </w:p>
        </w:tc>
        <w:tc>
          <w:tcPr>
            <w:tcW w:w="1597" w:type="dxa"/>
          </w:tcPr>
          <w:p w14:paraId="4A0A94CD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2FB4DB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DE07B9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F2D043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44D846E6" w14:textId="77777777" w:rsidTr="00585DDF">
        <w:tc>
          <w:tcPr>
            <w:tcW w:w="879" w:type="dxa"/>
          </w:tcPr>
          <w:p w14:paraId="36FF3694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7DD8ED3" w14:textId="77777777" w:rsidR="00F74181" w:rsidRDefault="00F74181" w:rsidP="00585DDF">
            <w:r>
              <w:rPr>
                <w:sz w:val="16"/>
                <w:szCs w:val="16"/>
              </w:rPr>
              <w:t>3012</w:t>
            </w:r>
          </w:p>
        </w:tc>
        <w:tc>
          <w:tcPr>
            <w:tcW w:w="517" w:type="dxa"/>
          </w:tcPr>
          <w:p w14:paraId="09BD244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2643F6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0A11BB" w14:textId="77777777" w:rsidR="00F74181" w:rsidRDefault="00F74181" w:rsidP="00585DDF">
            <w:r>
              <w:rPr>
                <w:sz w:val="16"/>
                <w:szCs w:val="16"/>
              </w:rPr>
              <w:t>Annex E.14 correction for new RedCap test cases</w:t>
            </w:r>
          </w:p>
        </w:tc>
        <w:tc>
          <w:tcPr>
            <w:tcW w:w="517" w:type="dxa"/>
          </w:tcPr>
          <w:p w14:paraId="3056F2D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AF465A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2AA42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E8C550" w14:textId="77777777" w:rsidR="00F74181" w:rsidRDefault="00F74181" w:rsidP="00585DDF">
            <w:r>
              <w:rPr>
                <w:sz w:val="16"/>
                <w:szCs w:val="16"/>
              </w:rPr>
              <w:t>R5-241211</w:t>
            </w:r>
          </w:p>
        </w:tc>
        <w:tc>
          <w:tcPr>
            <w:tcW w:w="1597" w:type="dxa"/>
          </w:tcPr>
          <w:p w14:paraId="33E650AD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5B1C2AF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867224" w14:textId="77777777" w:rsidR="00F74181" w:rsidRDefault="00F74181" w:rsidP="00585DDF">
            <w:r>
              <w:rPr>
                <w:sz w:val="16"/>
                <w:szCs w:val="16"/>
              </w:rPr>
              <w:t>E</w:t>
            </w:r>
          </w:p>
        </w:tc>
        <w:tc>
          <w:tcPr>
            <w:tcW w:w="998" w:type="dxa"/>
          </w:tcPr>
          <w:p w14:paraId="53D59C4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C3EB668" w14:textId="77777777" w:rsidTr="00585DDF">
        <w:tc>
          <w:tcPr>
            <w:tcW w:w="879" w:type="dxa"/>
          </w:tcPr>
          <w:p w14:paraId="3824C4D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5A12DEB" w14:textId="77777777" w:rsidR="00F74181" w:rsidRDefault="00F74181" w:rsidP="00585DDF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436B963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DBF8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595CD5" w14:textId="77777777" w:rsidR="00F74181" w:rsidRDefault="00F74181" w:rsidP="00585DDF">
            <w:r>
              <w:rPr>
                <w:sz w:val="16"/>
                <w:szCs w:val="16"/>
              </w:rPr>
              <w:t>Correction of NR SA FR1 SS-RSRP absolute measurement accuracy for RedCap 1 Rx UE test case 16.7.1.1.1 including Test Tolerance</w:t>
            </w:r>
          </w:p>
        </w:tc>
        <w:tc>
          <w:tcPr>
            <w:tcW w:w="517" w:type="dxa"/>
          </w:tcPr>
          <w:p w14:paraId="114B397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E834CB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3E09D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0B6801" w14:textId="77777777" w:rsidR="00F74181" w:rsidRDefault="00F74181" w:rsidP="00585DDF">
            <w:r>
              <w:rPr>
                <w:sz w:val="16"/>
                <w:szCs w:val="16"/>
              </w:rPr>
              <w:t>R5-241213</w:t>
            </w:r>
          </w:p>
        </w:tc>
        <w:tc>
          <w:tcPr>
            <w:tcW w:w="1597" w:type="dxa"/>
          </w:tcPr>
          <w:p w14:paraId="5BA19001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01E658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2AE7B5" w14:textId="77777777" w:rsidR="00F74181" w:rsidRDefault="00F74181" w:rsidP="00585DDF">
            <w:r>
              <w:rPr>
                <w:sz w:val="16"/>
                <w:szCs w:val="16"/>
              </w:rPr>
              <w:t>16.7.1.1</w:t>
            </w:r>
          </w:p>
        </w:tc>
        <w:tc>
          <w:tcPr>
            <w:tcW w:w="998" w:type="dxa"/>
          </w:tcPr>
          <w:p w14:paraId="4E07CC8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3B7D70F" w14:textId="77777777" w:rsidTr="00585DDF">
        <w:tc>
          <w:tcPr>
            <w:tcW w:w="879" w:type="dxa"/>
          </w:tcPr>
          <w:p w14:paraId="2CE8795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82E17A" w14:textId="77777777" w:rsidR="00F74181" w:rsidRDefault="00F74181" w:rsidP="00585DDF">
            <w:r>
              <w:rPr>
                <w:sz w:val="16"/>
                <w:szCs w:val="16"/>
              </w:rPr>
              <w:t>3015</w:t>
            </w:r>
          </w:p>
        </w:tc>
        <w:tc>
          <w:tcPr>
            <w:tcW w:w="517" w:type="dxa"/>
          </w:tcPr>
          <w:p w14:paraId="5111095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A050E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4CA940" w14:textId="77777777" w:rsidR="00F74181" w:rsidRDefault="00F74181" w:rsidP="00585DDF">
            <w:r>
              <w:rPr>
                <w:sz w:val="16"/>
                <w:szCs w:val="16"/>
              </w:rPr>
              <w:t>Correction of NR SA FR1 SS-RSRP relative measurement accuracy for 1 Rx UE test case 16.7.1.1.2 including Test Tolerance</w:t>
            </w:r>
          </w:p>
        </w:tc>
        <w:tc>
          <w:tcPr>
            <w:tcW w:w="517" w:type="dxa"/>
          </w:tcPr>
          <w:p w14:paraId="1205D55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6435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E17D07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864006" w14:textId="77777777" w:rsidR="00F74181" w:rsidRDefault="00F74181" w:rsidP="00585DDF">
            <w:r>
              <w:rPr>
                <w:sz w:val="16"/>
                <w:szCs w:val="16"/>
              </w:rPr>
              <w:t>R5-241214</w:t>
            </w:r>
          </w:p>
        </w:tc>
        <w:tc>
          <w:tcPr>
            <w:tcW w:w="1597" w:type="dxa"/>
          </w:tcPr>
          <w:p w14:paraId="6452EEC9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9F6F3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B7B1EF2" w14:textId="77777777" w:rsidR="00F74181" w:rsidRDefault="00F74181" w:rsidP="00585DDF">
            <w:r>
              <w:rPr>
                <w:sz w:val="16"/>
                <w:szCs w:val="16"/>
              </w:rPr>
              <w:t>16.7.1.1</w:t>
            </w:r>
          </w:p>
        </w:tc>
        <w:tc>
          <w:tcPr>
            <w:tcW w:w="998" w:type="dxa"/>
          </w:tcPr>
          <w:p w14:paraId="6D5F150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6E4B1E6" w14:textId="77777777" w:rsidTr="00585DDF">
        <w:tc>
          <w:tcPr>
            <w:tcW w:w="879" w:type="dxa"/>
          </w:tcPr>
          <w:p w14:paraId="6EC248F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E7628F0" w14:textId="77777777" w:rsidR="00F74181" w:rsidRDefault="00F74181" w:rsidP="00585DDF">
            <w:r>
              <w:rPr>
                <w:sz w:val="16"/>
                <w:szCs w:val="16"/>
              </w:rPr>
              <w:t>3016</w:t>
            </w:r>
          </w:p>
        </w:tc>
        <w:tc>
          <w:tcPr>
            <w:tcW w:w="517" w:type="dxa"/>
          </w:tcPr>
          <w:p w14:paraId="060D46B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5FD2C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25B10C" w14:textId="77777777" w:rsidR="00F74181" w:rsidRDefault="00F74181" w:rsidP="00585DDF">
            <w:r>
              <w:rPr>
                <w:sz w:val="16"/>
                <w:szCs w:val="16"/>
              </w:rPr>
              <w:t>Correction of NR SA FR1 SS-RSRP absolute measurement accuracy for RedCap 2 Rx UE test case 16.7.1.2.1 including Test Tolerance</w:t>
            </w:r>
          </w:p>
        </w:tc>
        <w:tc>
          <w:tcPr>
            <w:tcW w:w="517" w:type="dxa"/>
          </w:tcPr>
          <w:p w14:paraId="7205FF4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1E886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62BF6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552431" w14:textId="77777777" w:rsidR="00F74181" w:rsidRDefault="00F74181" w:rsidP="00585DDF">
            <w:r>
              <w:rPr>
                <w:sz w:val="16"/>
                <w:szCs w:val="16"/>
              </w:rPr>
              <w:t>R5-241215</w:t>
            </w:r>
          </w:p>
        </w:tc>
        <w:tc>
          <w:tcPr>
            <w:tcW w:w="1597" w:type="dxa"/>
          </w:tcPr>
          <w:p w14:paraId="7D5A1C80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5045D4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37A38BE" w14:textId="77777777" w:rsidR="00F74181" w:rsidRDefault="00F74181" w:rsidP="00585DDF">
            <w:r>
              <w:rPr>
                <w:sz w:val="16"/>
                <w:szCs w:val="16"/>
              </w:rPr>
              <w:t>16.7.1.2</w:t>
            </w:r>
          </w:p>
        </w:tc>
        <w:tc>
          <w:tcPr>
            <w:tcW w:w="998" w:type="dxa"/>
          </w:tcPr>
          <w:p w14:paraId="52DF985B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69C93A6" w14:textId="77777777" w:rsidTr="00585DDF">
        <w:tc>
          <w:tcPr>
            <w:tcW w:w="879" w:type="dxa"/>
          </w:tcPr>
          <w:p w14:paraId="6E89B266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38DD7D6" w14:textId="77777777" w:rsidR="00F74181" w:rsidRDefault="00F74181" w:rsidP="00585DDF">
            <w:r>
              <w:rPr>
                <w:sz w:val="16"/>
                <w:szCs w:val="16"/>
              </w:rPr>
              <w:t>3017</w:t>
            </w:r>
          </w:p>
        </w:tc>
        <w:tc>
          <w:tcPr>
            <w:tcW w:w="517" w:type="dxa"/>
          </w:tcPr>
          <w:p w14:paraId="639DEC0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75C19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904B92" w14:textId="77777777" w:rsidR="00F74181" w:rsidRDefault="00F74181" w:rsidP="00585DDF">
            <w:r>
              <w:rPr>
                <w:sz w:val="16"/>
                <w:szCs w:val="16"/>
              </w:rPr>
              <w:t>Correction of NR SA FR1 SS-RSRP relative measurement accuracy for 2 Rx UE test case 16.7.1.2.2 including Test Tolerance</w:t>
            </w:r>
          </w:p>
        </w:tc>
        <w:tc>
          <w:tcPr>
            <w:tcW w:w="517" w:type="dxa"/>
          </w:tcPr>
          <w:p w14:paraId="16AFDCBC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B3D0B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5AF41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52061E" w14:textId="77777777" w:rsidR="00F74181" w:rsidRDefault="00F74181" w:rsidP="00585DDF">
            <w:r>
              <w:rPr>
                <w:sz w:val="16"/>
                <w:szCs w:val="16"/>
              </w:rPr>
              <w:t>R5-241216</w:t>
            </w:r>
          </w:p>
        </w:tc>
        <w:tc>
          <w:tcPr>
            <w:tcW w:w="1597" w:type="dxa"/>
          </w:tcPr>
          <w:p w14:paraId="25C193DA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E51DBB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664322" w14:textId="77777777" w:rsidR="00F74181" w:rsidRDefault="00F74181" w:rsidP="00585DDF">
            <w:r>
              <w:rPr>
                <w:sz w:val="16"/>
                <w:szCs w:val="16"/>
              </w:rPr>
              <w:t>16.7.1.2</w:t>
            </w:r>
          </w:p>
        </w:tc>
        <w:tc>
          <w:tcPr>
            <w:tcW w:w="998" w:type="dxa"/>
          </w:tcPr>
          <w:p w14:paraId="6F2A58C6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29F5C962" w14:textId="77777777" w:rsidTr="00585DDF">
        <w:tc>
          <w:tcPr>
            <w:tcW w:w="879" w:type="dxa"/>
          </w:tcPr>
          <w:p w14:paraId="7FD91A8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DC657E" w14:textId="77777777" w:rsidR="00F74181" w:rsidRDefault="00F74181" w:rsidP="00585DDF">
            <w:r>
              <w:rPr>
                <w:sz w:val="16"/>
                <w:szCs w:val="16"/>
              </w:rPr>
              <w:t>3018</w:t>
            </w:r>
          </w:p>
        </w:tc>
        <w:tc>
          <w:tcPr>
            <w:tcW w:w="517" w:type="dxa"/>
          </w:tcPr>
          <w:p w14:paraId="102E7DB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8F73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510C37" w14:textId="77777777" w:rsidR="00F74181" w:rsidRDefault="00F74181" w:rsidP="00585DDF">
            <w:r>
              <w:rPr>
                <w:sz w:val="16"/>
                <w:szCs w:val="16"/>
              </w:rPr>
              <w:t>Addition of NR SA FR1 SS-RSRQ measurement accuracy for 1 Rx UE test case 16.7.2.1 including Test Tolerance</w:t>
            </w:r>
          </w:p>
        </w:tc>
        <w:tc>
          <w:tcPr>
            <w:tcW w:w="517" w:type="dxa"/>
          </w:tcPr>
          <w:p w14:paraId="3D4E70E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4DF60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E3650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A756CC" w14:textId="77777777" w:rsidR="00F74181" w:rsidRDefault="00F74181" w:rsidP="00585DDF">
            <w:r>
              <w:rPr>
                <w:sz w:val="16"/>
                <w:szCs w:val="16"/>
              </w:rPr>
              <w:t>R5-241217</w:t>
            </w:r>
          </w:p>
        </w:tc>
        <w:tc>
          <w:tcPr>
            <w:tcW w:w="1597" w:type="dxa"/>
          </w:tcPr>
          <w:p w14:paraId="4EB98BC0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33351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87B1BB" w14:textId="77777777" w:rsidR="00F74181" w:rsidRDefault="00F74181" w:rsidP="00585DDF">
            <w:r>
              <w:rPr>
                <w:sz w:val="16"/>
                <w:szCs w:val="16"/>
              </w:rPr>
              <w:t>16.7.2</w:t>
            </w:r>
          </w:p>
        </w:tc>
        <w:tc>
          <w:tcPr>
            <w:tcW w:w="998" w:type="dxa"/>
          </w:tcPr>
          <w:p w14:paraId="32BA23A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C42F50D" w14:textId="77777777" w:rsidTr="00585DDF">
        <w:tc>
          <w:tcPr>
            <w:tcW w:w="879" w:type="dxa"/>
          </w:tcPr>
          <w:p w14:paraId="553B6BA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39E92BA" w14:textId="77777777" w:rsidR="00F74181" w:rsidRDefault="00F74181" w:rsidP="00585DDF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556FE35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70EDB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5CB4BD" w14:textId="77777777" w:rsidR="00F74181" w:rsidRDefault="00F74181" w:rsidP="00585DDF">
            <w:r>
              <w:rPr>
                <w:sz w:val="16"/>
                <w:szCs w:val="16"/>
              </w:rPr>
              <w:t>Addition of NR SA FR1 SS-RSRQ measurement accuracy for 2 Rx UE test case 16.7.2.2 including Test Tolerance</w:t>
            </w:r>
          </w:p>
        </w:tc>
        <w:tc>
          <w:tcPr>
            <w:tcW w:w="517" w:type="dxa"/>
          </w:tcPr>
          <w:p w14:paraId="4A8E8B0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78799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DE4F5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972F4C" w14:textId="77777777" w:rsidR="00F74181" w:rsidRDefault="00F74181" w:rsidP="00585DDF">
            <w:r>
              <w:rPr>
                <w:sz w:val="16"/>
                <w:szCs w:val="16"/>
              </w:rPr>
              <w:t>R5-241218</w:t>
            </w:r>
          </w:p>
        </w:tc>
        <w:tc>
          <w:tcPr>
            <w:tcW w:w="1597" w:type="dxa"/>
          </w:tcPr>
          <w:p w14:paraId="46FE5D56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74F873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102C35D" w14:textId="77777777" w:rsidR="00F74181" w:rsidRDefault="00F74181" w:rsidP="00585DDF">
            <w:r>
              <w:rPr>
                <w:sz w:val="16"/>
                <w:szCs w:val="16"/>
              </w:rPr>
              <w:t>16.7.2</w:t>
            </w:r>
          </w:p>
        </w:tc>
        <w:tc>
          <w:tcPr>
            <w:tcW w:w="998" w:type="dxa"/>
          </w:tcPr>
          <w:p w14:paraId="520D88B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FBFD760" w14:textId="77777777" w:rsidR="00F74181" w:rsidRDefault="00F74181" w:rsidP="00F74181"/>
    <w:p w14:paraId="5DB66E31" w14:textId="77777777" w:rsidR="00F74181" w:rsidRDefault="00F74181" w:rsidP="00F74181"/>
    <w:p w14:paraId="0DE46B88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RP-240190</w:t>
      </w:r>
      <w:r>
        <w:rPr>
          <w:b/>
          <w:i/>
          <w:noProof/>
          <w:sz w:val="28"/>
        </w:rPr>
        <w:fldChar w:fldCharType="end"/>
      </w:r>
    </w:p>
    <w:p w14:paraId="0EFDE9D8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E00C81A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3F0975F8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8FF93D7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4)</w:t>
      </w:r>
      <w:r>
        <w:rPr>
          <w:rFonts w:ascii="Arial" w:hAnsi="Arial" w:cs="Arial"/>
          <w:b/>
          <w:bCs/>
        </w:rPr>
        <w:fldChar w:fldCharType="end"/>
      </w:r>
    </w:p>
    <w:p w14:paraId="2FD79CC3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7DA5AFC4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854E49E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BD36953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70A6499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7C6C8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5BFC3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E791E9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D57FD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975AF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897E1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B7E3F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B26FB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74EDF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5DADE6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92C09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F2B93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B86FCF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31F8B59E" w14:textId="77777777" w:rsidTr="00585DDF">
        <w:tc>
          <w:tcPr>
            <w:tcW w:w="879" w:type="dxa"/>
          </w:tcPr>
          <w:p w14:paraId="366112B2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5171A65" w14:textId="77777777" w:rsidR="00F74181" w:rsidRDefault="00F74181" w:rsidP="00585DDF">
            <w:r>
              <w:rPr>
                <w:sz w:val="16"/>
                <w:szCs w:val="16"/>
              </w:rPr>
              <w:t>2879</w:t>
            </w:r>
          </w:p>
        </w:tc>
        <w:tc>
          <w:tcPr>
            <w:tcW w:w="517" w:type="dxa"/>
          </w:tcPr>
          <w:p w14:paraId="225C657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AD58BA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31B0E3" w14:textId="77777777" w:rsidR="00F74181" w:rsidRDefault="00F74181" w:rsidP="00585DDF">
            <w:r>
              <w:rPr>
                <w:sz w:val="16"/>
                <w:szCs w:val="16"/>
              </w:rPr>
              <w:t>Correction of Redcap inter-RAT E-UTRAN CGI test cases</w:t>
            </w:r>
          </w:p>
        </w:tc>
        <w:tc>
          <w:tcPr>
            <w:tcW w:w="517" w:type="dxa"/>
          </w:tcPr>
          <w:p w14:paraId="235BBBB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D781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E34893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180D6" w14:textId="77777777" w:rsidR="00F74181" w:rsidRDefault="00F74181" w:rsidP="00585DDF">
            <w:r>
              <w:rPr>
                <w:sz w:val="16"/>
                <w:szCs w:val="16"/>
              </w:rPr>
              <w:t>R5-242037</w:t>
            </w:r>
          </w:p>
        </w:tc>
        <w:tc>
          <w:tcPr>
            <w:tcW w:w="1597" w:type="dxa"/>
          </w:tcPr>
          <w:p w14:paraId="43387ADE" w14:textId="77777777" w:rsidR="00F74181" w:rsidRDefault="00F7418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8CE6A6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D5678E" w14:textId="77777777" w:rsidR="00F74181" w:rsidRDefault="00F74181" w:rsidP="00585DDF">
            <w:r>
              <w:rPr>
                <w:sz w:val="16"/>
                <w:szCs w:val="16"/>
              </w:rPr>
              <w:t>16.6.5.3, 16.6.5.4</w:t>
            </w:r>
          </w:p>
        </w:tc>
        <w:tc>
          <w:tcPr>
            <w:tcW w:w="998" w:type="dxa"/>
          </w:tcPr>
          <w:p w14:paraId="02F2A6E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64D3FC5" w14:textId="77777777" w:rsidTr="00585DDF">
        <w:tc>
          <w:tcPr>
            <w:tcW w:w="879" w:type="dxa"/>
          </w:tcPr>
          <w:p w14:paraId="2D5C4AD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8B0D04F" w14:textId="77777777" w:rsidR="00F74181" w:rsidRDefault="00F74181" w:rsidP="00585DDF">
            <w:r>
              <w:rPr>
                <w:sz w:val="16"/>
                <w:szCs w:val="16"/>
              </w:rPr>
              <w:t>2913</w:t>
            </w:r>
          </w:p>
        </w:tc>
        <w:tc>
          <w:tcPr>
            <w:tcW w:w="517" w:type="dxa"/>
          </w:tcPr>
          <w:p w14:paraId="4234403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1405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5D73AB" w14:textId="77777777" w:rsidR="00F74181" w:rsidRDefault="00F74181" w:rsidP="00585DDF">
            <w:r>
              <w:rPr>
                <w:sz w:val="16"/>
                <w:szCs w:val="16"/>
              </w:rPr>
              <w:t>Correction to NCD-SSB and SMTC RMCs</w:t>
            </w:r>
          </w:p>
        </w:tc>
        <w:tc>
          <w:tcPr>
            <w:tcW w:w="517" w:type="dxa"/>
          </w:tcPr>
          <w:p w14:paraId="102B0D7D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127E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54012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BC751B" w14:textId="77777777" w:rsidR="00F74181" w:rsidRDefault="00F74181" w:rsidP="00585DDF">
            <w:r>
              <w:rPr>
                <w:sz w:val="16"/>
                <w:szCs w:val="16"/>
              </w:rPr>
              <w:t>R5-242039</w:t>
            </w:r>
          </w:p>
        </w:tc>
        <w:tc>
          <w:tcPr>
            <w:tcW w:w="1597" w:type="dxa"/>
          </w:tcPr>
          <w:p w14:paraId="1AE55B09" w14:textId="77777777" w:rsidR="00F74181" w:rsidRDefault="00F74181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6BE2340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FF29628" w14:textId="77777777" w:rsidR="00F74181" w:rsidRDefault="00F74181" w:rsidP="00585DDF">
            <w:r>
              <w:rPr>
                <w:sz w:val="16"/>
                <w:szCs w:val="16"/>
              </w:rPr>
              <w:t>A.3B,A.4, A.4A</w:t>
            </w:r>
          </w:p>
        </w:tc>
        <w:tc>
          <w:tcPr>
            <w:tcW w:w="998" w:type="dxa"/>
          </w:tcPr>
          <w:p w14:paraId="78775D8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C6C89C8" w14:textId="77777777" w:rsidTr="00585DDF">
        <w:tc>
          <w:tcPr>
            <w:tcW w:w="879" w:type="dxa"/>
          </w:tcPr>
          <w:p w14:paraId="2C94361E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ECF6A9" w14:textId="77777777" w:rsidR="00F74181" w:rsidRDefault="00F74181" w:rsidP="00585DDF">
            <w:r>
              <w:rPr>
                <w:sz w:val="16"/>
                <w:szCs w:val="16"/>
              </w:rPr>
              <w:t>2914</w:t>
            </w:r>
          </w:p>
        </w:tc>
        <w:tc>
          <w:tcPr>
            <w:tcW w:w="517" w:type="dxa"/>
          </w:tcPr>
          <w:p w14:paraId="39BFA276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C8666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0C6517" w14:textId="77777777" w:rsidR="00F74181" w:rsidRDefault="00F74181" w:rsidP="00585DDF">
            <w:r>
              <w:rPr>
                <w:sz w:val="16"/>
                <w:szCs w:val="16"/>
              </w:rPr>
              <w:t>Correction to RedCap inter-frequency measurement test cases</w:t>
            </w:r>
          </w:p>
        </w:tc>
        <w:tc>
          <w:tcPr>
            <w:tcW w:w="517" w:type="dxa"/>
          </w:tcPr>
          <w:p w14:paraId="2C8EF2A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EEB1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8CF08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F510FE" w14:textId="77777777" w:rsidR="00F74181" w:rsidRDefault="00F74181" w:rsidP="00585DDF">
            <w:r>
              <w:rPr>
                <w:sz w:val="16"/>
                <w:szCs w:val="16"/>
              </w:rPr>
              <w:t>R5-242040</w:t>
            </w:r>
          </w:p>
        </w:tc>
        <w:tc>
          <w:tcPr>
            <w:tcW w:w="1597" w:type="dxa"/>
          </w:tcPr>
          <w:p w14:paraId="51999A7C" w14:textId="77777777" w:rsidR="00F74181" w:rsidRDefault="00F74181" w:rsidP="00585DDF">
            <w:r>
              <w:rPr>
                <w:sz w:val="16"/>
                <w:szCs w:val="16"/>
              </w:rPr>
              <w:t>Huawei, HiSilicon, Starpoint, Anritsu, Keysight</w:t>
            </w:r>
          </w:p>
        </w:tc>
        <w:tc>
          <w:tcPr>
            <w:tcW w:w="1122" w:type="dxa"/>
          </w:tcPr>
          <w:p w14:paraId="0CC856D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CB71791" w14:textId="77777777" w:rsidR="00F74181" w:rsidRDefault="00F74181" w:rsidP="00585DDF">
            <w:r>
              <w:rPr>
                <w:sz w:val="16"/>
                <w:szCs w:val="16"/>
              </w:rPr>
              <w:t>16.6.2.1, 16.6.2.3, 16.6.2.4, 16.6.2.5, 16.6.2.6, 16.6.2.9, 16.6.2.10, 16.6.2.11, 16.6.2.12</w:t>
            </w:r>
          </w:p>
        </w:tc>
        <w:tc>
          <w:tcPr>
            <w:tcW w:w="998" w:type="dxa"/>
          </w:tcPr>
          <w:p w14:paraId="171003C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006C7FE" w14:textId="77777777" w:rsidTr="00585DDF">
        <w:tc>
          <w:tcPr>
            <w:tcW w:w="879" w:type="dxa"/>
          </w:tcPr>
          <w:p w14:paraId="4AEE9DD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2B09D1" w14:textId="77777777" w:rsidR="00F74181" w:rsidRDefault="00F74181" w:rsidP="00585DDF">
            <w:r>
              <w:rPr>
                <w:sz w:val="16"/>
                <w:szCs w:val="16"/>
              </w:rPr>
              <w:t>2925</w:t>
            </w:r>
          </w:p>
        </w:tc>
        <w:tc>
          <w:tcPr>
            <w:tcW w:w="517" w:type="dxa"/>
          </w:tcPr>
          <w:p w14:paraId="71246B4B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350A5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D998D3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16.2.1.1 with TT</w:t>
            </w:r>
          </w:p>
        </w:tc>
        <w:tc>
          <w:tcPr>
            <w:tcW w:w="517" w:type="dxa"/>
          </w:tcPr>
          <w:p w14:paraId="34C8907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C3AA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43867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8B577C" w14:textId="77777777" w:rsidR="00F74181" w:rsidRDefault="00F74181" w:rsidP="00585DDF">
            <w:r>
              <w:rPr>
                <w:sz w:val="16"/>
                <w:szCs w:val="16"/>
              </w:rPr>
              <w:t>R5-241670</w:t>
            </w:r>
          </w:p>
        </w:tc>
        <w:tc>
          <w:tcPr>
            <w:tcW w:w="1597" w:type="dxa"/>
          </w:tcPr>
          <w:p w14:paraId="07A7DD02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D6489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0AC229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B81B93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78B09759" w14:textId="77777777" w:rsidTr="00585DDF">
        <w:tc>
          <w:tcPr>
            <w:tcW w:w="879" w:type="dxa"/>
          </w:tcPr>
          <w:p w14:paraId="4F334333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CA5D2F7" w14:textId="77777777" w:rsidR="00F74181" w:rsidRDefault="00F74181" w:rsidP="00585DDF">
            <w:r>
              <w:rPr>
                <w:sz w:val="16"/>
                <w:szCs w:val="16"/>
              </w:rPr>
              <w:t>2926</w:t>
            </w:r>
          </w:p>
        </w:tc>
        <w:tc>
          <w:tcPr>
            <w:tcW w:w="517" w:type="dxa"/>
          </w:tcPr>
          <w:p w14:paraId="009B4CF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E43D5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118FB1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16.2.1.2 with TT</w:t>
            </w:r>
          </w:p>
        </w:tc>
        <w:tc>
          <w:tcPr>
            <w:tcW w:w="517" w:type="dxa"/>
          </w:tcPr>
          <w:p w14:paraId="4FC245E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FF94A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F6317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D5876A" w14:textId="77777777" w:rsidR="00F74181" w:rsidRDefault="00F74181" w:rsidP="00585DDF">
            <w:r>
              <w:rPr>
                <w:sz w:val="16"/>
                <w:szCs w:val="16"/>
              </w:rPr>
              <w:t>R5-241671</w:t>
            </w:r>
          </w:p>
        </w:tc>
        <w:tc>
          <w:tcPr>
            <w:tcW w:w="1597" w:type="dxa"/>
          </w:tcPr>
          <w:p w14:paraId="2EB8C2C7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151AE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1B58B6D" w14:textId="77777777" w:rsidR="00F74181" w:rsidRDefault="00F74181" w:rsidP="00585DDF">
            <w:r>
              <w:rPr>
                <w:sz w:val="16"/>
                <w:szCs w:val="16"/>
              </w:rPr>
              <w:t>16.2.1.2</w:t>
            </w:r>
          </w:p>
        </w:tc>
        <w:tc>
          <w:tcPr>
            <w:tcW w:w="998" w:type="dxa"/>
          </w:tcPr>
          <w:p w14:paraId="4CB28BF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2A58A603" w14:textId="77777777" w:rsidTr="00585DDF">
        <w:tc>
          <w:tcPr>
            <w:tcW w:w="879" w:type="dxa"/>
          </w:tcPr>
          <w:p w14:paraId="29AB293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5914CC" w14:textId="77777777" w:rsidR="00F74181" w:rsidRDefault="00F74181" w:rsidP="00585DDF">
            <w:r>
              <w:rPr>
                <w:sz w:val="16"/>
                <w:szCs w:val="16"/>
              </w:rPr>
              <w:t>2928</w:t>
            </w:r>
          </w:p>
        </w:tc>
        <w:tc>
          <w:tcPr>
            <w:tcW w:w="517" w:type="dxa"/>
          </w:tcPr>
          <w:p w14:paraId="427FAC94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0C74C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E87C96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16.6.5.3 with TT</w:t>
            </w:r>
          </w:p>
        </w:tc>
        <w:tc>
          <w:tcPr>
            <w:tcW w:w="517" w:type="dxa"/>
          </w:tcPr>
          <w:p w14:paraId="39006A3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F7DD8E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FB6A0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2049EB" w14:textId="77777777" w:rsidR="00F74181" w:rsidRDefault="00F74181" w:rsidP="00585DDF">
            <w:r>
              <w:rPr>
                <w:sz w:val="16"/>
                <w:szCs w:val="16"/>
              </w:rPr>
              <w:t>R5-241886</w:t>
            </w:r>
          </w:p>
        </w:tc>
        <w:tc>
          <w:tcPr>
            <w:tcW w:w="1597" w:type="dxa"/>
          </w:tcPr>
          <w:p w14:paraId="6BC08400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394E6B7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263D7EB" w14:textId="77777777" w:rsidR="00F74181" w:rsidRDefault="00F74181" w:rsidP="00585DDF">
            <w:r>
              <w:rPr>
                <w:sz w:val="16"/>
                <w:szCs w:val="16"/>
              </w:rPr>
              <w:t>16.6.5.3</w:t>
            </w:r>
          </w:p>
        </w:tc>
        <w:tc>
          <w:tcPr>
            <w:tcW w:w="998" w:type="dxa"/>
          </w:tcPr>
          <w:p w14:paraId="1B5F194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79281BF" w14:textId="77777777" w:rsidTr="00585DDF">
        <w:tc>
          <w:tcPr>
            <w:tcW w:w="879" w:type="dxa"/>
          </w:tcPr>
          <w:p w14:paraId="25E57AF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AA055A" w14:textId="77777777" w:rsidR="00F74181" w:rsidRDefault="00F74181" w:rsidP="00585DDF">
            <w:r>
              <w:rPr>
                <w:sz w:val="16"/>
                <w:szCs w:val="16"/>
              </w:rPr>
              <w:t>2931</w:t>
            </w:r>
          </w:p>
        </w:tc>
        <w:tc>
          <w:tcPr>
            <w:tcW w:w="517" w:type="dxa"/>
          </w:tcPr>
          <w:p w14:paraId="689C486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36BD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9C1230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16.7.2.3.2 with TT</w:t>
            </w:r>
          </w:p>
        </w:tc>
        <w:tc>
          <w:tcPr>
            <w:tcW w:w="517" w:type="dxa"/>
          </w:tcPr>
          <w:p w14:paraId="6672661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C2A7F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B1958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C13E3F" w14:textId="77777777" w:rsidR="00F74181" w:rsidRDefault="00F74181" w:rsidP="00585DDF">
            <w:r>
              <w:rPr>
                <w:sz w:val="16"/>
                <w:szCs w:val="16"/>
              </w:rPr>
              <w:t>R5-242041</w:t>
            </w:r>
          </w:p>
        </w:tc>
        <w:tc>
          <w:tcPr>
            <w:tcW w:w="1597" w:type="dxa"/>
          </w:tcPr>
          <w:p w14:paraId="027DBC33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2CA9A4A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31F6AE1" w14:textId="77777777" w:rsidR="00F74181" w:rsidRDefault="00F74181" w:rsidP="00585DDF">
            <w:r>
              <w:rPr>
                <w:sz w:val="16"/>
                <w:szCs w:val="16"/>
              </w:rPr>
              <w:t>16.7.2.3.2</w:t>
            </w:r>
          </w:p>
        </w:tc>
        <w:tc>
          <w:tcPr>
            <w:tcW w:w="998" w:type="dxa"/>
          </w:tcPr>
          <w:p w14:paraId="6753DEA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1B8FC685" w14:textId="77777777" w:rsidTr="00585DDF">
        <w:tc>
          <w:tcPr>
            <w:tcW w:w="879" w:type="dxa"/>
          </w:tcPr>
          <w:p w14:paraId="6A88404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1686A3" w14:textId="77777777" w:rsidR="00F74181" w:rsidRDefault="00F74181" w:rsidP="00585DDF">
            <w:r>
              <w:rPr>
                <w:sz w:val="16"/>
                <w:szCs w:val="16"/>
              </w:rPr>
              <w:t>2932</w:t>
            </w:r>
          </w:p>
        </w:tc>
        <w:tc>
          <w:tcPr>
            <w:tcW w:w="517" w:type="dxa"/>
          </w:tcPr>
          <w:p w14:paraId="6337E072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AA6F5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D8AEF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16.7.2.4.1 with TT</w:t>
            </w:r>
          </w:p>
        </w:tc>
        <w:tc>
          <w:tcPr>
            <w:tcW w:w="517" w:type="dxa"/>
          </w:tcPr>
          <w:p w14:paraId="1547CD4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9A666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570F7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F98C9F" w14:textId="77777777" w:rsidR="00F74181" w:rsidRDefault="00F74181" w:rsidP="00585DDF">
            <w:r>
              <w:rPr>
                <w:sz w:val="16"/>
                <w:szCs w:val="16"/>
              </w:rPr>
              <w:t>R5-242042</w:t>
            </w:r>
          </w:p>
        </w:tc>
        <w:tc>
          <w:tcPr>
            <w:tcW w:w="1597" w:type="dxa"/>
          </w:tcPr>
          <w:p w14:paraId="7294664F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25C788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E64765C" w14:textId="77777777" w:rsidR="00F74181" w:rsidRDefault="00F74181" w:rsidP="00585DDF">
            <w:r>
              <w:rPr>
                <w:sz w:val="16"/>
                <w:szCs w:val="16"/>
              </w:rPr>
              <w:t>16.7.2.4.1</w:t>
            </w:r>
          </w:p>
        </w:tc>
        <w:tc>
          <w:tcPr>
            <w:tcW w:w="998" w:type="dxa"/>
          </w:tcPr>
          <w:p w14:paraId="2F1D8BF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F84817F" w14:textId="77777777" w:rsidTr="00585DDF">
        <w:tc>
          <w:tcPr>
            <w:tcW w:w="879" w:type="dxa"/>
          </w:tcPr>
          <w:p w14:paraId="75BFA7D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496E6E7" w14:textId="77777777" w:rsidR="00F74181" w:rsidRDefault="00F74181" w:rsidP="00585DDF">
            <w:r>
              <w:rPr>
                <w:sz w:val="16"/>
                <w:szCs w:val="16"/>
              </w:rPr>
              <w:t>2933</w:t>
            </w:r>
          </w:p>
        </w:tc>
        <w:tc>
          <w:tcPr>
            <w:tcW w:w="517" w:type="dxa"/>
          </w:tcPr>
          <w:p w14:paraId="3C25193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46138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67D7C3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16.7.2.4.2 with TT</w:t>
            </w:r>
          </w:p>
        </w:tc>
        <w:tc>
          <w:tcPr>
            <w:tcW w:w="517" w:type="dxa"/>
          </w:tcPr>
          <w:p w14:paraId="1FCD5D3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CABF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DDFF0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8E1A72" w14:textId="77777777" w:rsidR="00F74181" w:rsidRDefault="00F74181" w:rsidP="00585DDF">
            <w:r>
              <w:rPr>
                <w:sz w:val="16"/>
                <w:szCs w:val="16"/>
              </w:rPr>
              <w:t>R5-242043</w:t>
            </w:r>
          </w:p>
        </w:tc>
        <w:tc>
          <w:tcPr>
            <w:tcW w:w="1597" w:type="dxa"/>
          </w:tcPr>
          <w:p w14:paraId="6E994BE5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0A01912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92A0324" w14:textId="77777777" w:rsidR="00F74181" w:rsidRDefault="00F74181" w:rsidP="00585DDF">
            <w:r>
              <w:rPr>
                <w:sz w:val="16"/>
                <w:szCs w:val="16"/>
              </w:rPr>
              <w:t>16.7.2.4.2</w:t>
            </w:r>
          </w:p>
        </w:tc>
        <w:tc>
          <w:tcPr>
            <w:tcW w:w="998" w:type="dxa"/>
          </w:tcPr>
          <w:p w14:paraId="5BC77FF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598876D" w14:textId="77777777" w:rsidTr="00585DDF">
        <w:tc>
          <w:tcPr>
            <w:tcW w:w="879" w:type="dxa"/>
          </w:tcPr>
          <w:p w14:paraId="69688E0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B1E42F1" w14:textId="77777777" w:rsidR="00F74181" w:rsidRDefault="00F74181" w:rsidP="00585DDF">
            <w:r>
              <w:rPr>
                <w:sz w:val="16"/>
                <w:szCs w:val="16"/>
              </w:rPr>
              <w:t>2939</w:t>
            </w:r>
          </w:p>
        </w:tc>
        <w:tc>
          <w:tcPr>
            <w:tcW w:w="517" w:type="dxa"/>
          </w:tcPr>
          <w:p w14:paraId="02FAF690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D1B21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A972D9" w14:textId="77777777" w:rsidR="00F74181" w:rsidRDefault="00F74181" w:rsidP="00585DDF">
            <w:r>
              <w:rPr>
                <w:sz w:val="16"/>
                <w:szCs w:val="16"/>
              </w:rPr>
              <w:t>Correction to RedCap RRM test case 16.7.3.4.2 with TT</w:t>
            </w:r>
          </w:p>
        </w:tc>
        <w:tc>
          <w:tcPr>
            <w:tcW w:w="517" w:type="dxa"/>
          </w:tcPr>
          <w:p w14:paraId="7AA7C79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A201F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324D7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D22420" w14:textId="77777777" w:rsidR="00F74181" w:rsidRDefault="00F74181" w:rsidP="00585DDF">
            <w:r>
              <w:rPr>
                <w:sz w:val="16"/>
                <w:szCs w:val="16"/>
              </w:rPr>
              <w:t>R5-241963</w:t>
            </w:r>
          </w:p>
        </w:tc>
        <w:tc>
          <w:tcPr>
            <w:tcW w:w="1597" w:type="dxa"/>
          </w:tcPr>
          <w:p w14:paraId="73C08FF3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D5F638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F7ADEE2" w14:textId="77777777" w:rsidR="00F74181" w:rsidRDefault="00F74181" w:rsidP="00585DDF">
            <w:r>
              <w:rPr>
                <w:sz w:val="16"/>
                <w:szCs w:val="16"/>
              </w:rPr>
              <w:t>16.7.3.4.2</w:t>
            </w:r>
          </w:p>
        </w:tc>
        <w:tc>
          <w:tcPr>
            <w:tcW w:w="998" w:type="dxa"/>
          </w:tcPr>
          <w:p w14:paraId="77C54297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01FA17B" w14:textId="77777777" w:rsidTr="00585DDF">
        <w:tc>
          <w:tcPr>
            <w:tcW w:w="879" w:type="dxa"/>
          </w:tcPr>
          <w:p w14:paraId="2790421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43DF2B" w14:textId="77777777" w:rsidR="00F74181" w:rsidRDefault="00F74181" w:rsidP="00585DDF">
            <w:r>
              <w:rPr>
                <w:sz w:val="16"/>
                <w:szCs w:val="16"/>
              </w:rPr>
              <w:t>2952</w:t>
            </w:r>
          </w:p>
        </w:tc>
        <w:tc>
          <w:tcPr>
            <w:tcW w:w="517" w:type="dxa"/>
          </w:tcPr>
          <w:p w14:paraId="1AD54FA9" w14:textId="77777777" w:rsidR="00F74181" w:rsidRDefault="00F7418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45DD47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ACE3C6" w14:textId="77777777" w:rsidR="00F74181" w:rsidRDefault="00F74181" w:rsidP="00585DDF">
            <w:r>
              <w:rPr>
                <w:sz w:val="16"/>
                <w:szCs w:val="16"/>
              </w:rPr>
              <w:t>Correction to Annex F for RedCap RRM test cases</w:t>
            </w:r>
          </w:p>
        </w:tc>
        <w:tc>
          <w:tcPr>
            <w:tcW w:w="517" w:type="dxa"/>
          </w:tcPr>
          <w:p w14:paraId="69AAF72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D84CF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B0C6EC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01943E" w14:textId="77777777" w:rsidR="00F74181" w:rsidRDefault="00F74181" w:rsidP="00585DDF">
            <w:r>
              <w:rPr>
                <w:sz w:val="16"/>
                <w:szCs w:val="16"/>
              </w:rPr>
              <w:t>R5-241672</w:t>
            </w:r>
          </w:p>
        </w:tc>
        <w:tc>
          <w:tcPr>
            <w:tcW w:w="1597" w:type="dxa"/>
          </w:tcPr>
          <w:p w14:paraId="32A0D5DB" w14:textId="77777777" w:rsidR="00F74181" w:rsidRDefault="00F74181" w:rsidP="00585DDF">
            <w:r>
              <w:rPr>
                <w:sz w:val="16"/>
                <w:szCs w:val="16"/>
              </w:rPr>
              <w:t>Huawei, HiSilicon, Rohde &amp; Schwarz</w:t>
            </w:r>
          </w:p>
        </w:tc>
        <w:tc>
          <w:tcPr>
            <w:tcW w:w="1122" w:type="dxa"/>
          </w:tcPr>
          <w:p w14:paraId="5F39096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A2A7BE7" w14:textId="77777777" w:rsidR="00F74181" w:rsidRDefault="00F74181" w:rsidP="00585DDF">
            <w:r>
              <w:rPr>
                <w:sz w:val="16"/>
                <w:szCs w:val="16"/>
              </w:rPr>
              <w:t>F.1.1.2, F.1.3.2</w:t>
            </w:r>
          </w:p>
        </w:tc>
        <w:tc>
          <w:tcPr>
            <w:tcW w:w="998" w:type="dxa"/>
          </w:tcPr>
          <w:p w14:paraId="3AE00B55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AA06A0A" w14:textId="77777777" w:rsidTr="00585DDF">
        <w:tc>
          <w:tcPr>
            <w:tcW w:w="879" w:type="dxa"/>
          </w:tcPr>
          <w:p w14:paraId="1882D13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A0E32D" w14:textId="77777777" w:rsidR="00F74181" w:rsidRDefault="00F74181" w:rsidP="00585DDF">
            <w:r>
              <w:rPr>
                <w:sz w:val="16"/>
                <w:szCs w:val="16"/>
              </w:rPr>
              <w:t>2963</w:t>
            </w:r>
          </w:p>
        </w:tc>
        <w:tc>
          <w:tcPr>
            <w:tcW w:w="517" w:type="dxa"/>
          </w:tcPr>
          <w:p w14:paraId="5038180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FEA6E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569888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non-DRX in FR1 for 1 Rx UE test case 16.6.3.1 including Test Tolerance</w:t>
            </w:r>
          </w:p>
        </w:tc>
        <w:tc>
          <w:tcPr>
            <w:tcW w:w="517" w:type="dxa"/>
          </w:tcPr>
          <w:p w14:paraId="6B26695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A49AA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CCF2E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9018CF" w14:textId="77777777" w:rsidR="00F74181" w:rsidRDefault="00F74181" w:rsidP="00585DDF">
            <w:r>
              <w:rPr>
                <w:sz w:val="16"/>
                <w:szCs w:val="16"/>
              </w:rPr>
              <w:t>R5-242033</w:t>
            </w:r>
          </w:p>
        </w:tc>
        <w:tc>
          <w:tcPr>
            <w:tcW w:w="1597" w:type="dxa"/>
          </w:tcPr>
          <w:p w14:paraId="74148534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470B1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A8113C0" w14:textId="77777777" w:rsidR="00F74181" w:rsidRDefault="00F74181" w:rsidP="00585DDF">
            <w:r>
              <w:rPr>
                <w:sz w:val="16"/>
                <w:szCs w:val="16"/>
              </w:rPr>
              <w:t>16.6.3.1</w:t>
            </w:r>
          </w:p>
        </w:tc>
        <w:tc>
          <w:tcPr>
            <w:tcW w:w="998" w:type="dxa"/>
          </w:tcPr>
          <w:p w14:paraId="14DF6E8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C320E78" w14:textId="77777777" w:rsidTr="00585DDF">
        <w:tc>
          <w:tcPr>
            <w:tcW w:w="879" w:type="dxa"/>
          </w:tcPr>
          <w:p w14:paraId="5710ED87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754376" w14:textId="77777777" w:rsidR="00F74181" w:rsidRDefault="00F74181" w:rsidP="00585DDF">
            <w:r>
              <w:rPr>
                <w:sz w:val="16"/>
                <w:szCs w:val="16"/>
              </w:rPr>
              <w:t>2964</w:t>
            </w:r>
          </w:p>
        </w:tc>
        <w:tc>
          <w:tcPr>
            <w:tcW w:w="517" w:type="dxa"/>
          </w:tcPr>
          <w:p w14:paraId="10A9E388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8A8DD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6FEB69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non-DRX in FR1 for 2 Rx UE test case 16.6.3.2 including Test Tolerance</w:t>
            </w:r>
          </w:p>
        </w:tc>
        <w:tc>
          <w:tcPr>
            <w:tcW w:w="517" w:type="dxa"/>
          </w:tcPr>
          <w:p w14:paraId="66A6FC7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0AC4A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4E4FC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5838CC" w14:textId="77777777" w:rsidR="00F74181" w:rsidRDefault="00F74181" w:rsidP="00585DDF">
            <w:r>
              <w:rPr>
                <w:sz w:val="16"/>
                <w:szCs w:val="16"/>
              </w:rPr>
              <w:t>R5-242034</w:t>
            </w:r>
          </w:p>
        </w:tc>
        <w:tc>
          <w:tcPr>
            <w:tcW w:w="1597" w:type="dxa"/>
          </w:tcPr>
          <w:p w14:paraId="6F87D554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0FF4F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434C474" w14:textId="77777777" w:rsidR="00F74181" w:rsidRDefault="00F74181" w:rsidP="00585DDF">
            <w:r>
              <w:rPr>
                <w:sz w:val="16"/>
                <w:szCs w:val="16"/>
              </w:rPr>
              <w:t>16.6.3.2 (new)</w:t>
            </w:r>
          </w:p>
        </w:tc>
        <w:tc>
          <w:tcPr>
            <w:tcW w:w="998" w:type="dxa"/>
          </w:tcPr>
          <w:p w14:paraId="7761562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D376D8C" w14:textId="77777777" w:rsidTr="00585DDF">
        <w:tc>
          <w:tcPr>
            <w:tcW w:w="879" w:type="dxa"/>
          </w:tcPr>
          <w:p w14:paraId="576213BE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89C4D7E" w14:textId="77777777" w:rsidR="00F74181" w:rsidRDefault="00F74181" w:rsidP="00585DDF">
            <w:r>
              <w:rPr>
                <w:sz w:val="16"/>
                <w:szCs w:val="16"/>
              </w:rPr>
              <w:t>2965</w:t>
            </w:r>
          </w:p>
        </w:tc>
        <w:tc>
          <w:tcPr>
            <w:tcW w:w="517" w:type="dxa"/>
          </w:tcPr>
          <w:p w14:paraId="4F55C313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2983C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B01A0A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DRX in FR1 for 1 Rx UE test case 16.6.3.3 including Test Tolerance</w:t>
            </w:r>
          </w:p>
        </w:tc>
        <w:tc>
          <w:tcPr>
            <w:tcW w:w="517" w:type="dxa"/>
          </w:tcPr>
          <w:p w14:paraId="0DE3E1C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A4C1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25E74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271976" w14:textId="77777777" w:rsidR="00F74181" w:rsidRDefault="00F74181" w:rsidP="00585DDF">
            <w:r>
              <w:rPr>
                <w:sz w:val="16"/>
                <w:szCs w:val="16"/>
              </w:rPr>
              <w:t>R5-242035</w:t>
            </w:r>
          </w:p>
        </w:tc>
        <w:tc>
          <w:tcPr>
            <w:tcW w:w="1597" w:type="dxa"/>
          </w:tcPr>
          <w:p w14:paraId="5908AF63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D3D5BE8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FB9F2E" w14:textId="77777777" w:rsidR="00F74181" w:rsidRDefault="00F74181" w:rsidP="00585DDF">
            <w:r>
              <w:rPr>
                <w:sz w:val="16"/>
                <w:szCs w:val="16"/>
              </w:rPr>
              <w:t>16.6.3.3</w:t>
            </w:r>
          </w:p>
        </w:tc>
        <w:tc>
          <w:tcPr>
            <w:tcW w:w="998" w:type="dxa"/>
          </w:tcPr>
          <w:p w14:paraId="5116A7F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7124E52" w14:textId="77777777" w:rsidTr="00585DDF">
        <w:tc>
          <w:tcPr>
            <w:tcW w:w="879" w:type="dxa"/>
          </w:tcPr>
          <w:p w14:paraId="02728F7F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FF7A385" w14:textId="77777777" w:rsidR="00F74181" w:rsidRDefault="00F74181" w:rsidP="00585DDF">
            <w:r>
              <w:rPr>
                <w:sz w:val="16"/>
                <w:szCs w:val="16"/>
              </w:rPr>
              <w:t>2966</w:t>
            </w:r>
          </w:p>
        </w:tc>
        <w:tc>
          <w:tcPr>
            <w:tcW w:w="517" w:type="dxa"/>
          </w:tcPr>
          <w:p w14:paraId="5A4921D9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A46E6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2C46D3" w14:textId="77777777" w:rsidR="00F74181" w:rsidRDefault="00F74181" w:rsidP="00585DDF">
            <w:r>
              <w:rPr>
                <w:sz w:val="16"/>
                <w:szCs w:val="16"/>
              </w:rPr>
              <w:t>Addition of NR - E-UTRA event-triggered reporting in non-DRX in FR1 for 2Rx UE test case 16.6.3.4 including Test Tolerance</w:t>
            </w:r>
          </w:p>
        </w:tc>
        <w:tc>
          <w:tcPr>
            <w:tcW w:w="517" w:type="dxa"/>
          </w:tcPr>
          <w:p w14:paraId="72A5EB9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BB8A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F7AC8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23996" w14:textId="77777777" w:rsidR="00F74181" w:rsidRDefault="00F74181" w:rsidP="00585DDF">
            <w:r>
              <w:rPr>
                <w:sz w:val="16"/>
                <w:szCs w:val="16"/>
              </w:rPr>
              <w:t>R5-242036</w:t>
            </w:r>
          </w:p>
        </w:tc>
        <w:tc>
          <w:tcPr>
            <w:tcW w:w="1597" w:type="dxa"/>
          </w:tcPr>
          <w:p w14:paraId="7788366F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9D45C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F8A83BD" w14:textId="77777777" w:rsidR="00F74181" w:rsidRDefault="00F74181" w:rsidP="00585DDF">
            <w:r>
              <w:rPr>
                <w:sz w:val="16"/>
                <w:szCs w:val="16"/>
              </w:rPr>
              <w:t>16.6.3.4(new)</w:t>
            </w:r>
          </w:p>
        </w:tc>
        <w:tc>
          <w:tcPr>
            <w:tcW w:w="998" w:type="dxa"/>
          </w:tcPr>
          <w:p w14:paraId="4FECB616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2D38A6C" w14:textId="77777777" w:rsidTr="00585DDF">
        <w:tc>
          <w:tcPr>
            <w:tcW w:w="879" w:type="dxa"/>
          </w:tcPr>
          <w:p w14:paraId="245381F2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2ACF8CE" w14:textId="77777777" w:rsidR="00F74181" w:rsidRDefault="00F74181" w:rsidP="00585DDF">
            <w:r>
              <w:rPr>
                <w:sz w:val="16"/>
                <w:szCs w:val="16"/>
              </w:rPr>
              <w:t>2998</w:t>
            </w:r>
          </w:p>
        </w:tc>
        <w:tc>
          <w:tcPr>
            <w:tcW w:w="517" w:type="dxa"/>
          </w:tcPr>
          <w:p w14:paraId="30D1D326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9E2A4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C7C419" w14:textId="77777777" w:rsidR="00F74181" w:rsidRDefault="00F74181" w:rsidP="00585DDF">
            <w:r>
              <w:rPr>
                <w:sz w:val="16"/>
                <w:szCs w:val="16"/>
              </w:rPr>
              <w:t>Correction to test configuration in 16.4.1.2 and 16.5.2.2</w:t>
            </w:r>
          </w:p>
        </w:tc>
        <w:tc>
          <w:tcPr>
            <w:tcW w:w="517" w:type="dxa"/>
          </w:tcPr>
          <w:p w14:paraId="3CBACDD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76C9DA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2AA4D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035EA5" w14:textId="77777777" w:rsidR="00F74181" w:rsidRDefault="00F74181" w:rsidP="00585DDF">
            <w:r>
              <w:rPr>
                <w:sz w:val="16"/>
                <w:szCs w:val="16"/>
              </w:rPr>
              <w:t>R5-241964</w:t>
            </w:r>
          </w:p>
        </w:tc>
        <w:tc>
          <w:tcPr>
            <w:tcW w:w="1597" w:type="dxa"/>
          </w:tcPr>
          <w:p w14:paraId="6052A7CC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DFC1E5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C25CD26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3BEBD8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1E53AD1" w14:textId="77777777" w:rsidTr="00585DDF">
        <w:tc>
          <w:tcPr>
            <w:tcW w:w="879" w:type="dxa"/>
          </w:tcPr>
          <w:p w14:paraId="7872199D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C4D87B5" w14:textId="77777777" w:rsidR="00F74181" w:rsidRDefault="00F74181" w:rsidP="00585DDF">
            <w:r>
              <w:rPr>
                <w:sz w:val="16"/>
                <w:szCs w:val="16"/>
              </w:rPr>
              <w:t>2999</w:t>
            </w:r>
          </w:p>
        </w:tc>
        <w:tc>
          <w:tcPr>
            <w:tcW w:w="517" w:type="dxa"/>
          </w:tcPr>
          <w:p w14:paraId="555C055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45CB9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A0831F" w14:textId="77777777" w:rsidR="00F74181" w:rsidRDefault="00F74181" w:rsidP="00585DDF">
            <w:r>
              <w:rPr>
                <w:sz w:val="16"/>
                <w:szCs w:val="16"/>
              </w:rPr>
              <w:t>Correction to PDCCH level in CSI-RS based RLM test cases for RedCap</w:t>
            </w:r>
          </w:p>
        </w:tc>
        <w:tc>
          <w:tcPr>
            <w:tcW w:w="517" w:type="dxa"/>
          </w:tcPr>
          <w:p w14:paraId="6ED3349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95A0A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40329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E23048" w14:textId="77777777" w:rsidR="00F74181" w:rsidRDefault="00F74181" w:rsidP="00585DDF">
            <w:r>
              <w:rPr>
                <w:sz w:val="16"/>
                <w:szCs w:val="16"/>
              </w:rPr>
              <w:t>R5-241965</w:t>
            </w:r>
          </w:p>
        </w:tc>
        <w:tc>
          <w:tcPr>
            <w:tcW w:w="1597" w:type="dxa"/>
          </w:tcPr>
          <w:p w14:paraId="47634167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5D0F7F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CC4A52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FFAEE5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FA5744B" w14:textId="77777777" w:rsidTr="00585DDF">
        <w:tc>
          <w:tcPr>
            <w:tcW w:w="879" w:type="dxa"/>
          </w:tcPr>
          <w:p w14:paraId="620E438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841AFEA" w14:textId="77777777" w:rsidR="00F74181" w:rsidRDefault="00F74181" w:rsidP="00585DDF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6B06995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35B00A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AF5F33" w14:textId="77777777" w:rsidR="00F74181" w:rsidRDefault="00F74181" w:rsidP="00585DDF">
            <w:r>
              <w:rPr>
                <w:sz w:val="16"/>
                <w:szCs w:val="16"/>
              </w:rPr>
              <w:t>Addition of RRM RedCap test cases 16.7.1.3.1, 16.7.1.3.2</w:t>
            </w:r>
          </w:p>
        </w:tc>
        <w:tc>
          <w:tcPr>
            <w:tcW w:w="517" w:type="dxa"/>
          </w:tcPr>
          <w:p w14:paraId="1FE4133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C1660B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57477A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1F42B2" w14:textId="77777777" w:rsidR="00F74181" w:rsidRDefault="00F74181" w:rsidP="00585DDF">
            <w:r>
              <w:rPr>
                <w:sz w:val="16"/>
                <w:szCs w:val="16"/>
              </w:rPr>
              <w:t>R5-241219</w:t>
            </w:r>
          </w:p>
        </w:tc>
        <w:tc>
          <w:tcPr>
            <w:tcW w:w="1597" w:type="dxa"/>
          </w:tcPr>
          <w:p w14:paraId="3A4E7843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6874C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5542F30" w14:textId="77777777" w:rsidR="00F74181" w:rsidRDefault="00F74181" w:rsidP="00585DDF">
            <w:r>
              <w:rPr>
                <w:sz w:val="16"/>
                <w:szCs w:val="16"/>
              </w:rPr>
              <w:t>16.7.1.3</w:t>
            </w:r>
          </w:p>
        </w:tc>
        <w:tc>
          <w:tcPr>
            <w:tcW w:w="998" w:type="dxa"/>
          </w:tcPr>
          <w:p w14:paraId="59A30FE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1C71B34" w14:textId="77777777" w:rsidTr="00585DDF">
        <w:tc>
          <w:tcPr>
            <w:tcW w:w="879" w:type="dxa"/>
          </w:tcPr>
          <w:p w14:paraId="696B529C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54D240E" w14:textId="77777777" w:rsidR="00F74181" w:rsidRDefault="00F74181" w:rsidP="00585DDF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0B6D10D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2AF2B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AD8F85" w14:textId="77777777" w:rsidR="00F74181" w:rsidRDefault="00F74181" w:rsidP="00585DDF">
            <w:r>
              <w:rPr>
                <w:sz w:val="16"/>
                <w:szCs w:val="16"/>
              </w:rPr>
              <w:t>Addition of RRM RedCap test cases 16.7.1.4.1, 16.7.1.4.2</w:t>
            </w:r>
          </w:p>
        </w:tc>
        <w:tc>
          <w:tcPr>
            <w:tcW w:w="517" w:type="dxa"/>
          </w:tcPr>
          <w:p w14:paraId="4167E11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323DD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7B33D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8013DF" w14:textId="77777777" w:rsidR="00F74181" w:rsidRDefault="00F74181" w:rsidP="00585DDF">
            <w:r>
              <w:rPr>
                <w:sz w:val="16"/>
                <w:szCs w:val="16"/>
              </w:rPr>
              <w:t>R5-241220</w:t>
            </w:r>
          </w:p>
        </w:tc>
        <w:tc>
          <w:tcPr>
            <w:tcW w:w="1597" w:type="dxa"/>
          </w:tcPr>
          <w:p w14:paraId="18873345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C6AF1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236E038" w14:textId="77777777" w:rsidR="00F74181" w:rsidRDefault="00F74181" w:rsidP="00585DDF">
            <w:r>
              <w:rPr>
                <w:sz w:val="16"/>
                <w:szCs w:val="16"/>
              </w:rPr>
              <w:t>16.7.1.4</w:t>
            </w:r>
          </w:p>
        </w:tc>
        <w:tc>
          <w:tcPr>
            <w:tcW w:w="998" w:type="dxa"/>
          </w:tcPr>
          <w:p w14:paraId="0E446AE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79326572" w14:textId="77777777" w:rsidTr="00585DDF">
        <w:tc>
          <w:tcPr>
            <w:tcW w:w="879" w:type="dxa"/>
          </w:tcPr>
          <w:p w14:paraId="7E6B9C9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1623821" w14:textId="77777777" w:rsidR="00F74181" w:rsidRDefault="00F74181" w:rsidP="00585DDF">
            <w:r>
              <w:rPr>
                <w:sz w:val="16"/>
                <w:szCs w:val="16"/>
              </w:rPr>
              <w:t>3022</w:t>
            </w:r>
          </w:p>
        </w:tc>
        <w:tc>
          <w:tcPr>
            <w:tcW w:w="517" w:type="dxa"/>
          </w:tcPr>
          <w:p w14:paraId="300FE83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4B34A1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2EFCDC" w14:textId="77777777" w:rsidR="00F74181" w:rsidRDefault="00F74181" w:rsidP="00585DDF">
            <w:r>
              <w:rPr>
                <w:sz w:val="16"/>
                <w:szCs w:val="16"/>
              </w:rPr>
              <w:t>Editorial Correction to RedCap PRACH TC 16.3.2.2.8</w:t>
            </w:r>
          </w:p>
        </w:tc>
        <w:tc>
          <w:tcPr>
            <w:tcW w:w="517" w:type="dxa"/>
          </w:tcPr>
          <w:p w14:paraId="1AA7699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AFF2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6B5C9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CB5255" w14:textId="77777777" w:rsidR="00F74181" w:rsidRDefault="00F74181" w:rsidP="00585DDF">
            <w:r>
              <w:rPr>
                <w:sz w:val="16"/>
                <w:szCs w:val="16"/>
              </w:rPr>
              <w:t>R5-241227</w:t>
            </w:r>
          </w:p>
        </w:tc>
        <w:tc>
          <w:tcPr>
            <w:tcW w:w="1597" w:type="dxa"/>
          </w:tcPr>
          <w:p w14:paraId="36228C67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671194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E33B58" w14:textId="77777777" w:rsidR="00F74181" w:rsidRDefault="00F74181" w:rsidP="00585DDF">
            <w:r>
              <w:rPr>
                <w:sz w:val="16"/>
                <w:szCs w:val="16"/>
              </w:rPr>
              <w:t>16.3.2.2.8</w:t>
            </w:r>
          </w:p>
        </w:tc>
        <w:tc>
          <w:tcPr>
            <w:tcW w:w="998" w:type="dxa"/>
          </w:tcPr>
          <w:p w14:paraId="7768592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644BFAD8" w14:textId="77777777" w:rsidTr="00585DDF">
        <w:tc>
          <w:tcPr>
            <w:tcW w:w="879" w:type="dxa"/>
          </w:tcPr>
          <w:p w14:paraId="1D6AAC8B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06A1A27" w14:textId="77777777" w:rsidR="00F74181" w:rsidRDefault="00F74181" w:rsidP="00585DDF">
            <w:r>
              <w:rPr>
                <w:sz w:val="16"/>
                <w:szCs w:val="16"/>
              </w:rPr>
              <w:t>3023</w:t>
            </w:r>
          </w:p>
        </w:tc>
        <w:tc>
          <w:tcPr>
            <w:tcW w:w="517" w:type="dxa"/>
          </w:tcPr>
          <w:p w14:paraId="217A12DA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31F00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D1937C" w14:textId="77777777" w:rsidR="00F74181" w:rsidRDefault="00F74181" w:rsidP="00585DDF">
            <w:r>
              <w:rPr>
                <w:sz w:val="16"/>
                <w:szCs w:val="16"/>
              </w:rPr>
              <w:t>Editorial corrections for RedCap tets cases 18.3.1.x</w:t>
            </w:r>
          </w:p>
        </w:tc>
        <w:tc>
          <w:tcPr>
            <w:tcW w:w="517" w:type="dxa"/>
          </w:tcPr>
          <w:p w14:paraId="3C13C13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7DAD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5C2E94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7C4912" w14:textId="77777777" w:rsidR="00F74181" w:rsidRDefault="00F74181" w:rsidP="00585DDF">
            <w:r>
              <w:rPr>
                <w:sz w:val="16"/>
                <w:szCs w:val="16"/>
              </w:rPr>
              <w:t>R5-241228</w:t>
            </w:r>
          </w:p>
        </w:tc>
        <w:tc>
          <w:tcPr>
            <w:tcW w:w="1597" w:type="dxa"/>
          </w:tcPr>
          <w:p w14:paraId="780C102D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1D589FC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81B30EE" w14:textId="77777777" w:rsidR="00F74181" w:rsidRDefault="00F74181" w:rsidP="00585DDF">
            <w:r>
              <w:rPr>
                <w:sz w:val="16"/>
                <w:szCs w:val="16"/>
              </w:rPr>
              <w:t>18.3.1</w:t>
            </w:r>
          </w:p>
        </w:tc>
        <w:tc>
          <w:tcPr>
            <w:tcW w:w="998" w:type="dxa"/>
          </w:tcPr>
          <w:p w14:paraId="463116F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A6DE21C" w14:textId="77777777" w:rsidTr="00585DDF">
        <w:tc>
          <w:tcPr>
            <w:tcW w:w="879" w:type="dxa"/>
          </w:tcPr>
          <w:p w14:paraId="51E311E0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F319D50" w14:textId="77777777" w:rsidR="00F74181" w:rsidRDefault="00F74181" w:rsidP="00585DDF">
            <w:r>
              <w:rPr>
                <w:sz w:val="16"/>
                <w:szCs w:val="16"/>
              </w:rPr>
              <w:t>3035</w:t>
            </w:r>
          </w:p>
        </w:tc>
        <w:tc>
          <w:tcPr>
            <w:tcW w:w="517" w:type="dxa"/>
          </w:tcPr>
          <w:p w14:paraId="7D6CBED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2CB9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AA7A89" w14:textId="77777777" w:rsidR="00F74181" w:rsidRDefault="00F74181" w:rsidP="00585DDF">
            <w:r>
              <w:rPr>
                <w:sz w:val="16"/>
                <w:szCs w:val="16"/>
              </w:rPr>
              <w:t>Core Spec alignment for RedCap tets cases 18.3.1.x</w:t>
            </w:r>
          </w:p>
        </w:tc>
        <w:tc>
          <w:tcPr>
            <w:tcW w:w="517" w:type="dxa"/>
          </w:tcPr>
          <w:p w14:paraId="092BC99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0737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B9F05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456935" w14:textId="77777777" w:rsidR="00F74181" w:rsidRDefault="00F74181" w:rsidP="00585DDF">
            <w:r>
              <w:rPr>
                <w:sz w:val="16"/>
                <w:szCs w:val="16"/>
              </w:rPr>
              <w:t>R5-241264</w:t>
            </w:r>
          </w:p>
        </w:tc>
        <w:tc>
          <w:tcPr>
            <w:tcW w:w="1597" w:type="dxa"/>
          </w:tcPr>
          <w:p w14:paraId="29E1F3EA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5733C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86AE025" w14:textId="77777777" w:rsidR="00F74181" w:rsidRDefault="00F74181" w:rsidP="00585DDF">
            <w:r>
              <w:rPr>
                <w:sz w:val="16"/>
                <w:szCs w:val="16"/>
              </w:rPr>
              <w:t>18.3.1</w:t>
            </w:r>
          </w:p>
        </w:tc>
        <w:tc>
          <w:tcPr>
            <w:tcW w:w="998" w:type="dxa"/>
          </w:tcPr>
          <w:p w14:paraId="5725A66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55CBC06" w14:textId="77777777" w:rsidTr="00585DDF">
        <w:tc>
          <w:tcPr>
            <w:tcW w:w="879" w:type="dxa"/>
          </w:tcPr>
          <w:p w14:paraId="44882F74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7914278" w14:textId="77777777" w:rsidR="00F74181" w:rsidRDefault="00F74181" w:rsidP="00585DDF">
            <w:r>
              <w:rPr>
                <w:sz w:val="16"/>
                <w:szCs w:val="16"/>
              </w:rPr>
              <w:t>3057</w:t>
            </w:r>
          </w:p>
        </w:tc>
        <w:tc>
          <w:tcPr>
            <w:tcW w:w="517" w:type="dxa"/>
          </w:tcPr>
          <w:p w14:paraId="5AAFBA7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90CB36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D08CA4" w14:textId="77777777" w:rsidR="00F74181" w:rsidRDefault="00F74181" w:rsidP="00585DDF">
            <w:r>
              <w:rPr>
                <w:sz w:val="16"/>
                <w:szCs w:val="16"/>
              </w:rPr>
              <w:t>Addition of RedCap SA FR2 SSB RLM OOS in DRX test case 17.5.1.3</w:t>
            </w:r>
          </w:p>
        </w:tc>
        <w:tc>
          <w:tcPr>
            <w:tcW w:w="517" w:type="dxa"/>
          </w:tcPr>
          <w:p w14:paraId="06B047F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C6C20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0D54F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814ED6" w14:textId="77777777" w:rsidR="00F74181" w:rsidRDefault="00F74181" w:rsidP="00585DDF">
            <w:r>
              <w:rPr>
                <w:sz w:val="16"/>
                <w:szCs w:val="16"/>
              </w:rPr>
              <w:t>R5-241296</w:t>
            </w:r>
          </w:p>
        </w:tc>
        <w:tc>
          <w:tcPr>
            <w:tcW w:w="1597" w:type="dxa"/>
          </w:tcPr>
          <w:p w14:paraId="70BA501D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6A069C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3072A9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F9FC9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0C7D3105" w14:textId="77777777" w:rsidTr="00585DDF">
        <w:tc>
          <w:tcPr>
            <w:tcW w:w="879" w:type="dxa"/>
          </w:tcPr>
          <w:p w14:paraId="51A5F35E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6763809" w14:textId="77777777" w:rsidR="00F74181" w:rsidRDefault="00F74181" w:rsidP="00585DDF"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 w14:paraId="605097C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DB4CF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255962" w14:textId="77777777" w:rsidR="00F74181" w:rsidRDefault="00F74181" w:rsidP="00585DDF">
            <w:r>
              <w:rPr>
                <w:sz w:val="16"/>
                <w:szCs w:val="16"/>
              </w:rPr>
              <w:t>Addition of RedCap SA FR2 SSB BFR test cases 17.5.2.1 and 17.5.2.2</w:t>
            </w:r>
          </w:p>
        </w:tc>
        <w:tc>
          <w:tcPr>
            <w:tcW w:w="517" w:type="dxa"/>
          </w:tcPr>
          <w:p w14:paraId="49E2C56A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C51E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9F791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F63815" w14:textId="77777777" w:rsidR="00F74181" w:rsidRDefault="00F74181" w:rsidP="00585DDF">
            <w:r>
              <w:rPr>
                <w:sz w:val="16"/>
                <w:szCs w:val="16"/>
              </w:rPr>
              <w:t>R5-241297</w:t>
            </w:r>
          </w:p>
        </w:tc>
        <w:tc>
          <w:tcPr>
            <w:tcW w:w="1597" w:type="dxa"/>
          </w:tcPr>
          <w:p w14:paraId="32D262B5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4C2194D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F58DDB1" w14:textId="77777777" w:rsidR="00F74181" w:rsidRDefault="00F74181" w:rsidP="00585DDF">
            <w:r>
              <w:rPr>
                <w:sz w:val="16"/>
                <w:szCs w:val="16"/>
              </w:rPr>
              <w:t>17.5.2.1, 17.5.2.2</w:t>
            </w:r>
          </w:p>
        </w:tc>
        <w:tc>
          <w:tcPr>
            <w:tcW w:w="998" w:type="dxa"/>
          </w:tcPr>
          <w:p w14:paraId="4F3DAF5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F781794" w14:textId="77777777" w:rsidTr="00585DDF">
        <w:tc>
          <w:tcPr>
            <w:tcW w:w="879" w:type="dxa"/>
          </w:tcPr>
          <w:p w14:paraId="39CE431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8EFAA22" w14:textId="77777777" w:rsidR="00F74181" w:rsidRDefault="00F74181" w:rsidP="00585DDF"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 w14:paraId="5D5EB4B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7AC92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B41994" w14:textId="77777777" w:rsidR="00F74181" w:rsidRDefault="00F74181" w:rsidP="00585DDF">
            <w:r>
              <w:rPr>
                <w:sz w:val="16"/>
                <w:szCs w:val="16"/>
              </w:rPr>
              <w:t>Update to RRM test 16.3.1.8 including TT</w:t>
            </w:r>
          </w:p>
        </w:tc>
        <w:tc>
          <w:tcPr>
            <w:tcW w:w="517" w:type="dxa"/>
          </w:tcPr>
          <w:p w14:paraId="0D4639F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B055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79769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C71C01" w14:textId="77777777" w:rsidR="00F74181" w:rsidRDefault="00F74181" w:rsidP="00585DDF">
            <w:r>
              <w:rPr>
                <w:sz w:val="16"/>
                <w:szCs w:val="16"/>
              </w:rPr>
              <w:t>R5-241298</w:t>
            </w:r>
          </w:p>
        </w:tc>
        <w:tc>
          <w:tcPr>
            <w:tcW w:w="1597" w:type="dxa"/>
          </w:tcPr>
          <w:p w14:paraId="3E8A1F17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3D78F3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F9D42D7" w14:textId="77777777" w:rsidR="00F74181" w:rsidRDefault="00F74181" w:rsidP="00585DDF">
            <w:r>
              <w:rPr>
                <w:sz w:val="16"/>
                <w:szCs w:val="16"/>
              </w:rPr>
              <w:t>16.3.1.8</w:t>
            </w:r>
          </w:p>
        </w:tc>
        <w:tc>
          <w:tcPr>
            <w:tcW w:w="998" w:type="dxa"/>
          </w:tcPr>
          <w:p w14:paraId="1F19E52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00547FD" w14:textId="77777777" w:rsidTr="00585DDF">
        <w:tc>
          <w:tcPr>
            <w:tcW w:w="879" w:type="dxa"/>
          </w:tcPr>
          <w:p w14:paraId="7D2D5484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103E4B" w14:textId="77777777" w:rsidR="00F74181" w:rsidRDefault="00F74181" w:rsidP="00585DDF">
            <w:r>
              <w:rPr>
                <w:sz w:val="16"/>
                <w:szCs w:val="16"/>
              </w:rPr>
              <w:t>3060</w:t>
            </w:r>
          </w:p>
        </w:tc>
        <w:tc>
          <w:tcPr>
            <w:tcW w:w="517" w:type="dxa"/>
          </w:tcPr>
          <w:p w14:paraId="3D32A44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D51A3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5CD6A7" w14:textId="77777777" w:rsidR="00F74181" w:rsidRDefault="00F74181" w:rsidP="00585DDF">
            <w:r>
              <w:rPr>
                <w:sz w:val="16"/>
                <w:szCs w:val="16"/>
              </w:rPr>
              <w:t>Correction to stationary relaxed measurement criterion tests</w:t>
            </w:r>
          </w:p>
        </w:tc>
        <w:tc>
          <w:tcPr>
            <w:tcW w:w="517" w:type="dxa"/>
          </w:tcPr>
          <w:p w14:paraId="50A3907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B2B1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E0A16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9C4E3A" w14:textId="77777777" w:rsidR="00F74181" w:rsidRDefault="00F74181" w:rsidP="00585DDF">
            <w:r>
              <w:rPr>
                <w:sz w:val="16"/>
                <w:szCs w:val="16"/>
              </w:rPr>
              <w:t>R5-241299</w:t>
            </w:r>
          </w:p>
        </w:tc>
        <w:tc>
          <w:tcPr>
            <w:tcW w:w="1597" w:type="dxa"/>
          </w:tcPr>
          <w:p w14:paraId="3471B2D4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8E64BD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5F8C610" w14:textId="77777777" w:rsidR="00F74181" w:rsidRDefault="00F74181" w:rsidP="00585DDF">
            <w:r>
              <w:rPr>
                <w:sz w:val="16"/>
                <w:szCs w:val="16"/>
              </w:rPr>
              <w:t>16.1.1.5, 16.1.1.6, 16.1.1.7, 16.1.1.8</w:t>
            </w:r>
          </w:p>
        </w:tc>
        <w:tc>
          <w:tcPr>
            <w:tcW w:w="998" w:type="dxa"/>
          </w:tcPr>
          <w:p w14:paraId="33D2FB7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FCBDF71" w14:textId="77777777" w:rsidTr="00585DDF">
        <w:tc>
          <w:tcPr>
            <w:tcW w:w="879" w:type="dxa"/>
          </w:tcPr>
          <w:p w14:paraId="25A78D4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7E2B003" w14:textId="77777777" w:rsidR="00F74181" w:rsidRDefault="00F74181" w:rsidP="00585DDF">
            <w:r>
              <w:rPr>
                <w:sz w:val="16"/>
                <w:szCs w:val="16"/>
              </w:rPr>
              <w:t>3061</w:t>
            </w:r>
          </w:p>
        </w:tc>
        <w:tc>
          <w:tcPr>
            <w:tcW w:w="517" w:type="dxa"/>
          </w:tcPr>
          <w:p w14:paraId="3E871BD0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42C14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FE4611" w14:textId="77777777" w:rsidR="00F74181" w:rsidRDefault="00F74181" w:rsidP="00585DDF">
            <w:r>
              <w:rPr>
                <w:sz w:val="16"/>
                <w:szCs w:val="16"/>
              </w:rPr>
              <w:t>Update to Re-establishment test cases</w:t>
            </w:r>
          </w:p>
        </w:tc>
        <w:tc>
          <w:tcPr>
            <w:tcW w:w="517" w:type="dxa"/>
          </w:tcPr>
          <w:p w14:paraId="64D2E2A0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4CF60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88606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E86B00" w14:textId="77777777" w:rsidR="00F74181" w:rsidRDefault="00F74181" w:rsidP="00585DDF">
            <w:r>
              <w:rPr>
                <w:sz w:val="16"/>
                <w:szCs w:val="16"/>
              </w:rPr>
              <w:t>R5-241300</w:t>
            </w:r>
          </w:p>
        </w:tc>
        <w:tc>
          <w:tcPr>
            <w:tcW w:w="1597" w:type="dxa"/>
          </w:tcPr>
          <w:p w14:paraId="395DAF53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A1BD23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85BE09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C3060C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7B741601" w14:textId="77777777" w:rsidTr="00585DDF">
        <w:tc>
          <w:tcPr>
            <w:tcW w:w="879" w:type="dxa"/>
          </w:tcPr>
          <w:p w14:paraId="1B47A6E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6D9BB64" w14:textId="77777777" w:rsidR="00F74181" w:rsidRDefault="00F74181" w:rsidP="00585DDF">
            <w:r>
              <w:rPr>
                <w:sz w:val="16"/>
                <w:szCs w:val="16"/>
              </w:rPr>
              <w:t>3062</w:t>
            </w:r>
          </w:p>
        </w:tc>
        <w:tc>
          <w:tcPr>
            <w:tcW w:w="517" w:type="dxa"/>
          </w:tcPr>
          <w:p w14:paraId="09F6A0E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8792E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1AE78E" w14:textId="77777777" w:rsidR="00F74181" w:rsidRDefault="00F74181" w:rsidP="00585DDF">
            <w:r>
              <w:rPr>
                <w:sz w:val="16"/>
                <w:szCs w:val="16"/>
              </w:rPr>
              <w:t>Applcability update for several RedCap tests</w:t>
            </w:r>
          </w:p>
        </w:tc>
        <w:tc>
          <w:tcPr>
            <w:tcW w:w="517" w:type="dxa"/>
          </w:tcPr>
          <w:p w14:paraId="1C320B4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E8653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7F931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3AEEB1" w14:textId="77777777" w:rsidR="00F74181" w:rsidRDefault="00F74181" w:rsidP="00585DDF">
            <w:r>
              <w:rPr>
                <w:sz w:val="16"/>
                <w:szCs w:val="16"/>
              </w:rPr>
              <w:t>R5-241301</w:t>
            </w:r>
          </w:p>
        </w:tc>
        <w:tc>
          <w:tcPr>
            <w:tcW w:w="1597" w:type="dxa"/>
          </w:tcPr>
          <w:p w14:paraId="60E3B026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19E9965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1388C93" w14:textId="77777777" w:rsidR="00F74181" w:rsidRDefault="00F74181" w:rsidP="00585DDF">
            <w:r>
              <w:rPr>
                <w:sz w:val="16"/>
                <w:szCs w:val="16"/>
              </w:rPr>
              <w:t>16.3.2.2.3, 16.3.2.2.4, 16.6.2.9, 16.6.2.10, 16.6.2.11, 16.6.2.12</w:t>
            </w:r>
          </w:p>
        </w:tc>
        <w:tc>
          <w:tcPr>
            <w:tcW w:w="998" w:type="dxa"/>
          </w:tcPr>
          <w:p w14:paraId="6175B38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F7D22C5" w14:textId="77777777" w:rsidR="00F74181" w:rsidRDefault="00F74181" w:rsidP="00F74181"/>
    <w:p w14:paraId="6EABA386" w14:textId="77777777" w:rsidR="00F74181" w:rsidRDefault="00F74181" w:rsidP="00F74181"/>
    <w:p w14:paraId="56BA92DC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RP-240191</w:t>
      </w:r>
      <w:r>
        <w:rPr>
          <w:b/>
          <w:i/>
          <w:noProof/>
          <w:sz w:val="28"/>
        </w:rPr>
        <w:fldChar w:fldCharType="end"/>
      </w:r>
    </w:p>
    <w:p w14:paraId="4EA0DEFB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C9733F4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1FB0D948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E8C5720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reduced capability NR devices (NR_redcap_plus_ARCH-UEConTest) (Batch 5)</w:t>
      </w:r>
      <w:r>
        <w:rPr>
          <w:rFonts w:ascii="Arial" w:hAnsi="Arial" w:cs="Arial"/>
          <w:b/>
          <w:bCs/>
        </w:rPr>
        <w:fldChar w:fldCharType="end"/>
      </w:r>
    </w:p>
    <w:p w14:paraId="48F75AC3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13.3.10</w:t>
      </w:r>
      <w:r>
        <w:rPr>
          <w:rFonts w:ascii="Arial" w:hAnsi="Arial" w:cs="Arial"/>
          <w:b/>
          <w:bCs/>
        </w:rPr>
        <w:fldChar w:fldCharType="end"/>
      </w:r>
    </w:p>
    <w:p w14:paraId="5461D982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8E234EE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9156D19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11296F65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071B5E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B1C35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9F7A1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1B482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ACCA4E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D9D1A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4CB9CE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80C7E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8218B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FA69D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BA2D4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366BE2C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9A9A9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666C469D" w14:textId="77777777" w:rsidTr="00585DDF">
        <w:tc>
          <w:tcPr>
            <w:tcW w:w="879" w:type="dxa"/>
          </w:tcPr>
          <w:p w14:paraId="7DA335A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94F32B1" w14:textId="77777777" w:rsidR="00F74181" w:rsidRDefault="00F74181" w:rsidP="00585DDF">
            <w:r>
              <w:rPr>
                <w:sz w:val="16"/>
                <w:szCs w:val="16"/>
              </w:rPr>
              <w:t>0658</w:t>
            </w:r>
          </w:p>
        </w:tc>
        <w:tc>
          <w:tcPr>
            <w:tcW w:w="517" w:type="dxa"/>
          </w:tcPr>
          <w:p w14:paraId="6E58B27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C2D33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2F0043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16.3.2.2.2 and 16.3.2.2.4</w:t>
            </w:r>
          </w:p>
        </w:tc>
        <w:tc>
          <w:tcPr>
            <w:tcW w:w="517" w:type="dxa"/>
          </w:tcPr>
          <w:p w14:paraId="1229E52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8E8B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140B92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0CB349" w14:textId="77777777" w:rsidR="00F74181" w:rsidRDefault="00F74181" w:rsidP="00585DDF">
            <w:r>
              <w:rPr>
                <w:sz w:val="16"/>
                <w:szCs w:val="16"/>
              </w:rPr>
              <w:t>R5-240735</w:t>
            </w:r>
          </w:p>
        </w:tc>
        <w:tc>
          <w:tcPr>
            <w:tcW w:w="1597" w:type="dxa"/>
          </w:tcPr>
          <w:p w14:paraId="1246C9CB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B83528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5DC1326" w14:textId="77777777" w:rsidR="00F74181" w:rsidRDefault="00F74181" w:rsidP="00585DDF">
            <w:r>
              <w:rPr>
                <w:sz w:val="16"/>
                <w:szCs w:val="16"/>
              </w:rPr>
              <w:t>Attachement</w:t>
            </w:r>
          </w:p>
        </w:tc>
        <w:tc>
          <w:tcPr>
            <w:tcW w:w="998" w:type="dxa"/>
          </w:tcPr>
          <w:p w14:paraId="16D78DE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B11B9C5" w14:textId="77777777" w:rsidTr="00585DDF">
        <w:tc>
          <w:tcPr>
            <w:tcW w:w="879" w:type="dxa"/>
          </w:tcPr>
          <w:p w14:paraId="62DDD17F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2BAD485" w14:textId="77777777" w:rsidR="00F74181" w:rsidRDefault="00F74181" w:rsidP="00585DDF">
            <w:r>
              <w:rPr>
                <w:sz w:val="16"/>
                <w:szCs w:val="16"/>
              </w:rPr>
              <w:t>0659</w:t>
            </w:r>
          </w:p>
        </w:tc>
        <w:tc>
          <w:tcPr>
            <w:tcW w:w="517" w:type="dxa"/>
          </w:tcPr>
          <w:p w14:paraId="0477D4E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303D1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A3C57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16.3.2.2.6 and 16.3.2.2.8</w:t>
            </w:r>
          </w:p>
        </w:tc>
        <w:tc>
          <w:tcPr>
            <w:tcW w:w="517" w:type="dxa"/>
          </w:tcPr>
          <w:p w14:paraId="2ADC201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C8818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1DEA1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AA4A3A" w14:textId="77777777" w:rsidR="00F74181" w:rsidRDefault="00F74181" w:rsidP="00585DDF">
            <w:r>
              <w:rPr>
                <w:sz w:val="16"/>
                <w:szCs w:val="16"/>
              </w:rPr>
              <w:t>R5-240736</w:t>
            </w:r>
          </w:p>
        </w:tc>
        <w:tc>
          <w:tcPr>
            <w:tcW w:w="1597" w:type="dxa"/>
          </w:tcPr>
          <w:p w14:paraId="79EE4CD6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06AFAB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98E0BC4" w14:textId="77777777" w:rsidR="00F74181" w:rsidRDefault="00F74181" w:rsidP="00585DDF">
            <w:r>
              <w:rPr>
                <w:sz w:val="16"/>
                <w:szCs w:val="16"/>
              </w:rPr>
              <w:t>Attachments</w:t>
            </w:r>
          </w:p>
        </w:tc>
        <w:tc>
          <w:tcPr>
            <w:tcW w:w="998" w:type="dxa"/>
          </w:tcPr>
          <w:p w14:paraId="29660D1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5EDBE21" w14:textId="77777777" w:rsidTr="00585DDF">
        <w:tc>
          <w:tcPr>
            <w:tcW w:w="879" w:type="dxa"/>
          </w:tcPr>
          <w:p w14:paraId="0210A92A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43667A1" w14:textId="77777777" w:rsidR="00F74181" w:rsidRDefault="00F74181" w:rsidP="00585DDF">
            <w:r>
              <w:rPr>
                <w:sz w:val="16"/>
                <w:szCs w:val="16"/>
              </w:rPr>
              <w:t>0660</w:t>
            </w:r>
          </w:p>
        </w:tc>
        <w:tc>
          <w:tcPr>
            <w:tcW w:w="517" w:type="dxa"/>
          </w:tcPr>
          <w:p w14:paraId="46326E3F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BC40CE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0ED11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16.6.5.3</w:t>
            </w:r>
          </w:p>
        </w:tc>
        <w:tc>
          <w:tcPr>
            <w:tcW w:w="517" w:type="dxa"/>
          </w:tcPr>
          <w:p w14:paraId="4F791AC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061F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F0D3E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FEBC1C" w14:textId="77777777" w:rsidR="00F74181" w:rsidRDefault="00F74181" w:rsidP="00585DDF">
            <w:r>
              <w:rPr>
                <w:sz w:val="16"/>
                <w:szCs w:val="16"/>
              </w:rPr>
              <w:t>R5-240737</w:t>
            </w:r>
          </w:p>
        </w:tc>
        <w:tc>
          <w:tcPr>
            <w:tcW w:w="1597" w:type="dxa"/>
          </w:tcPr>
          <w:p w14:paraId="45833A90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6A8F9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134F33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CD22BF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F2AD332" w14:textId="77777777" w:rsidTr="00585DDF">
        <w:tc>
          <w:tcPr>
            <w:tcW w:w="879" w:type="dxa"/>
          </w:tcPr>
          <w:p w14:paraId="1CA3EDB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7E2D394" w14:textId="77777777" w:rsidR="00F74181" w:rsidRDefault="00F74181" w:rsidP="00585DDF"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 w14:paraId="33DBAFA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EE802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B7DE0C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16.6.5.4</w:t>
            </w:r>
          </w:p>
        </w:tc>
        <w:tc>
          <w:tcPr>
            <w:tcW w:w="517" w:type="dxa"/>
          </w:tcPr>
          <w:p w14:paraId="55CE1F7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99FF6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E8173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CE878C" w14:textId="77777777" w:rsidR="00F74181" w:rsidRDefault="00F74181" w:rsidP="00585DDF">
            <w:r>
              <w:rPr>
                <w:sz w:val="16"/>
                <w:szCs w:val="16"/>
              </w:rPr>
              <w:t>R5-240738</w:t>
            </w:r>
          </w:p>
        </w:tc>
        <w:tc>
          <w:tcPr>
            <w:tcW w:w="1597" w:type="dxa"/>
          </w:tcPr>
          <w:p w14:paraId="2132CA0C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7DED1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DFCCD03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651E77F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0E20A83" w14:textId="77777777" w:rsidTr="00585DDF">
        <w:tc>
          <w:tcPr>
            <w:tcW w:w="879" w:type="dxa"/>
          </w:tcPr>
          <w:p w14:paraId="38F4F9C2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91E6417" w14:textId="77777777" w:rsidR="00F74181" w:rsidRDefault="00F74181" w:rsidP="00585DDF">
            <w:r>
              <w:rPr>
                <w:sz w:val="16"/>
                <w:szCs w:val="16"/>
              </w:rPr>
              <w:t>0662</w:t>
            </w:r>
          </w:p>
        </w:tc>
        <w:tc>
          <w:tcPr>
            <w:tcW w:w="517" w:type="dxa"/>
          </w:tcPr>
          <w:p w14:paraId="0DF28D5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24106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9701AF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16.7.2.3.1</w:t>
            </w:r>
          </w:p>
        </w:tc>
        <w:tc>
          <w:tcPr>
            <w:tcW w:w="517" w:type="dxa"/>
          </w:tcPr>
          <w:p w14:paraId="4B28797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C9348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F11ED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3A265C" w14:textId="77777777" w:rsidR="00F74181" w:rsidRDefault="00F74181" w:rsidP="00585DDF">
            <w:r>
              <w:rPr>
                <w:sz w:val="16"/>
                <w:szCs w:val="16"/>
              </w:rPr>
              <w:t>R5-240739</w:t>
            </w:r>
          </w:p>
        </w:tc>
        <w:tc>
          <w:tcPr>
            <w:tcW w:w="1597" w:type="dxa"/>
          </w:tcPr>
          <w:p w14:paraId="15DE46A1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48529A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09595B0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59C868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BDBCD84" w14:textId="77777777" w:rsidTr="00585DDF">
        <w:tc>
          <w:tcPr>
            <w:tcW w:w="879" w:type="dxa"/>
          </w:tcPr>
          <w:p w14:paraId="0ABA2E2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388D9CC" w14:textId="77777777" w:rsidR="00F74181" w:rsidRDefault="00F74181" w:rsidP="00585DDF"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 w14:paraId="54181BDC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F19BF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F932CA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16.7.2.3.2</w:t>
            </w:r>
          </w:p>
        </w:tc>
        <w:tc>
          <w:tcPr>
            <w:tcW w:w="517" w:type="dxa"/>
          </w:tcPr>
          <w:p w14:paraId="791E43F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2AA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F12B4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164384" w14:textId="77777777" w:rsidR="00F74181" w:rsidRDefault="00F74181" w:rsidP="00585DDF">
            <w:r>
              <w:rPr>
                <w:sz w:val="16"/>
                <w:szCs w:val="16"/>
              </w:rPr>
              <w:t>R5-242044</w:t>
            </w:r>
          </w:p>
        </w:tc>
        <w:tc>
          <w:tcPr>
            <w:tcW w:w="1597" w:type="dxa"/>
          </w:tcPr>
          <w:p w14:paraId="7D292166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F34F66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A39D3F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784C73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222BB1F4" w14:textId="77777777" w:rsidTr="00585DDF">
        <w:tc>
          <w:tcPr>
            <w:tcW w:w="879" w:type="dxa"/>
          </w:tcPr>
          <w:p w14:paraId="4A682BC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9653210" w14:textId="77777777" w:rsidR="00F74181" w:rsidRDefault="00F74181" w:rsidP="00585DDF">
            <w:r>
              <w:rPr>
                <w:sz w:val="16"/>
                <w:szCs w:val="16"/>
              </w:rPr>
              <w:t>0664</w:t>
            </w:r>
          </w:p>
        </w:tc>
        <w:tc>
          <w:tcPr>
            <w:tcW w:w="517" w:type="dxa"/>
          </w:tcPr>
          <w:p w14:paraId="5A3E5A7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20779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98D430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16.7.2.4.1</w:t>
            </w:r>
          </w:p>
        </w:tc>
        <w:tc>
          <w:tcPr>
            <w:tcW w:w="517" w:type="dxa"/>
          </w:tcPr>
          <w:p w14:paraId="27112AB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9FF92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255A9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11AA34" w14:textId="77777777" w:rsidR="00F74181" w:rsidRDefault="00F74181" w:rsidP="00585DDF">
            <w:r>
              <w:rPr>
                <w:sz w:val="16"/>
                <w:szCs w:val="16"/>
              </w:rPr>
              <w:t>R5-240741</w:t>
            </w:r>
          </w:p>
        </w:tc>
        <w:tc>
          <w:tcPr>
            <w:tcW w:w="1597" w:type="dxa"/>
          </w:tcPr>
          <w:p w14:paraId="10BB41B8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D4E57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474EEB6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4F6912A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F370031" w14:textId="77777777" w:rsidTr="00585DDF">
        <w:tc>
          <w:tcPr>
            <w:tcW w:w="879" w:type="dxa"/>
          </w:tcPr>
          <w:p w14:paraId="0156B23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6008468" w14:textId="77777777" w:rsidR="00F74181" w:rsidRDefault="00F74181" w:rsidP="00585DDF">
            <w:r>
              <w:rPr>
                <w:sz w:val="16"/>
                <w:szCs w:val="16"/>
              </w:rPr>
              <w:t>0665</w:t>
            </w:r>
          </w:p>
        </w:tc>
        <w:tc>
          <w:tcPr>
            <w:tcW w:w="517" w:type="dxa"/>
          </w:tcPr>
          <w:p w14:paraId="0CE4771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BA066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953F3F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16.7.2.4.2</w:t>
            </w:r>
          </w:p>
        </w:tc>
        <w:tc>
          <w:tcPr>
            <w:tcW w:w="517" w:type="dxa"/>
          </w:tcPr>
          <w:p w14:paraId="32A7F77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CDE7E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645641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1D15BA" w14:textId="77777777" w:rsidR="00F74181" w:rsidRDefault="00F74181" w:rsidP="00585DDF">
            <w:r>
              <w:rPr>
                <w:sz w:val="16"/>
                <w:szCs w:val="16"/>
              </w:rPr>
              <w:t>R5-240742</w:t>
            </w:r>
          </w:p>
        </w:tc>
        <w:tc>
          <w:tcPr>
            <w:tcW w:w="1597" w:type="dxa"/>
          </w:tcPr>
          <w:p w14:paraId="29D75ED5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5DD83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93B75D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925839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1AFACC3" w14:textId="77777777" w:rsidTr="00585DDF">
        <w:tc>
          <w:tcPr>
            <w:tcW w:w="879" w:type="dxa"/>
          </w:tcPr>
          <w:p w14:paraId="0C0F2FB2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DA5759D" w14:textId="77777777" w:rsidR="00F74181" w:rsidRDefault="00F74181" w:rsidP="00585DDF"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 w14:paraId="0F9DD97C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AD2E8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DEF1FE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16.7.3.1 and 16.7.3.2</w:t>
            </w:r>
          </w:p>
        </w:tc>
        <w:tc>
          <w:tcPr>
            <w:tcW w:w="517" w:type="dxa"/>
          </w:tcPr>
          <w:p w14:paraId="36F68E4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BC9D3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E94BD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1005D1" w14:textId="77777777" w:rsidR="00F74181" w:rsidRDefault="00F74181" w:rsidP="00585DDF">
            <w:r>
              <w:rPr>
                <w:sz w:val="16"/>
                <w:szCs w:val="16"/>
              </w:rPr>
              <w:t>R5-240743</w:t>
            </w:r>
          </w:p>
        </w:tc>
        <w:tc>
          <w:tcPr>
            <w:tcW w:w="1597" w:type="dxa"/>
          </w:tcPr>
          <w:p w14:paraId="53BC2D78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2928E3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712739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9E8591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05320CB9" w14:textId="77777777" w:rsidTr="00585DDF">
        <w:tc>
          <w:tcPr>
            <w:tcW w:w="879" w:type="dxa"/>
          </w:tcPr>
          <w:p w14:paraId="5B839F03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3781EB0" w14:textId="77777777" w:rsidR="00F74181" w:rsidRDefault="00F74181" w:rsidP="00585DDF"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 w14:paraId="123E35A9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9D413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DB3331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16.7.3.3.1</w:t>
            </w:r>
          </w:p>
        </w:tc>
        <w:tc>
          <w:tcPr>
            <w:tcW w:w="517" w:type="dxa"/>
          </w:tcPr>
          <w:p w14:paraId="0247CDC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DD8C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623ED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1066FC" w14:textId="77777777" w:rsidR="00F74181" w:rsidRDefault="00F74181" w:rsidP="00585DDF">
            <w:r>
              <w:rPr>
                <w:sz w:val="16"/>
                <w:szCs w:val="16"/>
              </w:rPr>
              <w:t>R5-241887</w:t>
            </w:r>
          </w:p>
        </w:tc>
        <w:tc>
          <w:tcPr>
            <w:tcW w:w="1597" w:type="dxa"/>
          </w:tcPr>
          <w:p w14:paraId="6F4BBEF1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E904E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6D2A24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3F6915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6997FDCD" w14:textId="77777777" w:rsidTr="00585DDF">
        <w:tc>
          <w:tcPr>
            <w:tcW w:w="879" w:type="dxa"/>
          </w:tcPr>
          <w:p w14:paraId="6C1EDA70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6AEF498" w14:textId="77777777" w:rsidR="00F74181" w:rsidRDefault="00F74181" w:rsidP="00585DDF"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 w14:paraId="30EA5971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75FF0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C53AC9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16.7.3.3.2</w:t>
            </w:r>
          </w:p>
        </w:tc>
        <w:tc>
          <w:tcPr>
            <w:tcW w:w="517" w:type="dxa"/>
          </w:tcPr>
          <w:p w14:paraId="5F6CEDE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0DD8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6ED5C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0D63B5" w14:textId="77777777" w:rsidR="00F74181" w:rsidRDefault="00F74181" w:rsidP="00585DDF">
            <w:r>
              <w:rPr>
                <w:sz w:val="16"/>
                <w:szCs w:val="16"/>
              </w:rPr>
              <w:t>R5-241888</w:t>
            </w:r>
          </w:p>
        </w:tc>
        <w:tc>
          <w:tcPr>
            <w:tcW w:w="1597" w:type="dxa"/>
          </w:tcPr>
          <w:p w14:paraId="52B6D3BF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AE61AAE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89A6C4F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73A108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F3D6F4F" w14:textId="77777777" w:rsidTr="00585DDF">
        <w:tc>
          <w:tcPr>
            <w:tcW w:w="879" w:type="dxa"/>
          </w:tcPr>
          <w:p w14:paraId="06F0929E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6357583" w14:textId="77777777" w:rsidR="00F74181" w:rsidRDefault="00F74181" w:rsidP="00585DDF">
            <w:r>
              <w:rPr>
                <w:sz w:val="16"/>
                <w:szCs w:val="16"/>
              </w:rPr>
              <w:t>0669</w:t>
            </w:r>
          </w:p>
        </w:tc>
        <w:tc>
          <w:tcPr>
            <w:tcW w:w="517" w:type="dxa"/>
          </w:tcPr>
          <w:p w14:paraId="5BEA12AE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DB933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ABCEC5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16.7.3.4.1</w:t>
            </w:r>
          </w:p>
        </w:tc>
        <w:tc>
          <w:tcPr>
            <w:tcW w:w="517" w:type="dxa"/>
          </w:tcPr>
          <w:p w14:paraId="792825F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45831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C30E0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FEFCDC" w14:textId="77777777" w:rsidR="00F74181" w:rsidRDefault="00F74181" w:rsidP="00585DDF">
            <w:r>
              <w:rPr>
                <w:sz w:val="16"/>
                <w:szCs w:val="16"/>
              </w:rPr>
              <w:t>R5-241889</w:t>
            </w:r>
          </w:p>
        </w:tc>
        <w:tc>
          <w:tcPr>
            <w:tcW w:w="1597" w:type="dxa"/>
          </w:tcPr>
          <w:p w14:paraId="03377298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33EF9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07A1F96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81A97C7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26A4804D" w14:textId="77777777" w:rsidTr="00585DDF">
        <w:tc>
          <w:tcPr>
            <w:tcW w:w="879" w:type="dxa"/>
          </w:tcPr>
          <w:p w14:paraId="12E3DE2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ACE3757" w14:textId="77777777" w:rsidR="00F74181" w:rsidRDefault="00F74181" w:rsidP="00585DDF">
            <w:r>
              <w:rPr>
                <w:sz w:val="16"/>
                <w:szCs w:val="16"/>
              </w:rPr>
              <w:t>0670</w:t>
            </w:r>
          </w:p>
        </w:tc>
        <w:tc>
          <w:tcPr>
            <w:tcW w:w="517" w:type="dxa"/>
          </w:tcPr>
          <w:p w14:paraId="642DCEC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62C81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A3EB3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16.7.3.4.2</w:t>
            </w:r>
          </w:p>
        </w:tc>
        <w:tc>
          <w:tcPr>
            <w:tcW w:w="517" w:type="dxa"/>
          </w:tcPr>
          <w:p w14:paraId="1F84297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36F3A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2DFD1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538119" w14:textId="77777777" w:rsidR="00F74181" w:rsidRDefault="00F74181" w:rsidP="00585DDF">
            <w:r>
              <w:rPr>
                <w:sz w:val="16"/>
                <w:szCs w:val="16"/>
              </w:rPr>
              <w:t>R5-240747</w:t>
            </w:r>
          </w:p>
        </w:tc>
        <w:tc>
          <w:tcPr>
            <w:tcW w:w="1597" w:type="dxa"/>
          </w:tcPr>
          <w:p w14:paraId="6C8C6DD4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5E3E5F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48BB32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E63D30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3BC6BBAD" w14:textId="77777777" w:rsidTr="00585DDF">
        <w:tc>
          <w:tcPr>
            <w:tcW w:w="879" w:type="dxa"/>
          </w:tcPr>
          <w:p w14:paraId="0FDAD701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976EA59" w14:textId="77777777" w:rsidR="00F74181" w:rsidRDefault="00F74181" w:rsidP="00585DDF">
            <w:r>
              <w:rPr>
                <w:sz w:val="16"/>
                <w:szCs w:val="16"/>
              </w:rPr>
              <w:t>0671</w:t>
            </w:r>
          </w:p>
        </w:tc>
        <w:tc>
          <w:tcPr>
            <w:tcW w:w="517" w:type="dxa"/>
          </w:tcPr>
          <w:p w14:paraId="42093FE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49BF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411F6A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16.7.4.1.1</w:t>
            </w:r>
          </w:p>
        </w:tc>
        <w:tc>
          <w:tcPr>
            <w:tcW w:w="517" w:type="dxa"/>
          </w:tcPr>
          <w:p w14:paraId="155EEB9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FED25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B98B9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2E0AE2" w14:textId="77777777" w:rsidR="00F74181" w:rsidRDefault="00F74181" w:rsidP="00585DDF">
            <w:r>
              <w:rPr>
                <w:sz w:val="16"/>
                <w:szCs w:val="16"/>
              </w:rPr>
              <w:t>R5-240748</w:t>
            </w:r>
          </w:p>
        </w:tc>
        <w:tc>
          <w:tcPr>
            <w:tcW w:w="1597" w:type="dxa"/>
          </w:tcPr>
          <w:p w14:paraId="65645BD0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2320F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CB56F5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77E1A6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AE36DA3" w14:textId="77777777" w:rsidTr="00585DDF">
        <w:tc>
          <w:tcPr>
            <w:tcW w:w="879" w:type="dxa"/>
          </w:tcPr>
          <w:p w14:paraId="521ABDC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6EF64A4" w14:textId="77777777" w:rsidR="00F74181" w:rsidRDefault="00F74181" w:rsidP="00585DDF">
            <w:r>
              <w:rPr>
                <w:sz w:val="16"/>
                <w:szCs w:val="16"/>
              </w:rPr>
              <w:t>0672</w:t>
            </w:r>
          </w:p>
        </w:tc>
        <w:tc>
          <w:tcPr>
            <w:tcW w:w="517" w:type="dxa"/>
          </w:tcPr>
          <w:p w14:paraId="08F4D042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61DF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174F3D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16.7.4.1.2</w:t>
            </w:r>
          </w:p>
        </w:tc>
        <w:tc>
          <w:tcPr>
            <w:tcW w:w="517" w:type="dxa"/>
          </w:tcPr>
          <w:p w14:paraId="3647A2D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3ED71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CF588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847A47" w14:textId="77777777" w:rsidR="00F74181" w:rsidRDefault="00F74181" w:rsidP="00585DDF">
            <w:r>
              <w:rPr>
                <w:sz w:val="16"/>
                <w:szCs w:val="16"/>
              </w:rPr>
              <w:t>R5-240749</w:t>
            </w:r>
          </w:p>
        </w:tc>
        <w:tc>
          <w:tcPr>
            <w:tcW w:w="1597" w:type="dxa"/>
          </w:tcPr>
          <w:p w14:paraId="0453CEF6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E376CB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4F51740D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2DE07F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CE7D0DE" w14:textId="77777777" w:rsidTr="00585DDF">
        <w:tc>
          <w:tcPr>
            <w:tcW w:w="879" w:type="dxa"/>
          </w:tcPr>
          <w:p w14:paraId="21F1CBD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42544AE" w14:textId="77777777" w:rsidR="00F74181" w:rsidRDefault="00F74181" w:rsidP="00585DDF">
            <w:r>
              <w:rPr>
                <w:sz w:val="16"/>
                <w:szCs w:val="16"/>
              </w:rPr>
              <w:t>0673</w:t>
            </w:r>
          </w:p>
        </w:tc>
        <w:tc>
          <w:tcPr>
            <w:tcW w:w="517" w:type="dxa"/>
          </w:tcPr>
          <w:p w14:paraId="34C897AF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6FF19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92E4BF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16.7.4.2.1 16.7.4.3.1 and 16.7.4.4.1</w:t>
            </w:r>
          </w:p>
        </w:tc>
        <w:tc>
          <w:tcPr>
            <w:tcW w:w="517" w:type="dxa"/>
          </w:tcPr>
          <w:p w14:paraId="595E5F8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82DC44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48CE9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2AE91A" w14:textId="77777777" w:rsidR="00F74181" w:rsidRDefault="00F74181" w:rsidP="00585DDF">
            <w:r>
              <w:rPr>
                <w:sz w:val="16"/>
                <w:szCs w:val="16"/>
              </w:rPr>
              <w:t>R5-241890</w:t>
            </w:r>
          </w:p>
        </w:tc>
        <w:tc>
          <w:tcPr>
            <w:tcW w:w="1597" w:type="dxa"/>
          </w:tcPr>
          <w:p w14:paraId="103D475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E7881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25D8564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8D34AC2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1633554C" w14:textId="77777777" w:rsidTr="00585DDF">
        <w:tc>
          <w:tcPr>
            <w:tcW w:w="879" w:type="dxa"/>
          </w:tcPr>
          <w:p w14:paraId="044486B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3F067C1" w14:textId="77777777" w:rsidR="00F74181" w:rsidRDefault="00F74181" w:rsidP="00585DDF"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 w14:paraId="48C93213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92F05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1C54D0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16.7.4.2.2 16.7.4.3.2 and 16.7.4.4.2</w:t>
            </w:r>
          </w:p>
        </w:tc>
        <w:tc>
          <w:tcPr>
            <w:tcW w:w="517" w:type="dxa"/>
          </w:tcPr>
          <w:p w14:paraId="6AEE836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4106F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6762A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401222" w14:textId="77777777" w:rsidR="00F74181" w:rsidRDefault="00F74181" w:rsidP="00585DDF">
            <w:r>
              <w:rPr>
                <w:sz w:val="16"/>
                <w:szCs w:val="16"/>
              </w:rPr>
              <w:t>R5-241891</w:t>
            </w:r>
          </w:p>
        </w:tc>
        <w:tc>
          <w:tcPr>
            <w:tcW w:w="1597" w:type="dxa"/>
          </w:tcPr>
          <w:p w14:paraId="39047333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C444FD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6979977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0E7584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420B58D6" w14:textId="77777777" w:rsidTr="00585DDF">
        <w:tc>
          <w:tcPr>
            <w:tcW w:w="879" w:type="dxa"/>
          </w:tcPr>
          <w:p w14:paraId="4A5BF77C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53236B3" w14:textId="77777777" w:rsidR="00F74181" w:rsidRDefault="00F74181" w:rsidP="00585DDF"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 w14:paraId="32694506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89C26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F3F7B5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16.7.5.1</w:t>
            </w:r>
          </w:p>
        </w:tc>
        <w:tc>
          <w:tcPr>
            <w:tcW w:w="517" w:type="dxa"/>
          </w:tcPr>
          <w:p w14:paraId="3072B21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28212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8CE9D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F32BE0" w14:textId="77777777" w:rsidR="00F74181" w:rsidRDefault="00F74181" w:rsidP="00585DDF">
            <w:r>
              <w:rPr>
                <w:sz w:val="16"/>
                <w:szCs w:val="16"/>
              </w:rPr>
              <w:t>R5-240752</w:t>
            </w:r>
          </w:p>
        </w:tc>
        <w:tc>
          <w:tcPr>
            <w:tcW w:w="1597" w:type="dxa"/>
          </w:tcPr>
          <w:p w14:paraId="18E7239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4E25F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F1325BC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C9B6F5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6CE01FE2" w14:textId="77777777" w:rsidTr="00585DDF">
        <w:tc>
          <w:tcPr>
            <w:tcW w:w="879" w:type="dxa"/>
          </w:tcPr>
          <w:p w14:paraId="485BE9BA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9225233" w14:textId="77777777" w:rsidR="00F74181" w:rsidRDefault="00F74181" w:rsidP="00585DDF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 w14:paraId="04B828E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05C62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8F0A9B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16.7.5.2</w:t>
            </w:r>
          </w:p>
        </w:tc>
        <w:tc>
          <w:tcPr>
            <w:tcW w:w="517" w:type="dxa"/>
          </w:tcPr>
          <w:p w14:paraId="0A96804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C3DE7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3A42D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2274A9" w14:textId="77777777" w:rsidR="00F74181" w:rsidRDefault="00F74181" w:rsidP="00585DDF">
            <w:r>
              <w:rPr>
                <w:sz w:val="16"/>
                <w:szCs w:val="16"/>
              </w:rPr>
              <w:t>R5-240753</w:t>
            </w:r>
          </w:p>
        </w:tc>
        <w:tc>
          <w:tcPr>
            <w:tcW w:w="1597" w:type="dxa"/>
          </w:tcPr>
          <w:p w14:paraId="51E279B2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6376B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ACDDDD1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66C3494E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9759006" w14:textId="77777777" w:rsidTr="00585DDF">
        <w:tc>
          <w:tcPr>
            <w:tcW w:w="879" w:type="dxa"/>
          </w:tcPr>
          <w:p w14:paraId="6D34062D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FDDEDE5" w14:textId="77777777" w:rsidR="00F74181" w:rsidRDefault="00F74181" w:rsidP="00585DDF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 w14:paraId="7FFC6CA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0B29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2EEFD6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16.7.6.1</w:t>
            </w:r>
          </w:p>
        </w:tc>
        <w:tc>
          <w:tcPr>
            <w:tcW w:w="517" w:type="dxa"/>
          </w:tcPr>
          <w:p w14:paraId="47B3E76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C1C55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BB9F46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DA1B05" w14:textId="77777777" w:rsidR="00F74181" w:rsidRDefault="00F74181" w:rsidP="00585DDF">
            <w:r>
              <w:rPr>
                <w:sz w:val="16"/>
                <w:szCs w:val="16"/>
              </w:rPr>
              <w:t>R5-240754</w:t>
            </w:r>
          </w:p>
        </w:tc>
        <w:tc>
          <w:tcPr>
            <w:tcW w:w="1597" w:type="dxa"/>
          </w:tcPr>
          <w:p w14:paraId="2D4B5972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B340F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DCFC8F9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75DEDB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508CACDE" w14:textId="77777777" w:rsidTr="00585DDF">
        <w:tc>
          <w:tcPr>
            <w:tcW w:w="879" w:type="dxa"/>
          </w:tcPr>
          <w:p w14:paraId="0E230A6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152CB2F" w14:textId="77777777" w:rsidR="00F74181" w:rsidRDefault="00F74181" w:rsidP="00585DDF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 w14:paraId="1049CC01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23F4A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6D0CD9" w14:textId="77777777" w:rsidR="00F74181" w:rsidRDefault="00F74181" w:rsidP="00585DDF">
            <w:r>
              <w:rPr>
                <w:sz w:val="16"/>
                <w:szCs w:val="16"/>
              </w:rPr>
              <w:t>TT analysis for RedCap RRM test case 16.7.6.2</w:t>
            </w:r>
          </w:p>
        </w:tc>
        <w:tc>
          <w:tcPr>
            <w:tcW w:w="517" w:type="dxa"/>
          </w:tcPr>
          <w:p w14:paraId="0292AF9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66BD4C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78E21C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86F9F5" w14:textId="77777777" w:rsidR="00F74181" w:rsidRDefault="00F74181" w:rsidP="00585DDF">
            <w:r>
              <w:rPr>
                <w:sz w:val="16"/>
                <w:szCs w:val="16"/>
              </w:rPr>
              <w:t>R5-240755</w:t>
            </w:r>
          </w:p>
        </w:tc>
        <w:tc>
          <w:tcPr>
            <w:tcW w:w="1597" w:type="dxa"/>
          </w:tcPr>
          <w:p w14:paraId="3D2FDECE" w14:textId="77777777" w:rsidR="00F74181" w:rsidRDefault="00F7418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836484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BB41A6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4766DF2D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74181" w14:paraId="2219E639" w14:textId="77777777" w:rsidTr="00585DDF">
        <w:tc>
          <w:tcPr>
            <w:tcW w:w="879" w:type="dxa"/>
          </w:tcPr>
          <w:p w14:paraId="3FD0B39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48673C2" w14:textId="77777777" w:rsidR="00F74181" w:rsidRDefault="00F74181" w:rsidP="00585DDF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 w14:paraId="7513B36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D5DBF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648E71" w14:textId="77777777" w:rsidR="00F74181" w:rsidRDefault="00F74181" w:rsidP="00585DDF">
            <w:r>
              <w:rPr>
                <w:sz w:val="16"/>
                <w:szCs w:val="16"/>
              </w:rPr>
              <w:t>Addition of Test Tolerance for NR SA Event triggered reporting RedCap test cases</w:t>
            </w:r>
          </w:p>
        </w:tc>
        <w:tc>
          <w:tcPr>
            <w:tcW w:w="517" w:type="dxa"/>
          </w:tcPr>
          <w:p w14:paraId="1EB9344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168C1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09061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3BF2AE" w14:textId="77777777" w:rsidR="00F74181" w:rsidRDefault="00F74181" w:rsidP="00585DDF">
            <w:r>
              <w:rPr>
                <w:sz w:val="16"/>
                <w:szCs w:val="16"/>
              </w:rPr>
              <w:t>R5-240787</w:t>
            </w:r>
          </w:p>
        </w:tc>
        <w:tc>
          <w:tcPr>
            <w:tcW w:w="1597" w:type="dxa"/>
          </w:tcPr>
          <w:p w14:paraId="3DD9D1F5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58683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2A1DE85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36E2491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07253616" w14:textId="77777777" w:rsidTr="00585DDF">
        <w:tc>
          <w:tcPr>
            <w:tcW w:w="879" w:type="dxa"/>
          </w:tcPr>
          <w:p w14:paraId="56A1D267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9118E04" w14:textId="77777777" w:rsidR="00F74181" w:rsidRDefault="00F74181" w:rsidP="00585DDF"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 w14:paraId="5181E5B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55F158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18BDB3" w14:textId="77777777" w:rsidR="00F74181" w:rsidRDefault="00F74181" w:rsidP="00585DDF">
            <w:r>
              <w:rPr>
                <w:sz w:val="16"/>
                <w:szCs w:val="16"/>
              </w:rPr>
              <w:t>Test Tolerances for NR SA FR1 - E-UTRAN event-triggered reporting tests for 1 Rx RedCap UE</w:t>
            </w:r>
          </w:p>
        </w:tc>
        <w:tc>
          <w:tcPr>
            <w:tcW w:w="517" w:type="dxa"/>
          </w:tcPr>
          <w:p w14:paraId="133231E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B1356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5A52A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21F79D" w14:textId="77777777" w:rsidR="00F74181" w:rsidRDefault="00F74181" w:rsidP="00585DDF">
            <w:r>
              <w:rPr>
                <w:sz w:val="16"/>
                <w:szCs w:val="16"/>
              </w:rPr>
              <w:t>R5-240788</w:t>
            </w:r>
          </w:p>
        </w:tc>
        <w:tc>
          <w:tcPr>
            <w:tcW w:w="1597" w:type="dxa"/>
          </w:tcPr>
          <w:p w14:paraId="1A24E9D3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52B087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2EEF80CA" w14:textId="77777777" w:rsidR="00F74181" w:rsidRDefault="00F74181" w:rsidP="00585DDF">
            <w:r>
              <w:rPr>
                <w:sz w:val="16"/>
                <w:szCs w:val="16"/>
              </w:rPr>
              <w:t>Add the following attached .zip file to TR 38.903</w:t>
            </w:r>
          </w:p>
        </w:tc>
        <w:tc>
          <w:tcPr>
            <w:tcW w:w="998" w:type="dxa"/>
          </w:tcPr>
          <w:p w14:paraId="352C7F87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5BF25D97" w14:textId="77777777" w:rsidTr="00585DDF">
        <w:tc>
          <w:tcPr>
            <w:tcW w:w="879" w:type="dxa"/>
          </w:tcPr>
          <w:p w14:paraId="3998ADE1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15359F2" w14:textId="77777777" w:rsidR="00F74181" w:rsidRDefault="00F74181" w:rsidP="00585DDF"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 w14:paraId="65AE5E2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5EAB5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E0637A" w14:textId="77777777" w:rsidR="00F74181" w:rsidRDefault="00F74181" w:rsidP="00585DDF">
            <w:r>
              <w:rPr>
                <w:sz w:val="16"/>
                <w:szCs w:val="16"/>
              </w:rPr>
              <w:t>Test Tolerances for NR SA FR1 - E-UTRAN event-triggered reporting tests for 2 Rx RedCap UE</w:t>
            </w:r>
          </w:p>
        </w:tc>
        <w:tc>
          <w:tcPr>
            <w:tcW w:w="517" w:type="dxa"/>
          </w:tcPr>
          <w:p w14:paraId="325519C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CA0A89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02E23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AC4307" w14:textId="77777777" w:rsidR="00F74181" w:rsidRDefault="00F74181" w:rsidP="00585DDF">
            <w:r>
              <w:rPr>
                <w:sz w:val="16"/>
                <w:szCs w:val="16"/>
              </w:rPr>
              <w:t>R5-240789</w:t>
            </w:r>
          </w:p>
        </w:tc>
        <w:tc>
          <w:tcPr>
            <w:tcW w:w="1597" w:type="dxa"/>
          </w:tcPr>
          <w:p w14:paraId="3B94131F" w14:textId="77777777" w:rsidR="00F74181" w:rsidRDefault="00F7418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AAE7337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186CE7C" w14:textId="77777777" w:rsidR="00F74181" w:rsidRDefault="00F74181" w:rsidP="00585DDF">
            <w:r>
              <w:rPr>
                <w:sz w:val="16"/>
                <w:szCs w:val="16"/>
              </w:rPr>
              <w:t>Add the following attached .zip file to TR 38.903</w:t>
            </w:r>
          </w:p>
        </w:tc>
        <w:tc>
          <w:tcPr>
            <w:tcW w:w="998" w:type="dxa"/>
          </w:tcPr>
          <w:p w14:paraId="3BAC4C2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4EAD1C7D" w14:textId="77777777" w:rsidTr="00585DDF">
        <w:tc>
          <w:tcPr>
            <w:tcW w:w="879" w:type="dxa"/>
          </w:tcPr>
          <w:p w14:paraId="7BFD597F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15F4FB4" w14:textId="77777777" w:rsidR="00F74181" w:rsidRDefault="00F74181" w:rsidP="00585DDF"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 w14:paraId="00817BE5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7AA8F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B06B4A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absolute measurement accuracy for RedCap 1 Rx UE test case 16.7.1.1.1</w:t>
            </w:r>
          </w:p>
        </w:tc>
        <w:tc>
          <w:tcPr>
            <w:tcW w:w="517" w:type="dxa"/>
          </w:tcPr>
          <w:p w14:paraId="2910C24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9AE2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99F26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F4CE56" w14:textId="77777777" w:rsidR="00F74181" w:rsidRDefault="00F74181" w:rsidP="00585DDF">
            <w:r>
              <w:rPr>
                <w:sz w:val="16"/>
                <w:szCs w:val="16"/>
              </w:rPr>
              <w:t>R5-241221</w:t>
            </w:r>
          </w:p>
        </w:tc>
        <w:tc>
          <w:tcPr>
            <w:tcW w:w="1597" w:type="dxa"/>
          </w:tcPr>
          <w:p w14:paraId="3D9C61DB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362D34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14FC732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1C99ADC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3014 ; TS/TR ... CR ... </w:t>
            </w:r>
          </w:p>
        </w:tc>
      </w:tr>
      <w:tr w:rsidR="00F74181" w14:paraId="2B2BF115" w14:textId="77777777" w:rsidTr="00585DDF">
        <w:tc>
          <w:tcPr>
            <w:tcW w:w="879" w:type="dxa"/>
          </w:tcPr>
          <w:p w14:paraId="622AB5C9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B8CB9B6" w14:textId="77777777" w:rsidR="00F74181" w:rsidRDefault="00F74181" w:rsidP="00585DDF"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 w14:paraId="00BD3EDB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112D3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DC1C7E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relative measurement accuracy for 1 Rx UE test case 16.7.1.1.2</w:t>
            </w:r>
          </w:p>
        </w:tc>
        <w:tc>
          <w:tcPr>
            <w:tcW w:w="517" w:type="dxa"/>
          </w:tcPr>
          <w:p w14:paraId="793DEC1B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97BBF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1221B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A4F594" w14:textId="77777777" w:rsidR="00F74181" w:rsidRDefault="00F74181" w:rsidP="00585DDF">
            <w:r>
              <w:rPr>
                <w:sz w:val="16"/>
                <w:szCs w:val="16"/>
              </w:rPr>
              <w:t>R5-241222</w:t>
            </w:r>
          </w:p>
        </w:tc>
        <w:tc>
          <w:tcPr>
            <w:tcW w:w="1597" w:type="dxa"/>
          </w:tcPr>
          <w:p w14:paraId="686DDEF1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A0EBBE2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24AC25E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90F4DE5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3015 ; TS/TR ... CR ... </w:t>
            </w:r>
          </w:p>
        </w:tc>
      </w:tr>
      <w:tr w:rsidR="00F74181" w14:paraId="50F98A78" w14:textId="77777777" w:rsidTr="00585DDF">
        <w:tc>
          <w:tcPr>
            <w:tcW w:w="879" w:type="dxa"/>
          </w:tcPr>
          <w:p w14:paraId="4FCC8783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47795D3" w14:textId="77777777" w:rsidR="00F74181" w:rsidRDefault="00F74181" w:rsidP="00585DDF">
            <w:r>
              <w:rPr>
                <w:sz w:val="16"/>
                <w:szCs w:val="16"/>
              </w:rPr>
              <w:t>0687</w:t>
            </w:r>
          </w:p>
        </w:tc>
        <w:tc>
          <w:tcPr>
            <w:tcW w:w="517" w:type="dxa"/>
          </w:tcPr>
          <w:p w14:paraId="2ABBB118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5BFD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1E221B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absolute measurement accuracy for RedCap 2 Rx UE test case 16.7.1.2.1</w:t>
            </w:r>
          </w:p>
        </w:tc>
        <w:tc>
          <w:tcPr>
            <w:tcW w:w="517" w:type="dxa"/>
          </w:tcPr>
          <w:p w14:paraId="120F2ED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85B1F1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086CB5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3EFC7F" w14:textId="77777777" w:rsidR="00F74181" w:rsidRDefault="00F74181" w:rsidP="00585DDF">
            <w:r>
              <w:rPr>
                <w:sz w:val="16"/>
                <w:szCs w:val="16"/>
              </w:rPr>
              <w:t>R5-241223</w:t>
            </w:r>
          </w:p>
        </w:tc>
        <w:tc>
          <w:tcPr>
            <w:tcW w:w="1597" w:type="dxa"/>
          </w:tcPr>
          <w:p w14:paraId="0C697C71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5D7BF9C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00DEA53C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8758EF0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3016 ; TS/TR ... CR ... </w:t>
            </w:r>
          </w:p>
        </w:tc>
      </w:tr>
      <w:tr w:rsidR="00F74181" w14:paraId="785D8FFF" w14:textId="77777777" w:rsidTr="00585DDF">
        <w:tc>
          <w:tcPr>
            <w:tcW w:w="879" w:type="dxa"/>
          </w:tcPr>
          <w:p w14:paraId="1041F796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DC3EEBD" w14:textId="77777777" w:rsidR="00F74181" w:rsidRDefault="00F74181" w:rsidP="00585DDF"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 w14:paraId="70AA99CE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DB692C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5EA836" w14:textId="77777777" w:rsidR="00F74181" w:rsidRDefault="00F74181" w:rsidP="00585DDF">
            <w:r>
              <w:rPr>
                <w:sz w:val="16"/>
                <w:szCs w:val="16"/>
              </w:rPr>
              <w:t>Test Tolerance for NR SA FR1 SS-RSRP absolute measurement accuracy for RedCap 2 Rx UE test case 16.7.1.2.2</w:t>
            </w:r>
          </w:p>
        </w:tc>
        <w:tc>
          <w:tcPr>
            <w:tcW w:w="517" w:type="dxa"/>
          </w:tcPr>
          <w:p w14:paraId="4967D052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AFB62D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ECB4C4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DF8392" w14:textId="77777777" w:rsidR="00F74181" w:rsidRDefault="00F74181" w:rsidP="00585DDF">
            <w:r>
              <w:rPr>
                <w:sz w:val="16"/>
                <w:szCs w:val="16"/>
              </w:rPr>
              <w:t>R5-241224</w:t>
            </w:r>
          </w:p>
        </w:tc>
        <w:tc>
          <w:tcPr>
            <w:tcW w:w="1597" w:type="dxa"/>
          </w:tcPr>
          <w:p w14:paraId="0DC72CA4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D0856B0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3F25FE0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454E838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3017 ; TS/TR ... CR ... </w:t>
            </w:r>
          </w:p>
        </w:tc>
      </w:tr>
      <w:tr w:rsidR="00F74181" w14:paraId="6683F08D" w14:textId="77777777" w:rsidTr="00585DDF">
        <w:tc>
          <w:tcPr>
            <w:tcW w:w="879" w:type="dxa"/>
          </w:tcPr>
          <w:p w14:paraId="386A19F4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9728A45" w14:textId="77777777" w:rsidR="00F74181" w:rsidRDefault="00F74181" w:rsidP="00585DDF">
            <w:r>
              <w:rPr>
                <w:sz w:val="16"/>
                <w:szCs w:val="16"/>
              </w:rPr>
              <w:t>0689</w:t>
            </w:r>
          </w:p>
        </w:tc>
        <w:tc>
          <w:tcPr>
            <w:tcW w:w="517" w:type="dxa"/>
          </w:tcPr>
          <w:p w14:paraId="1A2F50BC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3903B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4FEE34" w14:textId="77777777" w:rsidR="00F74181" w:rsidRDefault="00F74181" w:rsidP="00585DDF">
            <w:r>
              <w:rPr>
                <w:sz w:val="16"/>
                <w:szCs w:val="16"/>
              </w:rPr>
              <w:t>Test Tolerance for NR SA FR1 SS-RSRQ measurement accuracy UE test case 16.7.2.1</w:t>
            </w:r>
          </w:p>
        </w:tc>
        <w:tc>
          <w:tcPr>
            <w:tcW w:w="517" w:type="dxa"/>
          </w:tcPr>
          <w:p w14:paraId="2772044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19F06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28817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FCDC6D" w14:textId="77777777" w:rsidR="00F74181" w:rsidRDefault="00F74181" w:rsidP="00585DDF">
            <w:r>
              <w:rPr>
                <w:sz w:val="16"/>
                <w:szCs w:val="16"/>
              </w:rPr>
              <w:t>R5-241225</w:t>
            </w:r>
          </w:p>
        </w:tc>
        <w:tc>
          <w:tcPr>
            <w:tcW w:w="1597" w:type="dxa"/>
          </w:tcPr>
          <w:p w14:paraId="35A0FBAB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BE3A03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685662B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26AD6EE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3018 ; TS/TR ... CR ... </w:t>
            </w:r>
          </w:p>
        </w:tc>
      </w:tr>
      <w:tr w:rsidR="00F74181" w14:paraId="0E9942B3" w14:textId="77777777" w:rsidTr="00585DDF">
        <w:tc>
          <w:tcPr>
            <w:tcW w:w="879" w:type="dxa"/>
          </w:tcPr>
          <w:p w14:paraId="6EB03540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8F7C4E5" w14:textId="77777777" w:rsidR="00F74181" w:rsidRDefault="00F74181" w:rsidP="00585DDF">
            <w:r>
              <w:rPr>
                <w:sz w:val="16"/>
                <w:szCs w:val="16"/>
              </w:rPr>
              <w:t>0690</w:t>
            </w:r>
          </w:p>
        </w:tc>
        <w:tc>
          <w:tcPr>
            <w:tcW w:w="517" w:type="dxa"/>
          </w:tcPr>
          <w:p w14:paraId="54496DB7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02EE4F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7D0499" w14:textId="77777777" w:rsidR="00F74181" w:rsidRDefault="00F74181" w:rsidP="00585DDF">
            <w:r>
              <w:rPr>
                <w:sz w:val="16"/>
                <w:szCs w:val="16"/>
              </w:rPr>
              <w:t>Test Tolerance NR SA FR1 SS-RSRQ measurement accuracy for 2 Rx UE test case 16.7.2.2</w:t>
            </w:r>
          </w:p>
        </w:tc>
        <w:tc>
          <w:tcPr>
            <w:tcW w:w="517" w:type="dxa"/>
          </w:tcPr>
          <w:p w14:paraId="76262863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E850C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6EE071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A53135" w14:textId="77777777" w:rsidR="00F74181" w:rsidRDefault="00F74181" w:rsidP="00585DDF">
            <w:r>
              <w:rPr>
                <w:sz w:val="16"/>
                <w:szCs w:val="16"/>
              </w:rPr>
              <w:t>R5-241226</w:t>
            </w:r>
          </w:p>
        </w:tc>
        <w:tc>
          <w:tcPr>
            <w:tcW w:w="1597" w:type="dxa"/>
          </w:tcPr>
          <w:p w14:paraId="275D9626" w14:textId="77777777" w:rsidR="00F74181" w:rsidRDefault="00F7418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55E5C1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65BEE90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FDBCECC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38.533 CR 3019 ; TS/TR ... CR ... </w:t>
            </w:r>
          </w:p>
        </w:tc>
      </w:tr>
      <w:tr w:rsidR="00F74181" w14:paraId="0BC87F01" w14:textId="77777777" w:rsidTr="00585DDF">
        <w:tc>
          <w:tcPr>
            <w:tcW w:w="879" w:type="dxa"/>
          </w:tcPr>
          <w:p w14:paraId="28A097A8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3E6DE93" w14:textId="77777777" w:rsidR="00F74181" w:rsidRDefault="00F74181" w:rsidP="00585DDF"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 w14:paraId="3AF57F60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2454C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D51409" w14:textId="77777777" w:rsidR="00F74181" w:rsidRDefault="00F74181" w:rsidP="00585DDF">
            <w:r>
              <w:rPr>
                <w:sz w:val="16"/>
                <w:szCs w:val="16"/>
              </w:rPr>
              <w:t>Update of TT analysis for 6.3.1.4 and 16.3.1.8</w:t>
            </w:r>
          </w:p>
        </w:tc>
        <w:tc>
          <w:tcPr>
            <w:tcW w:w="517" w:type="dxa"/>
          </w:tcPr>
          <w:p w14:paraId="546E6A8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F9549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2E403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62CD16" w14:textId="77777777" w:rsidR="00F74181" w:rsidRDefault="00F74181" w:rsidP="00585DDF">
            <w:r>
              <w:rPr>
                <w:sz w:val="16"/>
                <w:szCs w:val="16"/>
              </w:rPr>
              <w:t>R5-241892</w:t>
            </w:r>
          </w:p>
        </w:tc>
        <w:tc>
          <w:tcPr>
            <w:tcW w:w="1597" w:type="dxa"/>
          </w:tcPr>
          <w:p w14:paraId="38627A91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504E1A5" w14:textId="77777777" w:rsidR="00F74181" w:rsidRDefault="00F74181" w:rsidP="00585DDF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751500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781BA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</w:tbl>
    <w:p w14:paraId="25BCED7B" w14:textId="77777777" w:rsidR="00F74181" w:rsidRDefault="00F74181" w:rsidP="00F74181"/>
    <w:p w14:paraId="5BEF504A" w14:textId="77777777" w:rsidR="00F74181" w:rsidRDefault="00F74181" w:rsidP="00F74181"/>
    <w:p w14:paraId="6C4FF7B3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RP-240192</w:t>
      </w:r>
      <w:r>
        <w:rPr>
          <w:b/>
          <w:i/>
          <w:noProof/>
          <w:sz w:val="28"/>
        </w:rPr>
        <w:fldChar w:fldCharType="end"/>
      </w:r>
    </w:p>
    <w:p w14:paraId="52DE798C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BE9E2E0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16B17E40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2450CAE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small data transmissions in INACTIVE state (NR_SmallData_INACTIVE-UEConTest)</w:t>
      </w:r>
      <w:r>
        <w:rPr>
          <w:rFonts w:ascii="Arial" w:hAnsi="Arial" w:cs="Arial"/>
          <w:b/>
          <w:bCs/>
        </w:rPr>
        <w:fldChar w:fldCharType="end"/>
      </w:r>
    </w:p>
    <w:p w14:paraId="1E04483A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13.3.11</w:t>
      </w:r>
      <w:r>
        <w:rPr>
          <w:rFonts w:ascii="Arial" w:hAnsi="Arial" w:cs="Arial"/>
          <w:b/>
          <w:bCs/>
        </w:rPr>
        <w:fldChar w:fldCharType="end"/>
      </w:r>
    </w:p>
    <w:p w14:paraId="2553AAD2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5CCF449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C45E9F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21B2354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6EEC4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A4212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7578E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ABA031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2D37B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BF3F0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E09C7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DF8DA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49DBEA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868C3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BD8BD2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A9C47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E2E68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6EE58E53" w14:textId="77777777" w:rsidTr="00585DDF">
        <w:tc>
          <w:tcPr>
            <w:tcW w:w="879" w:type="dxa"/>
          </w:tcPr>
          <w:p w14:paraId="4CB226FA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8E2447" w14:textId="77777777" w:rsidR="00F74181" w:rsidRDefault="00F74181" w:rsidP="00585DDF">
            <w:r>
              <w:rPr>
                <w:sz w:val="16"/>
                <w:szCs w:val="16"/>
              </w:rPr>
              <w:t>4242</w:t>
            </w:r>
          </w:p>
        </w:tc>
        <w:tc>
          <w:tcPr>
            <w:tcW w:w="517" w:type="dxa"/>
          </w:tcPr>
          <w:p w14:paraId="0D12A15F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C56A5E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8E5C1C" w14:textId="77777777" w:rsidR="00F74181" w:rsidRDefault="00F74181" w:rsidP="00585DDF">
            <w:r>
              <w:rPr>
                <w:sz w:val="16"/>
                <w:szCs w:val="16"/>
              </w:rPr>
              <w:t>Corrections to SDT TC 7.1.1.13.1</w:t>
            </w:r>
          </w:p>
        </w:tc>
        <w:tc>
          <w:tcPr>
            <w:tcW w:w="517" w:type="dxa"/>
          </w:tcPr>
          <w:p w14:paraId="6E706E58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460D71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C7EA26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29615F" w14:textId="77777777" w:rsidR="00F74181" w:rsidRDefault="00F74181" w:rsidP="00585DDF">
            <w:r>
              <w:rPr>
                <w:sz w:val="16"/>
                <w:szCs w:val="16"/>
              </w:rPr>
              <w:t>R5-241543</w:t>
            </w:r>
          </w:p>
        </w:tc>
        <w:tc>
          <w:tcPr>
            <w:tcW w:w="1597" w:type="dxa"/>
          </w:tcPr>
          <w:p w14:paraId="6B89616F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106BDD0F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150C3423" w14:textId="77777777" w:rsidR="00F74181" w:rsidRDefault="00F74181" w:rsidP="00585DDF">
            <w:r>
              <w:rPr>
                <w:sz w:val="16"/>
                <w:szCs w:val="16"/>
              </w:rPr>
              <w:t>7.1.1.13.1</w:t>
            </w:r>
          </w:p>
        </w:tc>
        <w:tc>
          <w:tcPr>
            <w:tcW w:w="998" w:type="dxa"/>
          </w:tcPr>
          <w:p w14:paraId="1038D239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2CD00333" w14:textId="77777777" w:rsidTr="00585DDF">
        <w:tc>
          <w:tcPr>
            <w:tcW w:w="879" w:type="dxa"/>
          </w:tcPr>
          <w:p w14:paraId="7791FA23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3617D0" w14:textId="77777777" w:rsidR="00F74181" w:rsidRDefault="00F74181" w:rsidP="00585DDF">
            <w:r>
              <w:rPr>
                <w:sz w:val="16"/>
                <w:szCs w:val="16"/>
              </w:rPr>
              <w:t>4243</w:t>
            </w:r>
          </w:p>
        </w:tc>
        <w:tc>
          <w:tcPr>
            <w:tcW w:w="517" w:type="dxa"/>
          </w:tcPr>
          <w:p w14:paraId="543C4D38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6B4233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D764BC" w14:textId="77777777" w:rsidR="00F74181" w:rsidRDefault="00F74181" w:rsidP="00585DDF">
            <w:r>
              <w:rPr>
                <w:sz w:val="16"/>
                <w:szCs w:val="16"/>
              </w:rPr>
              <w:t>Corrections to SDT TC 7.1.1.13.2</w:t>
            </w:r>
          </w:p>
        </w:tc>
        <w:tc>
          <w:tcPr>
            <w:tcW w:w="517" w:type="dxa"/>
          </w:tcPr>
          <w:p w14:paraId="234061B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F11552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6CBF04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CEFAEB" w14:textId="77777777" w:rsidR="00F74181" w:rsidRDefault="00F74181" w:rsidP="00585DDF">
            <w:r>
              <w:rPr>
                <w:sz w:val="16"/>
                <w:szCs w:val="16"/>
              </w:rPr>
              <w:t>R5-241544</w:t>
            </w:r>
          </w:p>
        </w:tc>
        <w:tc>
          <w:tcPr>
            <w:tcW w:w="1597" w:type="dxa"/>
          </w:tcPr>
          <w:p w14:paraId="077CB25C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55D3349C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2961F90" w14:textId="77777777" w:rsidR="00F74181" w:rsidRDefault="00F74181" w:rsidP="00585DDF">
            <w:r>
              <w:rPr>
                <w:sz w:val="16"/>
                <w:szCs w:val="16"/>
              </w:rPr>
              <w:t>7.1.1.13.2</w:t>
            </w:r>
          </w:p>
        </w:tc>
        <w:tc>
          <w:tcPr>
            <w:tcW w:w="998" w:type="dxa"/>
          </w:tcPr>
          <w:p w14:paraId="74459773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74181" w14:paraId="3F254CDD" w14:textId="77777777" w:rsidTr="00585DDF">
        <w:tc>
          <w:tcPr>
            <w:tcW w:w="879" w:type="dxa"/>
          </w:tcPr>
          <w:p w14:paraId="43178F13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D893AE" w14:textId="77777777" w:rsidR="00F74181" w:rsidRDefault="00F74181" w:rsidP="00585DDF">
            <w:r>
              <w:rPr>
                <w:sz w:val="16"/>
                <w:szCs w:val="16"/>
              </w:rPr>
              <w:t>4244</w:t>
            </w:r>
          </w:p>
        </w:tc>
        <w:tc>
          <w:tcPr>
            <w:tcW w:w="517" w:type="dxa"/>
          </w:tcPr>
          <w:p w14:paraId="04A67ADE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C4457C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AA4750" w14:textId="77777777" w:rsidR="00F74181" w:rsidRDefault="00F74181" w:rsidP="00585DDF">
            <w:r>
              <w:rPr>
                <w:sz w:val="16"/>
                <w:szCs w:val="16"/>
              </w:rPr>
              <w:t>Corrections to SDT TC 7.1.1.13.3</w:t>
            </w:r>
          </w:p>
        </w:tc>
        <w:tc>
          <w:tcPr>
            <w:tcW w:w="517" w:type="dxa"/>
          </w:tcPr>
          <w:p w14:paraId="5C7EBAC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058A9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7E6023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F0DCDD" w14:textId="77777777" w:rsidR="00F74181" w:rsidRDefault="00F74181" w:rsidP="00585DDF">
            <w:r>
              <w:rPr>
                <w:sz w:val="16"/>
                <w:szCs w:val="16"/>
              </w:rPr>
              <w:t>R5-241545</w:t>
            </w:r>
          </w:p>
        </w:tc>
        <w:tc>
          <w:tcPr>
            <w:tcW w:w="1597" w:type="dxa"/>
          </w:tcPr>
          <w:p w14:paraId="7C55EA0A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07008715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A4AF77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03501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99ACE45" w14:textId="77777777" w:rsidTr="00585DDF">
        <w:tc>
          <w:tcPr>
            <w:tcW w:w="879" w:type="dxa"/>
          </w:tcPr>
          <w:p w14:paraId="15029C72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3872F2" w14:textId="77777777" w:rsidR="00F74181" w:rsidRDefault="00F74181" w:rsidP="00585DDF">
            <w:r>
              <w:rPr>
                <w:sz w:val="16"/>
                <w:szCs w:val="16"/>
              </w:rPr>
              <w:t>4245</w:t>
            </w:r>
          </w:p>
        </w:tc>
        <w:tc>
          <w:tcPr>
            <w:tcW w:w="517" w:type="dxa"/>
          </w:tcPr>
          <w:p w14:paraId="309E63DD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9E6BB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C57EC8" w14:textId="77777777" w:rsidR="00F74181" w:rsidRDefault="00F74181" w:rsidP="00585DDF">
            <w:r>
              <w:rPr>
                <w:sz w:val="16"/>
                <w:szCs w:val="16"/>
              </w:rPr>
              <w:t>Corrections to SDT TC 7.1.1.13.4</w:t>
            </w:r>
          </w:p>
        </w:tc>
        <w:tc>
          <w:tcPr>
            <w:tcW w:w="517" w:type="dxa"/>
          </w:tcPr>
          <w:p w14:paraId="679D993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0CD084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AA82E7F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0C901C" w14:textId="77777777" w:rsidR="00F74181" w:rsidRDefault="00F74181" w:rsidP="00585DDF">
            <w:r>
              <w:rPr>
                <w:sz w:val="16"/>
                <w:szCs w:val="16"/>
              </w:rPr>
              <w:t>R5-240535</w:t>
            </w:r>
          </w:p>
        </w:tc>
        <w:tc>
          <w:tcPr>
            <w:tcW w:w="1597" w:type="dxa"/>
          </w:tcPr>
          <w:p w14:paraId="1A015113" w14:textId="77777777" w:rsidR="00F74181" w:rsidRDefault="00F74181" w:rsidP="00585DDF">
            <w:r>
              <w:rPr>
                <w:sz w:val="16"/>
                <w:szCs w:val="16"/>
              </w:rPr>
              <w:t>MCC TF160, Lenovo</w:t>
            </w:r>
          </w:p>
        </w:tc>
        <w:tc>
          <w:tcPr>
            <w:tcW w:w="1122" w:type="dxa"/>
          </w:tcPr>
          <w:p w14:paraId="3F9003A5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12E89E3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09A20F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7E8465CC" w14:textId="77777777" w:rsidTr="00585DDF">
        <w:tc>
          <w:tcPr>
            <w:tcW w:w="879" w:type="dxa"/>
          </w:tcPr>
          <w:p w14:paraId="72E82F71" w14:textId="77777777" w:rsidR="00F74181" w:rsidRDefault="00F7418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70E973" w14:textId="77777777" w:rsidR="00F74181" w:rsidRDefault="00F74181" w:rsidP="00585DDF">
            <w:r>
              <w:rPr>
                <w:sz w:val="16"/>
                <w:szCs w:val="16"/>
              </w:rPr>
              <w:t>4254</w:t>
            </w:r>
          </w:p>
        </w:tc>
        <w:tc>
          <w:tcPr>
            <w:tcW w:w="517" w:type="dxa"/>
          </w:tcPr>
          <w:p w14:paraId="16B8D418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AD6519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0C5BC1" w14:textId="77777777" w:rsidR="00F74181" w:rsidRDefault="00F74181" w:rsidP="00585DDF">
            <w:r>
              <w:rPr>
                <w:sz w:val="16"/>
                <w:szCs w:val="16"/>
              </w:rPr>
              <w:t>Modification of testcase 8.1.5.13.2 for Data on non-SDT Radio Bearers for NR SmallData</w:t>
            </w:r>
          </w:p>
        </w:tc>
        <w:tc>
          <w:tcPr>
            <w:tcW w:w="517" w:type="dxa"/>
          </w:tcPr>
          <w:p w14:paraId="3328D5A1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84526" w14:textId="77777777" w:rsidR="00F74181" w:rsidRDefault="00F7418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CA19D78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22D631" w14:textId="77777777" w:rsidR="00F74181" w:rsidRDefault="00F74181" w:rsidP="00585DDF">
            <w:r>
              <w:rPr>
                <w:sz w:val="16"/>
                <w:szCs w:val="16"/>
              </w:rPr>
              <w:t>R5-241546</w:t>
            </w:r>
          </w:p>
        </w:tc>
        <w:tc>
          <w:tcPr>
            <w:tcW w:w="1597" w:type="dxa"/>
          </w:tcPr>
          <w:p w14:paraId="067FE83A" w14:textId="77777777" w:rsidR="00F74181" w:rsidRDefault="00F7418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3FCA50D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3E54D577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8E05E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162B3BF2" w14:textId="77777777" w:rsidTr="00585DDF">
        <w:tc>
          <w:tcPr>
            <w:tcW w:w="879" w:type="dxa"/>
          </w:tcPr>
          <w:p w14:paraId="384233E1" w14:textId="77777777" w:rsidR="00F74181" w:rsidRDefault="00F7418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5ECD0073" w14:textId="77777777" w:rsidR="00F74181" w:rsidRDefault="00F74181" w:rsidP="00585DDF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 w14:paraId="79972114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DCEC49" w14:textId="77777777" w:rsidR="00F74181" w:rsidRDefault="00F7418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617546" w14:textId="77777777" w:rsidR="00F74181" w:rsidRDefault="00F74181" w:rsidP="00585DDF">
            <w:r>
              <w:rPr>
                <w:sz w:val="16"/>
                <w:szCs w:val="16"/>
              </w:rPr>
              <w:t>Modification of testcase 8.1.5.13.2 applicability clauses</w:t>
            </w:r>
          </w:p>
        </w:tc>
        <w:tc>
          <w:tcPr>
            <w:tcW w:w="517" w:type="dxa"/>
          </w:tcPr>
          <w:p w14:paraId="70DCE694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6A82F" w14:textId="77777777" w:rsidR="00F74181" w:rsidRDefault="00F7418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9EF0CFB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D1E754" w14:textId="77777777" w:rsidR="00F74181" w:rsidRDefault="00F74181" w:rsidP="00585DDF">
            <w:r>
              <w:rPr>
                <w:sz w:val="16"/>
                <w:szCs w:val="16"/>
              </w:rPr>
              <w:t>R5-240628</w:t>
            </w:r>
          </w:p>
        </w:tc>
        <w:tc>
          <w:tcPr>
            <w:tcW w:w="1597" w:type="dxa"/>
          </w:tcPr>
          <w:p w14:paraId="29A45BF5" w14:textId="77777777" w:rsidR="00F74181" w:rsidRDefault="00F7418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16882B3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416AC573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259E00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2129EBA4" w14:textId="77777777" w:rsidTr="00585DDF">
        <w:tc>
          <w:tcPr>
            <w:tcW w:w="879" w:type="dxa"/>
          </w:tcPr>
          <w:p w14:paraId="13A77381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A06E55F" w14:textId="77777777" w:rsidR="00F74181" w:rsidRDefault="00F74181" w:rsidP="00585DDF">
            <w:r>
              <w:rPr>
                <w:sz w:val="16"/>
                <w:szCs w:val="16"/>
              </w:rPr>
              <w:t>2953</w:t>
            </w:r>
          </w:p>
        </w:tc>
        <w:tc>
          <w:tcPr>
            <w:tcW w:w="517" w:type="dxa"/>
          </w:tcPr>
          <w:p w14:paraId="159A2842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072F09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A45BE9" w14:textId="77777777" w:rsidR="00F74181" w:rsidRDefault="00F74181" w:rsidP="00585DDF">
            <w:r>
              <w:rPr>
                <w:sz w:val="16"/>
                <w:szCs w:val="16"/>
              </w:rPr>
              <w:t>Correction to SDT RRM test case 6.2.1 with TT</w:t>
            </w:r>
          </w:p>
        </w:tc>
        <w:tc>
          <w:tcPr>
            <w:tcW w:w="517" w:type="dxa"/>
          </w:tcPr>
          <w:p w14:paraId="7866EC3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80A31E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4FE851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44E9B2" w14:textId="77777777" w:rsidR="00F74181" w:rsidRDefault="00F74181" w:rsidP="00585DDF">
            <w:r>
              <w:rPr>
                <w:sz w:val="16"/>
                <w:szCs w:val="16"/>
              </w:rPr>
              <w:t>R5-241673</w:t>
            </w:r>
          </w:p>
        </w:tc>
        <w:tc>
          <w:tcPr>
            <w:tcW w:w="1597" w:type="dxa"/>
          </w:tcPr>
          <w:p w14:paraId="15C634CC" w14:textId="77777777" w:rsidR="00F74181" w:rsidRDefault="00F7418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FE4357F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20E53C9A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52B657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66EC7A75" w14:textId="77777777" w:rsidTr="00585DDF">
        <w:tc>
          <w:tcPr>
            <w:tcW w:w="879" w:type="dxa"/>
          </w:tcPr>
          <w:p w14:paraId="6041C9B8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6E47B33" w14:textId="77777777" w:rsidR="00F74181" w:rsidRDefault="00F74181" w:rsidP="00585DDF">
            <w:r>
              <w:rPr>
                <w:sz w:val="16"/>
                <w:szCs w:val="16"/>
              </w:rPr>
              <w:t>3056</w:t>
            </w:r>
          </w:p>
        </w:tc>
        <w:tc>
          <w:tcPr>
            <w:tcW w:w="517" w:type="dxa"/>
          </w:tcPr>
          <w:p w14:paraId="165727D3" w14:textId="77777777" w:rsidR="00F74181" w:rsidRDefault="00F7418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9F8A64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8CF5C6" w14:textId="77777777" w:rsidR="00F74181" w:rsidRDefault="00F74181" w:rsidP="00585DDF">
            <w:r>
              <w:rPr>
                <w:sz w:val="16"/>
                <w:szCs w:val="16"/>
              </w:rPr>
              <w:t>Cleanup on FR1 CG-SDT test 6.2.1</w:t>
            </w:r>
          </w:p>
        </w:tc>
        <w:tc>
          <w:tcPr>
            <w:tcW w:w="517" w:type="dxa"/>
          </w:tcPr>
          <w:p w14:paraId="39BD5F6F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02E923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B6A5F3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094B00" w14:textId="77777777" w:rsidR="00F74181" w:rsidRDefault="00F74181" w:rsidP="00585DDF">
            <w:r>
              <w:rPr>
                <w:sz w:val="16"/>
                <w:szCs w:val="16"/>
              </w:rPr>
              <w:t>R5-241295</w:t>
            </w:r>
          </w:p>
        </w:tc>
        <w:tc>
          <w:tcPr>
            <w:tcW w:w="1597" w:type="dxa"/>
          </w:tcPr>
          <w:p w14:paraId="208EEBCF" w14:textId="77777777" w:rsidR="00F74181" w:rsidRDefault="00F74181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5F92F81" w14:textId="77777777" w:rsidR="00F74181" w:rsidRDefault="00F74181" w:rsidP="00585DDF">
            <w:r>
              <w:rPr>
                <w:sz w:val="16"/>
                <w:szCs w:val="16"/>
              </w:rPr>
              <w:t>NR_SmallData_INACTIVE-UEConTest</w:t>
            </w:r>
          </w:p>
        </w:tc>
        <w:tc>
          <w:tcPr>
            <w:tcW w:w="2323" w:type="dxa"/>
          </w:tcPr>
          <w:p w14:paraId="63A03064" w14:textId="77777777" w:rsidR="00F74181" w:rsidRDefault="00F74181" w:rsidP="00585DDF">
            <w:r>
              <w:rPr>
                <w:sz w:val="16"/>
                <w:szCs w:val="16"/>
              </w:rPr>
              <w:t>6.2.1, F.1.1.2, F.1.3.2</w:t>
            </w:r>
          </w:p>
        </w:tc>
        <w:tc>
          <w:tcPr>
            <w:tcW w:w="998" w:type="dxa"/>
          </w:tcPr>
          <w:p w14:paraId="136D65F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922C548" w14:textId="77777777" w:rsidR="00F74181" w:rsidRDefault="00F74181" w:rsidP="00F74181"/>
    <w:p w14:paraId="4540F6F1" w14:textId="77777777" w:rsidR="00005829" w:rsidRDefault="00005829" w:rsidP="0028593B"/>
    <w:p w14:paraId="39E824BB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RP-240193</w:t>
      </w:r>
      <w:r>
        <w:rPr>
          <w:b/>
          <w:i/>
          <w:noProof/>
          <w:sz w:val="28"/>
        </w:rPr>
        <w:fldChar w:fldCharType="end"/>
      </w:r>
    </w:p>
    <w:p w14:paraId="19D5E53D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DC81DB1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4127E28C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22AE722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Enhancement of Private Network support for NG-RAN including CT aspects (NG_RAN_PRN_enh_plus_CT-UEConTest)</w:t>
      </w:r>
      <w:r>
        <w:rPr>
          <w:rFonts w:ascii="Arial" w:hAnsi="Arial" w:cs="Arial"/>
          <w:b/>
          <w:bCs/>
        </w:rPr>
        <w:fldChar w:fldCharType="end"/>
      </w:r>
    </w:p>
    <w:p w14:paraId="32F1C7C3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13.3.12</w:t>
      </w:r>
      <w:r>
        <w:rPr>
          <w:rFonts w:ascii="Arial" w:hAnsi="Arial" w:cs="Arial"/>
          <w:b/>
          <w:bCs/>
        </w:rPr>
        <w:fldChar w:fldCharType="end"/>
      </w:r>
    </w:p>
    <w:p w14:paraId="00895777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FED189E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5D63B91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0531528D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B80AA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7E3451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A9B40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6B8D7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31FC94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7A8775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AB7057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01957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CFEA99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67A66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68A24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2743B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5E3C04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50DC206E" w14:textId="77777777" w:rsidTr="00585DDF">
        <w:tc>
          <w:tcPr>
            <w:tcW w:w="879" w:type="dxa"/>
          </w:tcPr>
          <w:p w14:paraId="5038B0AE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9DEEBAA" w14:textId="77777777" w:rsidR="00005829" w:rsidRDefault="00005829" w:rsidP="00585DDF">
            <w:r>
              <w:rPr>
                <w:sz w:val="16"/>
                <w:szCs w:val="16"/>
              </w:rPr>
              <w:t>3027</w:t>
            </w:r>
          </w:p>
        </w:tc>
        <w:tc>
          <w:tcPr>
            <w:tcW w:w="517" w:type="dxa"/>
          </w:tcPr>
          <w:p w14:paraId="6803942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585DC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11CC65" w14:textId="77777777" w:rsidR="00005829" w:rsidRDefault="00005829" w:rsidP="00585DDF">
            <w:r>
              <w:rPr>
                <w:sz w:val="16"/>
                <w:szCs w:val="16"/>
              </w:rPr>
              <w:t>Correction of Default parameters for simulated SNPN cells.</w:t>
            </w:r>
          </w:p>
        </w:tc>
        <w:tc>
          <w:tcPr>
            <w:tcW w:w="517" w:type="dxa"/>
          </w:tcPr>
          <w:p w14:paraId="66DB0E5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C1FCA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06F68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2C5AC1" w14:textId="77777777" w:rsidR="00005829" w:rsidRDefault="00005829" w:rsidP="00585DDF">
            <w:r>
              <w:rPr>
                <w:sz w:val="16"/>
                <w:szCs w:val="16"/>
              </w:rPr>
              <w:t>R5-240349</w:t>
            </w:r>
          </w:p>
        </w:tc>
        <w:tc>
          <w:tcPr>
            <w:tcW w:w="1597" w:type="dxa"/>
          </w:tcPr>
          <w:p w14:paraId="4FA2836A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8986987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7A1528B8" w14:textId="77777777" w:rsidR="00005829" w:rsidRDefault="00005829" w:rsidP="00585DDF">
            <w:r>
              <w:rPr>
                <w:sz w:val="16"/>
                <w:szCs w:val="16"/>
              </w:rPr>
              <w:t>4.4.2</w:t>
            </w:r>
          </w:p>
        </w:tc>
        <w:tc>
          <w:tcPr>
            <w:tcW w:w="998" w:type="dxa"/>
          </w:tcPr>
          <w:p w14:paraId="18C8226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79EAC6B" w14:textId="77777777" w:rsidTr="00585DDF">
        <w:tc>
          <w:tcPr>
            <w:tcW w:w="879" w:type="dxa"/>
          </w:tcPr>
          <w:p w14:paraId="27D50E74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3984099" w14:textId="77777777" w:rsidR="00005829" w:rsidRDefault="00005829" w:rsidP="00585DDF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</w:tcPr>
          <w:p w14:paraId="72F2F9D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68435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EB3E89" w14:textId="77777777" w:rsidR="00005829" w:rsidRDefault="00005829" w:rsidP="00585DDF">
            <w:r>
              <w:rPr>
                <w:sz w:val="16"/>
                <w:szCs w:val="16"/>
              </w:rPr>
              <w:t>Addition of capability for UEs to support steering of roaming SNPN selection information (SOR-SNPN-SI) and steering of roaming connected mode control information (SOR-CMCI) for Rel-17 eNPN</w:t>
            </w:r>
          </w:p>
        </w:tc>
        <w:tc>
          <w:tcPr>
            <w:tcW w:w="517" w:type="dxa"/>
          </w:tcPr>
          <w:p w14:paraId="4BCAEBF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CAD5D8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A7A900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F3CD68" w14:textId="77777777" w:rsidR="00005829" w:rsidRDefault="00005829" w:rsidP="00585DDF">
            <w:r>
              <w:rPr>
                <w:sz w:val="16"/>
                <w:szCs w:val="16"/>
              </w:rPr>
              <w:t>R5-241581</w:t>
            </w:r>
          </w:p>
        </w:tc>
        <w:tc>
          <w:tcPr>
            <w:tcW w:w="1597" w:type="dxa"/>
          </w:tcPr>
          <w:p w14:paraId="061BF49D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983D8BD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521EC338" w14:textId="77777777" w:rsidR="00005829" w:rsidRDefault="00005829" w:rsidP="00585DD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01341F3A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836D990" w14:textId="77777777" w:rsidTr="00585DDF">
        <w:tc>
          <w:tcPr>
            <w:tcW w:w="879" w:type="dxa"/>
          </w:tcPr>
          <w:p w14:paraId="2D494F21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06D6426" w14:textId="77777777" w:rsidR="00005829" w:rsidRDefault="00005829" w:rsidP="00585DDF">
            <w:r>
              <w:rPr>
                <w:sz w:val="16"/>
                <w:szCs w:val="16"/>
              </w:rPr>
              <w:t>4214</w:t>
            </w:r>
          </w:p>
        </w:tc>
        <w:tc>
          <w:tcPr>
            <w:tcW w:w="517" w:type="dxa"/>
          </w:tcPr>
          <w:p w14:paraId="2FA80AB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B06466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088D4B" w14:textId="77777777" w:rsidR="00005829" w:rsidRDefault="00005829" w:rsidP="00585DDF">
            <w:r>
              <w:rPr>
                <w:sz w:val="16"/>
                <w:szCs w:val="16"/>
              </w:rPr>
              <w:t>Addition of new test case 9.1.11.5 for Mobility management in Rel-17 eNPN</w:t>
            </w:r>
          </w:p>
        </w:tc>
        <w:tc>
          <w:tcPr>
            <w:tcW w:w="517" w:type="dxa"/>
          </w:tcPr>
          <w:p w14:paraId="41217A3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59A50F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61E029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5577E0" w14:textId="77777777" w:rsidR="00005829" w:rsidRDefault="00005829" w:rsidP="00585DDF">
            <w:r>
              <w:rPr>
                <w:sz w:val="16"/>
                <w:szCs w:val="16"/>
              </w:rPr>
              <w:t>R5-241587</w:t>
            </w:r>
          </w:p>
        </w:tc>
        <w:tc>
          <w:tcPr>
            <w:tcW w:w="1597" w:type="dxa"/>
          </w:tcPr>
          <w:p w14:paraId="61E4A83C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C16FA2A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3887D41B" w14:textId="77777777" w:rsidR="00005829" w:rsidRDefault="00005829" w:rsidP="00585DDF">
            <w:r>
              <w:rPr>
                <w:sz w:val="16"/>
                <w:szCs w:val="16"/>
              </w:rPr>
              <w:t>9.1.11.5 (new)</w:t>
            </w:r>
          </w:p>
        </w:tc>
        <w:tc>
          <w:tcPr>
            <w:tcW w:w="998" w:type="dxa"/>
          </w:tcPr>
          <w:p w14:paraId="4DE0E82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0433; TS/TR ... CR ... </w:t>
            </w:r>
          </w:p>
        </w:tc>
      </w:tr>
      <w:tr w:rsidR="00005829" w14:paraId="6D98A7F5" w14:textId="77777777" w:rsidTr="00585DDF">
        <w:tc>
          <w:tcPr>
            <w:tcW w:w="879" w:type="dxa"/>
          </w:tcPr>
          <w:p w14:paraId="7B454865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BF737CA" w14:textId="77777777" w:rsidR="00005829" w:rsidRDefault="00005829" w:rsidP="00585DDF">
            <w:r>
              <w:rPr>
                <w:sz w:val="16"/>
                <w:szCs w:val="16"/>
              </w:rPr>
              <w:t>4302</w:t>
            </w:r>
          </w:p>
        </w:tc>
        <w:tc>
          <w:tcPr>
            <w:tcW w:w="517" w:type="dxa"/>
          </w:tcPr>
          <w:p w14:paraId="462405D7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00F18E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3FB65F" w14:textId="77777777" w:rsidR="00005829" w:rsidRDefault="00005829" w:rsidP="00585DDF">
            <w:r>
              <w:rPr>
                <w:sz w:val="16"/>
                <w:szCs w:val="16"/>
              </w:rPr>
              <w:t>New Emergency test case 11.4.15</w:t>
            </w:r>
          </w:p>
        </w:tc>
        <w:tc>
          <w:tcPr>
            <w:tcW w:w="517" w:type="dxa"/>
          </w:tcPr>
          <w:p w14:paraId="31440FA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18B1BD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D676B1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850E01" w14:textId="77777777" w:rsidR="00005829" w:rsidRDefault="00005829" w:rsidP="00585DDF">
            <w:r>
              <w:rPr>
                <w:sz w:val="16"/>
                <w:szCs w:val="16"/>
              </w:rPr>
              <w:t>R5-241590</w:t>
            </w:r>
          </w:p>
        </w:tc>
        <w:tc>
          <w:tcPr>
            <w:tcW w:w="1597" w:type="dxa"/>
          </w:tcPr>
          <w:p w14:paraId="4277075E" w14:textId="77777777" w:rsidR="00005829" w:rsidRDefault="0000582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62742B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3B0F795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AF428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CBABF81" w14:textId="77777777" w:rsidTr="00585DDF">
        <w:tc>
          <w:tcPr>
            <w:tcW w:w="879" w:type="dxa"/>
          </w:tcPr>
          <w:p w14:paraId="14705D90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5C22505" w14:textId="77777777" w:rsidR="00005829" w:rsidRDefault="00005829" w:rsidP="00585DDF">
            <w:r>
              <w:rPr>
                <w:sz w:val="16"/>
                <w:szCs w:val="16"/>
              </w:rPr>
              <w:t>0433</w:t>
            </w:r>
          </w:p>
        </w:tc>
        <w:tc>
          <w:tcPr>
            <w:tcW w:w="517" w:type="dxa"/>
          </w:tcPr>
          <w:p w14:paraId="7413042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928BF5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0FF65E" w14:textId="77777777" w:rsidR="00005829" w:rsidRDefault="00005829" w:rsidP="00585DDF">
            <w:r>
              <w:rPr>
                <w:sz w:val="16"/>
                <w:szCs w:val="16"/>
              </w:rPr>
              <w:t>Addition of applicability for eNPN test cases</w:t>
            </w:r>
          </w:p>
        </w:tc>
        <w:tc>
          <w:tcPr>
            <w:tcW w:w="517" w:type="dxa"/>
          </w:tcPr>
          <w:p w14:paraId="046B4F1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C6D2A5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D8BC5E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331C96" w14:textId="77777777" w:rsidR="00005829" w:rsidRDefault="00005829" w:rsidP="00585DDF">
            <w:r>
              <w:rPr>
                <w:sz w:val="16"/>
                <w:szCs w:val="16"/>
              </w:rPr>
              <w:t>R5-241646</w:t>
            </w:r>
          </w:p>
        </w:tc>
        <w:tc>
          <w:tcPr>
            <w:tcW w:w="1597" w:type="dxa"/>
          </w:tcPr>
          <w:p w14:paraId="41DC63C9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EECDFD3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20537846" w14:textId="77777777" w:rsidR="00005829" w:rsidRDefault="00005829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3D39C802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38.508-2 CR 0578; TS/TR ... CR ... </w:t>
            </w:r>
          </w:p>
        </w:tc>
      </w:tr>
      <w:tr w:rsidR="00005829" w14:paraId="18EA69DF" w14:textId="77777777" w:rsidTr="00585DDF">
        <w:tc>
          <w:tcPr>
            <w:tcW w:w="879" w:type="dxa"/>
          </w:tcPr>
          <w:p w14:paraId="53519C57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CE7A5C5" w14:textId="77777777" w:rsidR="00005829" w:rsidRDefault="00005829" w:rsidP="00585DDF"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 w14:paraId="5DCF738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909ACC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8F7541" w14:textId="77777777" w:rsidR="00005829" w:rsidRDefault="00005829" w:rsidP="00585DDF">
            <w:r>
              <w:rPr>
                <w:sz w:val="16"/>
                <w:szCs w:val="16"/>
              </w:rPr>
              <w:t>Scoping NR SA applicable TCs for SNPN-only UEs</w:t>
            </w:r>
          </w:p>
        </w:tc>
        <w:tc>
          <w:tcPr>
            <w:tcW w:w="517" w:type="dxa"/>
          </w:tcPr>
          <w:p w14:paraId="5291FCE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F1B68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03EB2C3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B0B3F" w14:textId="77777777" w:rsidR="00005829" w:rsidRDefault="00005829" w:rsidP="00585DDF">
            <w:r>
              <w:rPr>
                <w:sz w:val="16"/>
                <w:szCs w:val="16"/>
              </w:rPr>
              <w:t>R5-241589</w:t>
            </w:r>
          </w:p>
        </w:tc>
        <w:tc>
          <w:tcPr>
            <w:tcW w:w="1597" w:type="dxa"/>
          </w:tcPr>
          <w:p w14:paraId="72BB599C" w14:textId="77777777" w:rsidR="00005829" w:rsidRDefault="00005829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18699AE7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266852AE" w14:textId="77777777" w:rsidR="00005829" w:rsidRDefault="00005829" w:rsidP="00585DDF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0B38B0FC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9B6467B" w14:textId="77777777" w:rsidTr="00585DDF">
        <w:tc>
          <w:tcPr>
            <w:tcW w:w="879" w:type="dxa"/>
          </w:tcPr>
          <w:p w14:paraId="73EC5DEF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4DDC966E" w14:textId="77777777" w:rsidR="00005829" w:rsidRDefault="00005829" w:rsidP="00585DDF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2283D680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C8AC7D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8E15E5" w14:textId="77777777" w:rsidR="00005829" w:rsidRDefault="00005829" w:rsidP="00585DDF">
            <w:r>
              <w:rPr>
                <w:sz w:val="16"/>
                <w:szCs w:val="16"/>
              </w:rPr>
              <w:t>Applicability for new test case 11.4.15</w:t>
            </w:r>
          </w:p>
        </w:tc>
        <w:tc>
          <w:tcPr>
            <w:tcW w:w="517" w:type="dxa"/>
          </w:tcPr>
          <w:p w14:paraId="24EACDE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9FD58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A8FE6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354CD3" w14:textId="77777777" w:rsidR="00005829" w:rsidRDefault="00005829" w:rsidP="00585DDF">
            <w:r>
              <w:rPr>
                <w:sz w:val="16"/>
                <w:szCs w:val="16"/>
              </w:rPr>
              <w:t>R5-241185</w:t>
            </w:r>
          </w:p>
        </w:tc>
        <w:tc>
          <w:tcPr>
            <w:tcW w:w="1597" w:type="dxa"/>
          </w:tcPr>
          <w:p w14:paraId="26D12175" w14:textId="77777777" w:rsidR="00005829" w:rsidRDefault="0000582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FD4112" w14:textId="77777777" w:rsidR="00005829" w:rsidRDefault="00005829" w:rsidP="00585DDF">
            <w:r>
              <w:rPr>
                <w:sz w:val="16"/>
                <w:szCs w:val="16"/>
              </w:rPr>
              <w:t>NG_RAN_PRN_enh_plus_CT-UEConTest</w:t>
            </w:r>
          </w:p>
        </w:tc>
        <w:tc>
          <w:tcPr>
            <w:tcW w:w="2323" w:type="dxa"/>
          </w:tcPr>
          <w:p w14:paraId="71B638E3" w14:textId="77777777" w:rsidR="00005829" w:rsidRDefault="00005829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76B1452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30BA8C6A" w14:textId="77777777" w:rsidR="00005829" w:rsidRDefault="00005829" w:rsidP="00005829"/>
    <w:p w14:paraId="7FA98D07" w14:textId="77777777" w:rsidR="00005829" w:rsidRDefault="00005829" w:rsidP="00005829"/>
    <w:p w14:paraId="3BF0F7D2" w14:textId="77777777" w:rsidR="00005829" w:rsidRPr="00917427" w:rsidRDefault="00005829" w:rsidP="0000582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RP-240194</w:t>
      </w:r>
      <w:r>
        <w:rPr>
          <w:b/>
          <w:i/>
          <w:noProof/>
          <w:sz w:val="28"/>
        </w:rPr>
        <w:fldChar w:fldCharType="end"/>
      </w:r>
    </w:p>
    <w:p w14:paraId="26600124" w14:textId="77777777" w:rsidR="00005829" w:rsidRPr="00784730" w:rsidRDefault="00005829" w:rsidP="0000582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C18915A" w14:textId="77777777" w:rsidR="00005829" w:rsidRPr="00050554" w:rsidRDefault="00005829" w:rsidP="00005829">
      <w:pPr>
        <w:rPr>
          <w:rFonts w:ascii="Arial" w:hAnsi="Arial" w:cs="Arial"/>
          <w:b/>
          <w:bCs/>
          <w:lang w:val="en-US"/>
        </w:rPr>
      </w:pPr>
    </w:p>
    <w:p w14:paraId="658D0A47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ED024CD" w14:textId="77777777" w:rsidR="00005829" w:rsidRPr="00E145B1" w:rsidRDefault="00005829" w:rsidP="0000582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Solutions for NR to support non-terrestrial networks (NTN) plus CT aspects (NR_NTN_solutions_plus_CT-UEConTest)</w:t>
      </w:r>
      <w:r>
        <w:rPr>
          <w:rFonts w:ascii="Arial" w:hAnsi="Arial" w:cs="Arial"/>
          <w:b/>
          <w:bCs/>
        </w:rPr>
        <w:fldChar w:fldCharType="end"/>
      </w:r>
    </w:p>
    <w:p w14:paraId="4220B29A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13.3.13</w:t>
      </w:r>
      <w:r>
        <w:rPr>
          <w:rFonts w:ascii="Arial" w:hAnsi="Arial" w:cs="Arial"/>
          <w:b/>
          <w:bCs/>
        </w:rPr>
        <w:fldChar w:fldCharType="end"/>
      </w:r>
    </w:p>
    <w:p w14:paraId="7B708799" w14:textId="77777777" w:rsidR="00005829" w:rsidRDefault="00005829" w:rsidP="000058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70EE7A1" w14:textId="77777777" w:rsidR="00005829" w:rsidRDefault="00005829" w:rsidP="0000582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D8C676" w14:textId="77777777" w:rsidR="00005829" w:rsidRPr="004E535C" w:rsidRDefault="00005829" w:rsidP="000058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05829" w:rsidRPr="004E535C" w14:paraId="79A7E27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424E7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C934E1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FE59B3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C4308B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88742E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1E5BE2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B796EA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255020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F7F892E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ABE945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4D6CED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589718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A922C6" w14:textId="77777777" w:rsidR="00005829" w:rsidRPr="00BF1EB6" w:rsidRDefault="0000582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05829" w14:paraId="33393F36" w14:textId="77777777" w:rsidTr="00585DDF">
        <w:tc>
          <w:tcPr>
            <w:tcW w:w="879" w:type="dxa"/>
          </w:tcPr>
          <w:p w14:paraId="38A7E10C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B715FE7" w14:textId="77777777" w:rsidR="00005829" w:rsidRDefault="00005829" w:rsidP="00585DDF">
            <w:r>
              <w:rPr>
                <w:sz w:val="16"/>
                <w:szCs w:val="16"/>
              </w:rPr>
              <w:t>3062</w:t>
            </w:r>
          </w:p>
        </w:tc>
        <w:tc>
          <w:tcPr>
            <w:tcW w:w="517" w:type="dxa"/>
          </w:tcPr>
          <w:p w14:paraId="6778F2E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0AE3B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CF3AAE" w14:textId="77777777" w:rsidR="00005829" w:rsidRDefault="00005829" w:rsidP="00585DDF">
            <w:r>
              <w:rPr>
                <w:sz w:val="16"/>
                <w:szCs w:val="16"/>
              </w:rPr>
              <w:t>Updates to Ephemeris Info for Multi-Cell NRN-NTN signalling test cases</w:t>
            </w:r>
          </w:p>
        </w:tc>
        <w:tc>
          <w:tcPr>
            <w:tcW w:w="517" w:type="dxa"/>
          </w:tcPr>
          <w:p w14:paraId="4B0ACC19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44BF55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6D216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A8550B" w14:textId="77777777" w:rsidR="00005829" w:rsidRDefault="00005829" w:rsidP="00585DDF">
            <w:r>
              <w:rPr>
                <w:sz w:val="16"/>
                <w:szCs w:val="16"/>
              </w:rPr>
              <w:t>R5-241561</w:t>
            </w:r>
          </w:p>
        </w:tc>
        <w:tc>
          <w:tcPr>
            <w:tcW w:w="1597" w:type="dxa"/>
          </w:tcPr>
          <w:p w14:paraId="55D39044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30525D1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2CA13C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65534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AF83466" w14:textId="77777777" w:rsidTr="00585DDF">
        <w:tc>
          <w:tcPr>
            <w:tcW w:w="879" w:type="dxa"/>
          </w:tcPr>
          <w:p w14:paraId="363AC1E0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72C7E41" w14:textId="77777777" w:rsidR="00005829" w:rsidRDefault="00005829" w:rsidP="00585DDF">
            <w:r>
              <w:rPr>
                <w:sz w:val="16"/>
                <w:szCs w:val="16"/>
              </w:rPr>
              <w:t>3063</w:t>
            </w:r>
          </w:p>
        </w:tc>
        <w:tc>
          <w:tcPr>
            <w:tcW w:w="517" w:type="dxa"/>
          </w:tcPr>
          <w:p w14:paraId="50F428DA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D0179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2631B4" w14:textId="77777777" w:rsidR="00005829" w:rsidRDefault="00005829" w:rsidP="00585DDF">
            <w:r>
              <w:rPr>
                <w:sz w:val="16"/>
                <w:szCs w:val="16"/>
              </w:rPr>
              <w:t>Updates to SIB19 Common Config for NR-NTN test cases</w:t>
            </w:r>
          </w:p>
        </w:tc>
        <w:tc>
          <w:tcPr>
            <w:tcW w:w="517" w:type="dxa"/>
          </w:tcPr>
          <w:p w14:paraId="3F4DC086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DFB15E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4A4311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FB7C26" w14:textId="77777777" w:rsidR="00005829" w:rsidRDefault="00005829" w:rsidP="00585DDF">
            <w:r>
              <w:rPr>
                <w:sz w:val="16"/>
                <w:szCs w:val="16"/>
              </w:rPr>
              <w:t>R5-241565</w:t>
            </w:r>
          </w:p>
        </w:tc>
        <w:tc>
          <w:tcPr>
            <w:tcW w:w="1597" w:type="dxa"/>
          </w:tcPr>
          <w:p w14:paraId="5FD673E7" w14:textId="77777777" w:rsidR="00005829" w:rsidRDefault="00005829" w:rsidP="00585DDF">
            <w:r>
              <w:rPr>
                <w:sz w:val="16"/>
                <w:szCs w:val="16"/>
              </w:rPr>
              <w:t>QUALCOMM JAPAN LLC</w:t>
            </w:r>
          </w:p>
        </w:tc>
        <w:tc>
          <w:tcPr>
            <w:tcW w:w="1122" w:type="dxa"/>
          </w:tcPr>
          <w:p w14:paraId="4129444D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72E209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A4A91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187AD1A5" w14:textId="77777777" w:rsidTr="00585DDF">
        <w:tc>
          <w:tcPr>
            <w:tcW w:w="879" w:type="dxa"/>
          </w:tcPr>
          <w:p w14:paraId="3EFEDA89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2129D6C" w14:textId="77777777" w:rsidR="00005829" w:rsidRDefault="00005829" w:rsidP="00585DDF">
            <w:r>
              <w:rPr>
                <w:sz w:val="16"/>
                <w:szCs w:val="16"/>
              </w:rPr>
              <w:t>3093</w:t>
            </w:r>
          </w:p>
        </w:tc>
        <w:tc>
          <w:tcPr>
            <w:tcW w:w="517" w:type="dxa"/>
          </w:tcPr>
          <w:p w14:paraId="2F2E2867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D0CE0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7D0836" w14:textId="77777777" w:rsidR="00005829" w:rsidRDefault="00005829" w:rsidP="00585DDF">
            <w:r>
              <w:rPr>
                <w:sz w:val="16"/>
                <w:szCs w:val="16"/>
              </w:rPr>
              <w:t>Correction of test environment for NR NTN RF testing</w:t>
            </w:r>
          </w:p>
        </w:tc>
        <w:tc>
          <w:tcPr>
            <w:tcW w:w="517" w:type="dxa"/>
          </w:tcPr>
          <w:p w14:paraId="60B0CA6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51692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3C86B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08EA22" w14:textId="77777777" w:rsidR="00005829" w:rsidRDefault="00005829" w:rsidP="00585DDF">
            <w:r>
              <w:rPr>
                <w:sz w:val="16"/>
                <w:szCs w:val="16"/>
              </w:rPr>
              <w:t>R5-242007</w:t>
            </w:r>
          </w:p>
        </w:tc>
        <w:tc>
          <w:tcPr>
            <w:tcW w:w="1597" w:type="dxa"/>
          </w:tcPr>
          <w:p w14:paraId="650AD10C" w14:textId="77777777" w:rsidR="00005829" w:rsidRDefault="00005829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B02AA2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04575A0" w14:textId="77777777" w:rsidR="00005829" w:rsidRDefault="00005829" w:rsidP="00585DDF">
            <w:r>
              <w:rPr>
                <w:sz w:val="16"/>
                <w:szCs w:val="16"/>
              </w:rPr>
              <w:t>5.6.2.1</w:t>
            </w:r>
          </w:p>
        </w:tc>
        <w:tc>
          <w:tcPr>
            <w:tcW w:w="998" w:type="dxa"/>
          </w:tcPr>
          <w:p w14:paraId="63BE5975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3392439" w14:textId="77777777" w:rsidTr="00585DDF">
        <w:tc>
          <w:tcPr>
            <w:tcW w:w="879" w:type="dxa"/>
          </w:tcPr>
          <w:p w14:paraId="3AC96F3F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CBDA897" w14:textId="77777777" w:rsidR="00005829" w:rsidRDefault="00005829" w:rsidP="00585DDF">
            <w:r>
              <w:rPr>
                <w:sz w:val="16"/>
                <w:szCs w:val="16"/>
              </w:rPr>
              <w:t>3101</w:t>
            </w:r>
          </w:p>
        </w:tc>
        <w:tc>
          <w:tcPr>
            <w:tcW w:w="517" w:type="dxa"/>
          </w:tcPr>
          <w:p w14:paraId="72F9877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CFB00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A20DC8" w14:textId="77777777" w:rsidR="00005829" w:rsidRDefault="00005829" w:rsidP="00585DDF">
            <w:r>
              <w:rPr>
                <w:sz w:val="16"/>
                <w:szCs w:val="16"/>
              </w:rPr>
              <w:t>Updates to Test environment for NR NTN RRM testing</w:t>
            </w:r>
          </w:p>
        </w:tc>
        <w:tc>
          <w:tcPr>
            <w:tcW w:w="517" w:type="dxa"/>
          </w:tcPr>
          <w:p w14:paraId="66F7A5C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04B6A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7A063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4D2441" w14:textId="77777777" w:rsidR="00005829" w:rsidRDefault="00005829" w:rsidP="00585DDF">
            <w:r>
              <w:rPr>
                <w:sz w:val="16"/>
                <w:szCs w:val="16"/>
              </w:rPr>
              <w:t>R5-242016</w:t>
            </w:r>
          </w:p>
        </w:tc>
        <w:tc>
          <w:tcPr>
            <w:tcW w:w="1597" w:type="dxa"/>
          </w:tcPr>
          <w:p w14:paraId="777494E5" w14:textId="77777777" w:rsidR="00005829" w:rsidRDefault="00005829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4E8119BD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9C54DF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4BC7B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DCC8DA8" w14:textId="77777777" w:rsidTr="00585DDF">
        <w:tc>
          <w:tcPr>
            <w:tcW w:w="879" w:type="dxa"/>
          </w:tcPr>
          <w:p w14:paraId="022F84C3" w14:textId="77777777" w:rsidR="00005829" w:rsidRDefault="0000582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404EF73" w14:textId="77777777" w:rsidR="00005829" w:rsidRDefault="00005829" w:rsidP="00585DDF">
            <w:r>
              <w:rPr>
                <w:sz w:val="16"/>
                <w:szCs w:val="16"/>
              </w:rPr>
              <w:t>3102</w:t>
            </w:r>
          </w:p>
        </w:tc>
        <w:tc>
          <w:tcPr>
            <w:tcW w:w="517" w:type="dxa"/>
          </w:tcPr>
          <w:p w14:paraId="7C62FAF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431E7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F48662" w14:textId="77777777" w:rsidR="00005829" w:rsidRDefault="00005829" w:rsidP="00585DDF">
            <w:r>
              <w:rPr>
                <w:sz w:val="16"/>
                <w:szCs w:val="16"/>
              </w:rPr>
              <w:t>Common Test environment updates for NR NTN RF, demod and RRM testing</w:t>
            </w:r>
          </w:p>
        </w:tc>
        <w:tc>
          <w:tcPr>
            <w:tcW w:w="517" w:type="dxa"/>
          </w:tcPr>
          <w:p w14:paraId="00D43EA3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73AF4E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19371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63B7BC" w14:textId="77777777" w:rsidR="00005829" w:rsidRDefault="00005829" w:rsidP="00585DDF">
            <w:r>
              <w:rPr>
                <w:sz w:val="16"/>
                <w:szCs w:val="16"/>
              </w:rPr>
              <w:t>R5-242017</w:t>
            </w:r>
          </w:p>
        </w:tc>
        <w:tc>
          <w:tcPr>
            <w:tcW w:w="1597" w:type="dxa"/>
          </w:tcPr>
          <w:p w14:paraId="6C8C9896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8C6A4E8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7B14035" w14:textId="77777777" w:rsidR="00005829" w:rsidRDefault="00005829" w:rsidP="00585DDF">
            <w:r>
              <w:rPr>
                <w:sz w:val="16"/>
                <w:szCs w:val="16"/>
              </w:rPr>
              <w:t>5.6, 7.6</w:t>
            </w:r>
          </w:p>
        </w:tc>
        <w:tc>
          <w:tcPr>
            <w:tcW w:w="998" w:type="dxa"/>
          </w:tcPr>
          <w:p w14:paraId="55F9089F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005829" w14:paraId="351BA84B" w14:textId="77777777" w:rsidTr="00585DDF">
        <w:tc>
          <w:tcPr>
            <w:tcW w:w="879" w:type="dxa"/>
          </w:tcPr>
          <w:p w14:paraId="3B635454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CA6DC60" w14:textId="77777777" w:rsidR="00005829" w:rsidRDefault="00005829" w:rsidP="00585DDF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</w:tcPr>
          <w:p w14:paraId="5861421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323A7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F9983B" w14:textId="77777777" w:rsidR="00005829" w:rsidRDefault="00005829" w:rsidP="00585DDF">
            <w:r>
              <w:rPr>
                <w:sz w:val="16"/>
                <w:szCs w:val="16"/>
              </w:rPr>
              <w:t>Addition of NR NTN capabilities</w:t>
            </w:r>
          </w:p>
        </w:tc>
        <w:tc>
          <w:tcPr>
            <w:tcW w:w="517" w:type="dxa"/>
          </w:tcPr>
          <w:p w14:paraId="555207B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FDFFAC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46325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05162F" w14:textId="77777777" w:rsidR="00005829" w:rsidRDefault="00005829" w:rsidP="00585DDF">
            <w:r>
              <w:rPr>
                <w:sz w:val="16"/>
                <w:szCs w:val="16"/>
              </w:rPr>
              <w:t>R5-241909</w:t>
            </w:r>
          </w:p>
        </w:tc>
        <w:tc>
          <w:tcPr>
            <w:tcW w:w="1597" w:type="dxa"/>
          </w:tcPr>
          <w:p w14:paraId="1F30CADD" w14:textId="77777777" w:rsidR="00005829" w:rsidRDefault="00005829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DE3463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308B1B4" w14:textId="77777777" w:rsidR="00005829" w:rsidRDefault="00005829" w:rsidP="00585DDF">
            <w:r>
              <w:rPr>
                <w:sz w:val="16"/>
                <w:szCs w:val="16"/>
              </w:rPr>
              <w:t>A.4.1, A.4.3.1</w:t>
            </w:r>
          </w:p>
        </w:tc>
        <w:tc>
          <w:tcPr>
            <w:tcW w:w="998" w:type="dxa"/>
          </w:tcPr>
          <w:p w14:paraId="7F95E91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 38.522 CR 0374; TS/TR ... CR ... </w:t>
            </w:r>
          </w:p>
        </w:tc>
      </w:tr>
      <w:tr w:rsidR="00005829" w14:paraId="65DADB3B" w14:textId="77777777" w:rsidTr="00585DDF">
        <w:tc>
          <w:tcPr>
            <w:tcW w:w="879" w:type="dxa"/>
          </w:tcPr>
          <w:p w14:paraId="011411C1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9F9B7AE" w14:textId="77777777" w:rsidR="00005829" w:rsidRDefault="00005829" w:rsidP="00585DDF">
            <w:r>
              <w:rPr>
                <w:sz w:val="16"/>
                <w:szCs w:val="16"/>
              </w:rPr>
              <w:t>0597</w:t>
            </w:r>
          </w:p>
        </w:tc>
        <w:tc>
          <w:tcPr>
            <w:tcW w:w="517" w:type="dxa"/>
          </w:tcPr>
          <w:p w14:paraId="7C08929B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ED4E8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EB5601" w14:textId="77777777" w:rsidR="00005829" w:rsidRDefault="00005829" w:rsidP="00585DDF">
            <w:r>
              <w:rPr>
                <w:sz w:val="16"/>
                <w:szCs w:val="16"/>
              </w:rPr>
              <w:t>Addition of NR NTN TA reporting PICS</w:t>
            </w:r>
          </w:p>
        </w:tc>
        <w:tc>
          <w:tcPr>
            <w:tcW w:w="517" w:type="dxa"/>
          </w:tcPr>
          <w:p w14:paraId="484F5C06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A2F2B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40480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192D35" w14:textId="77777777" w:rsidR="00005829" w:rsidRDefault="00005829" w:rsidP="00585DDF">
            <w:r>
              <w:rPr>
                <w:sz w:val="16"/>
                <w:szCs w:val="16"/>
              </w:rPr>
              <w:t>R5-241649</w:t>
            </w:r>
          </w:p>
        </w:tc>
        <w:tc>
          <w:tcPr>
            <w:tcW w:w="1597" w:type="dxa"/>
          </w:tcPr>
          <w:p w14:paraId="1CE8284B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15E773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010A576" w14:textId="77777777" w:rsidR="00005829" w:rsidRDefault="00005829" w:rsidP="00585DDF"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 w14:paraId="49A8A550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748A109D" w14:textId="77777777" w:rsidTr="00585DDF">
        <w:tc>
          <w:tcPr>
            <w:tcW w:w="879" w:type="dxa"/>
          </w:tcPr>
          <w:p w14:paraId="1819593A" w14:textId="77777777" w:rsidR="00005829" w:rsidRDefault="00005829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F80C40A" w14:textId="77777777" w:rsidR="00005829" w:rsidRDefault="00005829" w:rsidP="00585DDF"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</w:tcPr>
          <w:p w14:paraId="29ED6F6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D8807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C617B9" w14:textId="77777777" w:rsidR="00005829" w:rsidRDefault="00005829" w:rsidP="00585DDF">
            <w:r>
              <w:rPr>
                <w:sz w:val="16"/>
                <w:szCs w:val="16"/>
              </w:rPr>
              <w:t>Addition of PICS to support NTN RRM</w:t>
            </w:r>
          </w:p>
        </w:tc>
        <w:tc>
          <w:tcPr>
            <w:tcW w:w="517" w:type="dxa"/>
          </w:tcPr>
          <w:p w14:paraId="5A88E5A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F228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3BFC8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542B1F" w14:textId="77777777" w:rsidR="00005829" w:rsidRDefault="00005829" w:rsidP="00585DDF">
            <w:r>
              <w:rPr>
                <w:sz w:val="16"/>
                <w:szCs w:val="16"/>
              </w:rPr>
              <w:t>R5-241270</w:t>
            </w:r>
          </w:p>
        </w:tc>
        <w:tc>
          <w:tcPr>
            <w:tcW w:w="1597" w:type="dxa"/>
          </w:tcPr>
          <w:p w14:paraId="2307412B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685BE09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7C3F61F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C5C10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50CB07A" w14:textId="77777777" w:rsidTr="00585DDF">
        <w:tc>
          <w:tcPr>
            <w:tcW w:w="879" w:type="dxa"/>
          </w:tcPr>
          <w:p w14:paraId="6FAC3B49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D6B6139" w14:textId="77777777" w:rsidR="00005829" w:rsidRDefault="00005829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B7D8B5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586FC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C65029" w14:textId="77777777" w:rsidR="00005829" w:rsidRDefault="00005829" w:rsidP="00585DDF">
            <w:r>
              <w:rPr>
                <w:sz w:val="16"/>
                <w:szCs w:val="16"/>
              </w:rPr>
              <w:t>Corrections on 5.3.3 for minimum guardband and transmission bandwidth configuration</w:t>
            </w:r>
          </w:p>
        </w:tc>
        <w:tc>
          <w:tcPr>
            <w:tcW w:w="517" w:type="dxa"/>
          </w:tcPr>
          <w:p w14:paraId="2BFE076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6E60A4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47E6132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63B166" w14:textId="77777777" w:rsidR="00005829" w:rsidRDefault="00005829" w:rsidP="00585DDF">
            <w:r>
              <w:rPr>
                <w:sz w:val="16"/>
                <w:szCs w:val="16"/>
              </w:rPr>
              <w:t>R5-240840</w:t>
            </w:r>
          </w:p>
        </w:tc>
        <w:tc>
          <w:tcPr>
            <w:tcW w:w="1597" w:type="dxa"/>
          </w:tcPr>
          <w:p w14:paraId="0E998806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3040C3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D55A978" w14:textId="77777777" w:rsidR="00005829" w:rsidRDefault="00005829" w:rsidP="00585DDF">
            <w:r>
              <w:rPr>
                <w:sz w:val="16"/>
                <w:szCs w:val="16"/>
              </w:rPr>
              <w:t>5.3.3</w:t>
            </w:r>
          </w:p>
        </w:tc>
        <w:tc>
          <w:tcPr>
            <w:tcW w:w="998" w:type="dxa"/>
          </w:tcPr>
          <w:p w14:paraId="1A53345E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83EDD02" w14:textId="77777777" w:rsidTr="00585DDF">
        <w:tc>
          <w:tcPr>
            <w:tcW w:w="879" w:type="dxa"/>
          </w:tcPr>
          <w:p w14:paraId="52DADFE2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1CBB758" w14:textId="77777777" w:rsidR="00005829" w:rsidRDefault="00005829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6F45876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69665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8820A6" w14:textId="77777777" w:rsidR="00005829" w:rsidRDefault="00005829" w:rsidP="00585DDF">
            <w:r>
              <w:rPr>
                <w:sz w:val="16"/>
                <w:szCs w:val="16"/>
              </w:rPr>
              <w:t>Corrections on 6.2.2 for maximum output power reduction</w:t>
            </w:r>
          </w:p>
        </w:tc>
        <w:tc>
          <w:tcPr>
            <w:tcW w:w="517" w:type="dxa"/>
          </w:tcPr>
          <w:p w14:paraId="7059629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28E08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B3962A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8A2D1B" w14:textId="77777777" w:rsidR="00005829" w:rsidRDefault="00005829" w:rsidP="00585DDF">
            <w:r>
              <w:rPr>
                <w:sz w:val="16"/>
                <w:szCs w:val="16"/>
              </w:rPr>
              <w:t>R5-240841</w:t>
            </w:r>
          </w:p>
        </w:tc>
        <w:tc>
          <w:tcPr>
            <w:tcW w:w="1597" w:type="dxa"/>
          </w:tcPr>
          <w:p w14:paraId="76F1447D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0DD6DE4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9CD8EAE" w14:textId="77777777" w:rsidR="00005829" w:rsidRDefault="00005829" w:rsidP="00585DDF">
            <w:r>
              <w:rPr>
                <w:sz w:val="16"/>
                <w:szCs w:val="16"/>
              </w:rPr>
              <w:t>6.2.2.4.1, 6.2.2.4.3</w:t>
            </w:r>
          </w:p>
        </w:tc>
        <w:tc>
          <w:tcPr>
            <w:tcW w:w="998" w:type="dxa"/>
          </w:tcPr>
          <w:p w14:paraId="0DE794A9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0FD88E32" w14:textId="77777777" w:rsidTr="00585DDF">
        <w:tc>
          <w:tcPr>
            <w:tcW w:w="879" w:type="dxa"/>
          </w:tcPr>
          <w:p w14:paraId="6EB13F62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0D99282" w14:textId="77777777" w:rsidR="00005829" w:rsidRDefault="00005829" w:rsidP="00585DD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55D63B1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A61EED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FD32B3" w14:textId="77777777" w:rsidR="00005829" w:rsidRDefault="00005829" w:rsidP="00585DDF">
            <w:r>
              <w:rPr>
                <w:sz w:val="16"/>
                <w:szCs w:val="16"/>
              </w:rPr>
              <w:t>Corrections on 6.2.3 for additional maximum output power reduction</w:t>
            </w:r>
          </w:p>
        </w:tc>
        <w:tc>
          <w:tcPr>
            <w:tcW w:w="517" w:type="dxa"/>
          </w:tcPr>
          <w:p w14:paraId="758EFD9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3F176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7300B9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EFB6A3" w14:textId="77777777" w:rsidR="00005829" w:rsidRDefault="00005829" w:rsidP="00585DDF">
            <w:r>
              <w:rPr>
                <w:sz w:val="16"/>
                <w:szCs w:val="16"/>
              </w:rPr>
              <w:t>R5-241805</w:t>
            </w:r>
          </w:p>
        </w:tc>
        <w:tc>
          <w:tcPr>
            <w:tcW w:w="1597" w:type="dxa"/>
          </w:tcPr>
          <w:p w14:paraId="7E3E67BF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B1F171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2C61F15" w14:textId="77777777" w:rsidR="00005829" w:rsidRDefault="00005829" w:rsidP="00585DDF">
            <w:r>
              <w:rPr>
                <w:sz w:val="16"/>
                <w:szCs w:val="16"/>
              </w:rPr>
              <w:t>6.2.3.1, 6.2.3.3.1, 6.2.3.3.2, 6.2.3.4.1, 6.2.3.5</w:t>
            </w:r>
          </w:p>
        </w:tc>
        <w:tc>
          <w:tcPr>
            <w:tcW w:w="998" w:type="dxa"/>
          </w:tcPr>
          <w:p w14:paraId="75A32BE9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286DF0C2" w14:textId="77777777" w:rsidTr="00585DDF">
        <w:tc>
          <w:tcPr>
            <w:tcW w:w="879" w:type="dxa"/>
          </w:tcPr>
          <w:p w14:paraId="01D3D415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67BDAC8" w14:textId="77777777" w:rsidR="00005829" w:rsidRDefault="00005829" w:rsidP="00585DDF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48850A7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F05A7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CB6723" w14:textId="77777777" w:rsidR="00005829" w:rsidRDefault="00005829" w:rsidP="00585DDF">
            <w:r>
              <w:rPr>
                <w:sz w:val="16"/>
                <w:szCs w:val="16"/>
              </w:rPr>
              <w:t>Corrections on 6.3.2 for Transmit OFF power</w:t>
            </w:r>
          </w:p>
        </w:tc>
        <w:tc>
          <w:tcPr>
            <w:tcW w:w="517" w:type="dxa"/>
          </w:tcPr>
          <w:p w14:paraId="1B4096B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E38F2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FF7916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90F149" w14:textId="77777777" w:rsidR="00005829" w:rsidRDefault="00005829" w:rsidP="00585DDF">
            <w:r>
              <w:rPr>
                <w:sz w:val="16"/>
                <w:szCs w:val="16"/>
              </w:rPr>
              <w:t>R5-240843</w:t>
            </w:r>
          </w:p>
        </w:tc>
        <w:tc>
          <w:tcPr>
            <w:tcW w:w="1597" w:type="dxa"/>
          </w:tcPr>
          <w:p w14:paraId="7E853616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778EF8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558968CD" w14:textId="77777777" w:rsidR="00005829" w:rsidRDefault="00005829" w:rsidP="00585DDF">
            <w:r>
              <w:rPr>
                <w:sz w:val="16"/>
                <w:szCs w:val="16"/>
              </w:rPr>
              <w:t>6.3.2.5</w:t>
            </w:r>
          </w:p>
        </w:tc>
        <w:tc>
          <w:tcPr>
            <w:tcW w:w="998" w:type="dxa"/>
          </w:tcPr>
          <w:p w14:paraId="1386761D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63B8779F" w14:textId="77777777" w:rsidTr="00585DDF">
        <w:tc>
          <w:tcPr>
            <w:tcW w:w="879" w:type="dxa"/>
          </w:tcPr>
          <w:p w14:paraId="1CB9FB20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5E3BA64" w14:textId="77777777" w:rsidR="00005829" w:rsidRDefault="00005829" w:rsidP="00585DDF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2C7257E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A3475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F5535D" w14:textId="77777777" w:rsidR="00005829" w:rsidRDefault="00005829" w:rsidP="00585DDF">
            <w:r>
              <w:rPr>
                <w:sz w:val="16"/>
                <w:szCs w:val="16"/>
              </w:rPr>
              <w:t>Corrections on 6.3.3 for Transmit ON OFF time mask</w:t>
            </w:r>
          </w:p>
        </w:tc>
        <w:tc>
          <w:tcPr>
            <w:tcW w:w="517" w:type="dxa"/>
          </w:tcPr>
          <w:p w14:paraId="298BE07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2E17BA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151421D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624302" w14:textId="77777777" w:rsidR="00005829" w:rsidRDefault="00005829" w:rsidP="00585DDF">
            <w:r>
              <w:rPr>
                <w:sz w:val="16"/>
                <w:szCs w:val="16"/>
              </w:rPr>
              <w:t>R5-241806</w:t>
            </w:r>
          </w:p>
        </w:tc>
        <w:tc>
          <w:tcPr>
            <w:tcW w:w="1597" w:type="dxa"/>
          </w:tcPr>
          <w:p w14:paraId="25B1497E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D5D2F3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AE9B6B7" w14:textId="77777777" w:rsidR="00005829" w:rsidRDefault="00005829" w:rsidP="00585DDF">
            <w:r>
              <w:rPr>
                <w:sz w:val="16"/>
                <w:szCs w:val="16"/>
              </w:rPr>
              <w:t>2, 6.3.3.1, 6.3.3.4.1, 6.3.3.4.2, 6.3.3.4.3, 6.3.3.5</w:t>
            </w:r>
          </w:p>
        </w:tc>
        <w:tc>
          <w:tcPr>
            <w:tcW w:w="998" w:type="dxa"/>
          </w:tcPr>
          <w:p w14:paraId="13133A83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7B84E02C" w14:textId="77777777" w:rsidTr="00585DDF">
        <w:tc>
          <w:tcPr>
            <w:tcW w:w="879" w:type="dxa"/>
          </w:tcPr>
          <w:p w14:paraId="36D20C44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32D700F" w14:textId="77777777" w:rsidR="00005829" w:rsidRDefault="00005829" w:rsidP="00585DD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7130C3B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2371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999E10" w14:textId="77777777" w:rsidR="00005829" w:rsidRDefault="00005829" w:rsidP="00585DDF">
            <w:r>
              <w:rPr>
                <w:sz w:val="16"/>
                <w:szCs w:val="16"/>
              </w:rPr>
              <w:t>Corrections on 6.5.2 for out of band emission</w:t>
            </w:r>
          </w:p>
        </w:tc>
        <w:tc>
          <w:tcPr>
            <w:tcW w:w="517" w:type="dxa"/>
          </w:tcPr>
          <w:p w14:paraId="1551CB1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EA08C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5E993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27FF49" w14:textId="77777777" w:rsidR="00005829" w:rsidRDefault="00005829" w:rsidP="00585DDF">
            <w:r>
              <w:rPr>
                <w:sz w:val="16"/>
                <w:szCs w:val="16"/>
              </w:rPr>
              <w:t>R5-240846</w:t>
            </w:r>
          </w:p>
        </w:tc>
        <w:tc>
          <w:tcPr>
            <w:tcW w:w="1597" w:type="dxa"/>
          </w:tcPr>
          <w:p w14:paraId="0779717C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9034CF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EAD1618" w14:textId="77777777" w:rsidR="00005829" w:rsidRDefault="00005829" w:rsidP="00585DDF">
            <w:r>
              <w:rPr>
                <w:sz w:val="16"/>
                <w:szCs w:val="16"/>
              </w:rPr>
              <w:t>6.5.2.2.3, 6.5.2.2.4.1, 6.5.2.2.4.2, 6.5.2.2.4.3, 6.5.2.4.1.3, 6.5.2.4.1.4.1, 6.5.2.4.1.4.3, 6.5.2.4.1.4.5, 6.5.2.4.1.5, 6.5.2.4.2.3, 6.5.2.4.2.4.1, 6.5.2.4.2.4.3</w:t>
            </w:r>
          </w:p>
        </w:tc>
        <w:tc>
          <w:tcPr>
            <w:tcW w:w="998" w:type="dxa"/>
          </w:tcPr>
          <w:p w14:paraId="0135798E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27861E55" w14:textId="77777777" w:rsidTr="00585DDF">
        <w:tc>
          <w:tcPr>
            <w:tcW w:w="879" w:type="dxa"/>
          </w:tcPr>
          <w:p w14:paraId="339902E7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10113428" w14:textId="77777777" w:rsidR="00005829" w:rsidRDefault="00005829" w:rsidP="00585DD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7F0AAD0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C14B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D2CAF5" w14:textId="77777777" w:rsidR="00005829" w:rsidRDefault="00005829" w:rsidP="00585DDF">
            <w:r>
              <w:rPr>
                <w:sz w:val="16"/>
                <w:szCs w:val="16"/>
              </w:rPr>
              <w:t>Corrections on 6.5.3 for spurious emission</w:t>
            </w:r>
          </w:p>
        </w:tc>
        <w:tc>
          <w:tcPr>
            <w:tcW w:w="517" w:type="dxa"/>
          </w:tcPr>
          <w:p w14:paraId="46C0C7C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BC448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D9CD95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4A9561" w14:textId="77777777" w:rsidR="00005829" w:rsidRDefault="00005829" w:rsidP="00585DDF">
            <w:r>
              <w:rPr>
                <w:sz w:val="16"/>
                <w:szCs w:val="16"/>
              </w:rPr>
              <w:t>R5-241807</w:t>
            </w:r>
          </w:p>
        </w:tc>
        <w:tc>
          <w:tcPr>
            <w:tcW w:w="1597" w:type="dxa"/>
          </w:tcPr>
          <w:p w14:paraId="29517B9D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5FFF38D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72F46EF" w14:textId="77777777" w:rsidR="00005829" w:rsidRDefault="00005829" w:rsidP="00585DDF">
            <w:r>
              <w:rPr>
                <w:sz w:val="16"/>
                <w:szCs w:val="16"/>
              </w:rPr>
              <w:t>2, 6.5.3.0, 6.5.3.1.3, 6.5.3.1.4.1, 6.5.3.2.3, 6.5.3.2.4.1, 6.5.3.2.5, 6.5.3.3.4.1, 6.5.3.3.5</w:t>
            </w:r>
          </w:p>
        </w:tc>
        <w:tc>
          <w:tcPr>
            <w:tcW w:w="998" w:type="dxa"/>
          </w:tcPr>
          <w:p w14:paraId="2BC1091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5F078162" w14:textId="77777777" w:rsidTr="00585DDF">
        <w:tc>
          <w:tcPr>
            <w:tcW w:w="879" w:type="dxa"/>
          </w:tcPr>
          <w:p w14:paraId="5F466317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A545CBF" w14:textId="77777777" w:rsidR="00005829" w:rsidRDefault="00005829" w:rsidP="00585DDF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0176DAB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B245D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2E70B9" w14:textId="77777777" w:rsidR="00005829" w:rsidRDefault="00005829" w:rsidP="00585DDF">
            <w:r>
              <w:rPr>
                <w:sz w:val="16"/>
                <w:szCs w:val="16"/>
              </w:rPr>
              <w:t>Corrections on 7.3.2 for Reference sensitivity power level</w:t>
            </w:r>
          </w:p>
        </w:tc>
        <w:tc>
          <w:tcPr>
            <w:tcW w:w="517" w:type="dxa"/>
          </w:tcPr>
          <w:p w14:paraId="19A734D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1CD9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059761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13644F" w14:textId="77777777" w:rsidR="00005829" w:rsidRDefault="00005829" w:rsidP="00585DDF">
            <w:r>
              <w:rPr>
                <w:sz w:val="16"/>
                <w:szCs w:val="16"/>
              </w:rPr>
              <w:t>R5-241877</w:t>
            </w:r>
          </w:p>
        </w:tc>
        <w:tc>
          <w:tcPr>
            <w:tcW w:w="1597" w:type="dxa"/>
          </w:tcPr>
          <w:p w14:paraId="79FC0762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4B42EE4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F77B71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B70A0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27D114D" w14:textId="77777777" w:rsidTr="00585DDF">
        <w:tc>
          <w:tcPr>
            <w:tcW w:w="879" w:type="dxa"/>
          </w:tcPr>
          <w:p w14:paraId="3DFB6F35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71E61F97" w14:textId="77777777" w:rsidR="00005829" w:rsidRDefault="00005829" w:rsidP="00585DDF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2456CDC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222BA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F295DF" w14:textId="77777777" w:rsidR="00005829" w:rsidRDefault="00005829" w:rsidP="00585DDF">
            <w:r>
              <w:rPr>
                <w:sz w:val="16"/>
                <w:szCs w:val="16"/>
              </w:rPr>
              <w:t>Corrections on 7.4 for maximum input level</w:t>
            </w:r>
          </w:p>
        </w:tc>
        <w:tc>
          <w:tcPr>
            <w:tcW w:w="517" w:type="dxa"/>
          </w:tcPr>
          <w:p w14:paraId="236C2F7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654BC3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1182A6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2015A7" w14:textId="77777777" w:rsidR="00005829" w:rsidRDefault="00005829" w:rsidP="00585DDF">
            <w:r>
              <w:rPr>
                <w:sz w:val="16"/>
                <w:szCs w:val="16"/>
              </w:rPr>
              <w:t>R5-240850</w:t>
            </w:r>
          </w:p>
        </w:tc>
        <w:tc>
          <w:tcPr>
            <w:tcW w:w="1597" w:type="dxa"/>
          </w:tcPr>
          <w:p w14:paraId="74EB65C8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5AC99C1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9932A66" w14:textId="77777777" w:rsidR="00005829" w:rsidRDefault="00005829" w:rsidP="00585DDF">
            <w:r>
              <w:rPr>
                <w:sz w:val="16"/>
                <w:szCs w:val="16"/>
              </w:rPr>
              <w:t>7.4.3, 7.4.4.1, 7.4.5</w:t>
            </w:r>
          </w:p>
        </w:tc>
        <w:tc>
          <w:tcPr>
            <w:tcW w:w="998" w:type="dxa"/>
          </w:tcPr>
          <w:p w14:paraId="2DCE681E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63D70CE2" w14:textId="77777777" w:rsidTr="00585DDF">
        <w:tc>
          <w:tcPr>
            <w:tcW w:w="879" w:type="dxa"/>
          </w:tcPr>
          <w:p w14:paraId="730D9EF8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6C9894CA" w14:textId="77777777" w:rsidR="00005829" w:rsidRDefault="00005829" w:rsidP="00585DDF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3490FD99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5DA5E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B38303" w14:textId="77777777" w:rsidR="00005829" w:rsidRDefault="00005829" w:rsidP="00585DDF">
            <w:r>
              <w:rPr>
                <w:sz w:val="16"/>
                <w:szCs w:val="16"/>
              </w:rPr>
              <w:t>Corrections on 7.5 for adjacent channel selectivity</w:t>
            </w:r>
          </w:p>
        </w:tc>
        <w:tc>
          <w:tcPr>
            <w:tcW w:w="517" w:type="dxa"/>
          </w:tcPr>
          <w:p w14:paraId="79B5E4F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1E3152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B57033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230217" w14:textId="77777777" w:rsidR="00005829" w:rsidRDefault="00005829" w:rsidP="00585DDF">
            <w:r>
              <w:rPr>
                <w:sz w:val="16"/>
                <w:szCs w:val="16"/>
              </w:rPr>
              <w:t>R5-240851</w:t>
            </w:r>
          </w:p>
        </w:tc>
        <w:tc>
          <w:tcPr>
            <w:tcW w:w="1597" w:type="dxa"/>
          </w:tcPr>
          <w:p w14:paraId="4E13ED51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D8428C5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21D0070" w14:textId="77777777" w:rsidR="00005829" w:rsidRDefault="00005829" w:rsidP="00585DDF">
            <w:r>
              <w:rPr>
                <w:sz w:val="16"/>
                <w:szCs w:val="16"/>
              </w:rPr>
              <w:t>7.5.3, 7.5.4.1, 7.5.4.2, 7.5.4.3, 7.5.5</w:t>
            </w:r>
          </w:p>
        </w:tc>
        <w:tc>
          <w:tcPr>
            <w:tcW w:w="998" w:type="dxa"/>
          </w:tcPr>
          <w:p w14:paraId="2DA6675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518DF76C" w14:textId="77777777" w:rsidTr="00585DDF">
        <w:tc>
          <w:tcPr>
            <w:tcW w:w="879" w:type="dxa"/>
          </w:tcPr>
          <w:p w14:paraId="4C162540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089FD85A" w14:textId="77777777" w:rsidR="00005829" w:rsidRDefault="00005829" w:rsidP="00585DDF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773BAED6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AF4625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22E3C4" w14:textId="77777777" w:rsidR="00005829" w:rsidRDefault="00005829" w:rsidP="00585DDF">
            <w:r>
              <w:rPr>
                <w:sz w:val="16"/>
                <w:szCs w:val="16"/>
              </w:rPr>
              <w:t>Corrections on 7.6 for blocking characteristics</w:t>
            </w:r>
          </w:p>
        </w:tc>
        <w:tc>
          <w:tcPr>
            <w:tcW w:w="517" w:type="dxa"/>
          </w:tcPr>
          <w:p w14:paraId="1788A66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39859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7D8889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FDD9A9" w14:textId="77777777" w:rsidR="00005829" w:rsidRDefault="00005829" w:rsidP="00585DDF">
            <w:r>
              <w:rPr>
                <w:sz w:val="16"/>
                <w:szCs w:val="16"/>
              </w:rPr>
              <w:t>R5-240852</w:t>
            </w:r>
          </w:p>
        </w:tc>
        <w:tc>
          <w:tcPr>
            <w:tcW w:w="1597" w:type="dxa"/>
          </w:tcPr>
          <w:p w14:paraId="0D93EE15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F214C41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B775565" w14:textId="77777777" w:rsidR="00005829" w:rsidRDefault="00005829" w:rsidP="00585DDF">
            <w:r>
              <w:rPr>
                <w:sz w:val="16"/>
                <w:szCs w:val="16"/>
              </w:rPr>
              <w:t>7.6.3.1, 7.6.3.3, 7.6.3.4.1</w:t>
            </w:r>
          </w:p>
        </w:tc>
        <w:tc>
          <w:tcPr>
            <w:tcW w:w="998" w:type="dxa"/>
          </w:tcPr>
          <w:p w14:paraId="6C13E03A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607D0B9" w14:textId="77777777" w:rsidTr="00585DDF">
        <w:tc>
          <w:tcPr>
            <w:tcW w:w="879" w:type="dxa"/>
          </w:tcPr>
          <w:p w14:paraId="4E59C8DE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657BD64C" w14:textId="77777777" w:rsidR="00005829" w:rsidRDefault="00005829" w:rsidP="00585DDF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5AD8FFCB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9F4F3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96DED4" w14:textId="77777777" w:rsidR="00005829" w:rsidRDefault="00005829" w:rsidP="00585DDF">
            <w:r>
              <w:rPr>
                <w:sz w:val="16"/>
                <w:szCs w:val="16"/>
              </w:rPr>
              <w:t>Corrections on A.3.2.1.1 for the reference channel for NTN PDSCH requirement</w:t>
            </w:r>
          </w:p>
        </w:tc>
        <w:tc>
          <w:tcPr>
            <w:tcW w:w="517" w:type="dxa"/>
          </w:tcPr>
          <w:p w14:paraId="03EF289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5A7FD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33A5B0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C38F70" w14:textId="77777777" w:rsidR="00005829" w:rsidRDefault="00005829" w:rsidP="00585DDF">
            <w:r>
              <w:rPr>
                <w:sz w:val="16"/>
                <w:szCs w:val="16"/>
              </w:rPr>
              <w:t>R5-240853</w:t>
            </w:r>
          </w:p>
        </w:tc>
        <w:tc>
          <w:tcPr>
            <w:tcW w:w="1597" w:type="dxa"/>
          </w:tcPr>
          <w:p w14:paraId="69627861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1B1000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E5AC2DD" w14:textId="77777777" w:rsidR="00005829" w:rsidRDefault="00005829" w:rsidP="00585DDF">
            <w:r>
              <w:rPr>
                <w:sz w:val="16"/>
                <w:szCs w:val="16"/>
              </w:rPr>
              <w:t>A.3.2.1.1, A.4.2</w:t>
            </w:r>
          </w:p>
        </w:tc>
        <w:tc>
          <w:tcPr>
            <w:tcW w:w="998" w:type="dxa"/>
          </w:tcPr>
          <w:p w14:paraId="7AF28C93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55615EE" w14:textId="77777777" w:rsidTr="00585DDF">
        <w:tc>
          <w:tcPr>
            <w:tcW w:w="879" w:type="dxa"/>
          </w:tcPr>
          <w:p w14:paraId="34DF23A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6F6753FE" w14:textId="77777777" w:rsidR="00005829" w:rsidRDefault="00005829" w:rsidP="00585DDF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6A0E3C6B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30CC8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235A51" w14:textId="77777777" w:rsidR="00005829" w:rsidRDefault="00005829" w:rsidP="00585DDF">
            <w:r>
              <w:rPr>
                <w:sz w:val="16"/>
                <w:szCs w:val="16"/>
              </w:rPr>
              <w:t>Update of 6.2.1 for maximum output power</w:t>
            </w:r>
          </w:p>
        </w:tc>
        <w:tc>
          <w:tcPr>
            <w:tcW w:w="517" w:type="dxa"/>
          </w:tcPr>
          <w:p w14:paraId="3D4CB84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4585D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2D002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6B6043" w14:textId="77777777" w:rsidR="00005829" w:rsidRDefault="00005829" w:rsidP="00585DDF">
            <w:r>
              <w:rPr>
                <w:sz w:val="16"/>
                <w:szCs w:val="16"/>
              </w:rPr>
              <w:t>R5-240854</w:t>
            </w:r>
          </w:p>
        </w:tc>
        <w:tc>
          <w:tcPr>
            <w:tcW w:w="1597" w:type="dxa"/>
          </w:tcPr>
          <w:p w14:paraId="0C58B57F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23783B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6C5786B" w14:textId="77777777" w:rsidR="00005829" w:rsidRDefault="00005829" w:rsidP="00585DDF">
            <w:r>
              <w:rPr>
                <w:sz w:val="16"/>
                <w:szCs w:val="16"/>
              </w:rPr>
              <w:t>6.2.1.4.1, 6.2.1.5</w:t>
            </w:r>
          </w:p>
        </w:tc>
        <w:tc>
          <w:tcPr>
            <w:tcW w:w="998" w:type="dxa"/>
          </w:tcPr>
          <w:p w14:paraId="40A998C2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37FB43FD" w14:textId="77777777" w:rsidTr="00585DDF">
        <w:tc>
          <w:tcPr>
            <w:tcW w:w="879" w:type="dxa"/>
          </w:tcPr>
          <w:p w14:paraId="129421EE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57E67277" w14:textId="77777777" w:rsidR="00005829" w:rsidRDefault="00005829" w:rsidP="00585DDF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3EC21240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4304FB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2E1F5" w14:textId="77777777" w:rsidR="00005829" w:rsidRDefault="00005829" w:rsidP="00585DDF">
            <w:r>
              <w:rPr>
                <w:sz w:val="16"/>
                <w:szCs w:val="16"/>
              </w:rPr>
              <w:t>Update of chapter 4 for RF general description</w:t>
            </w:r>
          </w:p>
        </w:tc>
        <w:tc>
          <w:tcPr>
            <w:tcW w:w="517" w:type="dxa"/>
          </w:tcPr>
          <w:p w14:paraId="0943468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F475D0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1589A2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1FCD06" w14:textId="77777777" w:rsidR="00005829" w:rsidRDefault="00005829" w:rsidP="00585DDF">
            <w:r>
              <w:rPr>
                <w:sz w:val="16"/>
                <w:szCs w:val="16"/>
              </w:rPr>
              <w:t>R5-241810</w:t>
            </w:r>
          </w:p>
        </w:tc>
        <w:tc>
          <w:tcPr>
            <w:tcW w:w="1597" w:type="dxa"/>
          </w:tcPr>
          <w:p w14:paraId="220931C1" w14:textId="77777777" w:rsidR="00005829" w:rsidRDefault="00005829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5C67308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937E368" w14:textId="77777777" w:rsidR="00005829" w:rsidRDefault="00005829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301BDD0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005829" w14:paraId="41A5D846" w14:textId="77777777" w:rsidTr="00585DDF">
        <w:tc>
          <w:tcPr>
            <w:tcW w:w="879" w:type="dxa"/>
          </w:tcPr>
          <w:p w14:paraId="3D6C10B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75C9DAC0" w14:textId="77777777" w:rsidR="00005829" w:rsidRDefault="00005829" w:rsidP="00585DDF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5BD9E046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7DC641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2B89E1" w14:textId="77777777" w:rsidR="00005829" w:rsidRDefault="00005829" w:rsidP="00585DDF">
            <w:r>
              <w:rPr>
                <w:sz w:val="16"/>
                <w:szCs w:val="16"/>
              </w:rPr>
              <w:t>Update to NTN Add Spurious Emission TC</w:t>
            </w:r>
          </w:p>
        </w:tc>
        <w:tc>
          <w:tcPr>
            <w:tcW w:w="517" w:type="dxa"/>
          </w:tcPr>
          <w:p w14:paraId="15551D2F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4D607F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C7BF2D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1F913F" w14:textId="77777777" w:rsidR="00005829" w:rsidRDefault="00005829" w:rsidP="00585DDF">
            <w:r>
              <w:rPr>
                <w:sz w:val="16"/>
                <w:szCs w:val="16"/>
              </w:rPr>
              <w:t>R5-242008</w:t>
            </w:r>
          </w:p>
        </w:tc>
        <w:tc>
          <w:tcPr>
            <w:tcW w:w="1597" w:type="dxa"/>
          </w:tcPr>
          <w:p w14:paraId="0813FCC0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01D40395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D9A169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615FD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21A98B6" w14:textId="77777777" w:rsidTr="00585DDF">
        <w:tc>
          <w:tcPr>
            <w:tcW w:w="879" w:type="dxa"/>
          </w:tcPr>
          <w:p w14:paraId="1266DF3B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0F8EA032" w14:textId="77777777" w:rsidR="00005829" w:rsidRDefault="00005829" w:rsidP="00585DDF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14:paraId="6DA455C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7AEB23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9B7AB4" w14:textId="77777777" w:rsidR="00005829" w:rsidRDefault="00005829" w:rsidP="00585DDF">
            <w:r>
              <w:rPr>
                <w:sz w:val="16"/>
                <w:szCs w:val="16"/>
              </w:rPr>
              <w:t>Update to NTN General Spurious emission TC</w:t>
            </w:r>
          </w:p>
        </w:tc>
        <w:tc>
          <w:tcPr>
            <w:tcW w:w="517" w:type="dxa"/>
          </w:tcPr>
          <w:p w14:paraId="09BF0ED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A8A0C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2CA9E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7E6120" w14:textId="77777777" w:rsidR="00005829" w:rsidRDefault="00005829" w:rsidP="00585DDF">
            <w:r>
              <w:rPr>
                <w:sz w:val="16"/>
                <w:szCs w:val="16"/>
              </w:rPr>
              <w:t>R5-242009</w:t>
            </w:r>
          </w:p>
        </w:tc>
        <w:tc>
          <w:tcPr>
            <w:tcW w:w="1597" w:type="dxa"/>
          </w:tcPr>
          <w:p w14:paraId="0C60F101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7E0A67E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04055F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2ED12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A0F6773" w14:textId="77777777" w:rsidTr="00585DDF">
        <w:tc>
          <w:tcPr>
            <w:tcW w:w="879" w:type="dxa"/>
          </w:tcPr>
          <w:p w14:paraId="01616C57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11860094" w14:textId="77777777" w:rsidR="00005829" w:rsidRDefault="00005829" w:rsidP="00585DDF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5CD0DF5E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1607E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3B1178" w14:textId="77777777" w:rsidR="00005829" w:rsidRDefault="00005829" w:rsidP="00585DDF">
            <w:r>
              <w:rPr>
                <w:sz w:val="16"/>
                <w:szCs w:val="16"/>
              </w:rPr>
              <w:t>Updates to NTN Spur emission UE Coex</w:t>
            </w:r>
          </w:p>
        </w:tc>
        <w:tc>
          <w:tcPr>
            <w:tcW w:w="517" w:type="dxa"/>
          </w:tcPr>
          <w:p w14:paraId="311A2AE5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EC683C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F67A5D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529727" w14:textId="77777777" w:rsidR="00005829" w:rsidRDefault="00005829" w:rsidP="00585DDF">
            <w:r>
              <w:rPr>
                <w:sz w:val="16"/>
                <w:szCs w:val="16"/>
              </w:rPr>
              <w:t>R5-242010</w:t>
            </w:r>
          </w:p>
        </w:tc>
        <w:tc>
          <w:tcPr>
            <w:tcW w:w="1597" w:type="dxa"/>
          </w:tcPr>
          <w:p w14:paraId="197D8FC8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0101B29E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92E0B6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8242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562B774" w14:textId="77777777" w:rsidTr="00585DDF">
        <w:tc>
          <w:tcPr>
            <w:tcW w:w="879" w:type="dxa"/>
          </w:tcPr>
          <w:p w14:paraId="7C006F9B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37C67C6E" w14:textId="77777777" w:rsidR="00005829" w:rsidRDefault="00005829" w:rsidP="00585DDF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54A049D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3CF08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E452D1" w14:textId="77777777" w:rsidR="00005829" w:rsidRDefault="00005829" w:rsidP="00585DDF">
            <w:r>
              <w:rPr>
                <w:sz w:val="16"/>
                <w:szCs w:val="16"/>
              </w:rPr>
              <w:t>Update to NTN Tx Intermod TC</w:t>
            </w:r>
          </w:p>
        </w:tc>
        <w:tc>
          <w:tcPr>
            <w:tcW w:w="517" w:type="dxa"/>
          </w:tcPr>
          <w:p w14:paraId="624A0BB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B06BF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42B69BC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83F3D8" w14:textId="77777777" w:rsidR="00005829" w:rsidRDefault="00005829" w:rsidP="00585DDF">
            <w:r>
              <w:rPr>
                <w:sz w:val="16"/>
                <w:szCs w:val="16"/>
              </w:rPr>
              <w:t>R5-242011</w:t>
            </w:r>
          </w:p>
        </w:tc>
        <w:tc>
          <w:tcPr>
            <w:tcW w:w="1597" w:type="dxa"/>
          </w:tcPr>
          <w:p w14:paraId="312E4ED5" w14:textId="77777777" w:rsidR="00005829" w:rsidRDefault="00005829" w:rsidP="00585DDF">
            <w:r>
              <w:rPr>
                <w:sz w:val="16"/>
                <w:szCs w:val="16"/>
              </w:rPr>
              <w:t>Qualcomm Technologies Ireland, ZTE</w:t>
            </w:r>
          </w:p>
        </w:tc>
        <w:tc>
          <w:tcPr>
            <w:tcW w:w="1122" w:type="dxa"/>
          </w:tcPr>
          <w:p w14:paraId="5892FF0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A4F35A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C9BCF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2CD81F6" w14:textId="77777777" w:rsidTr="00585DDF">
        <w:tc>
          <w:tcPr>
            <w:tcW w:w="879" w:type="dxa"/>
          </w:tcPr>
          <w:p w14:paraId="2724BCAD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7670307" w14:textId="77777777" w:rsidR="00005829" w:rsidRDefault="00005829" w:rsidP="00585DDF"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 w14:paraId="55EBF6A3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61B5E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8C9EA9" w14:textId="77777777" w:rsidR="00005829" w:rsidRDefault="00005829" w:rsidP="00585DDF">
            <w:r>
              <w:rPr>
                <w:sz w:val="16"/>
                <w:szCs w:val="16"/>
              </w:rPr>
              <w:t>Update to NTN Annex F MU TT</w:t>
            </w:r>
          </w:p>
        </w:tc>
        <w:tc>
          <w:tcPr>
            <w:tcW w:w="517" w:type="dxa"/>
          </w:tcPr>
          <w:p w14:paraId="28AF8C4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4E27E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91FB2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5CD8EA" w14:textId="77777777" w:rsidR="00005829" w:rsidRDefault="00005829" w:rsidP="00585DDF">
            <w:r>
              <w:rPr>
                <w:sz w:val="16"/>
                <w:szCs w:val="16"/>
              </w:rPr>
              <w:t>R5-242012</w:t>
            </w:r>
          </w:p>
        </w:tc>
        <w:tc>
          <w:tcPr>
            <w:tcW w:w="1597" w:type="dxa"/>
          </w:tcPr>
          <w:p w14:paraId="38FA695E" w14:textId="77777777" w:rsidR="00005829" w:rsidRDefault="00005829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79A9054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43B5AB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14F37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BA692A0" w14:textId="77777777" w:rsidTr="00585DDF">
        <w:tc>
          <w:tcPr>
            <w:tcW w:w="879" w:type="dxa"/>
          </w:tcPr>
          <w:p w14:paraId="60FF90C2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7614CE0" w14:textId="77777777" w:rsidR="00005829" w:rsidRDefault="00005829" w:rsidP="00585DDF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7ACF0483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D1F4E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D6EE26" w14:textId="77777777" w:rsidR="00005829" w:rsidRDefault="00005829" w:rsidP="00585DDF">
            <w:r>
              <w:rPr>
                <w:sz w:val="16"/>
                <w:szCs w:val="16"/>
              </w:rPr>
              <w:t>Update to PDSCH Mapping Type A test case for Satellite Access</w:t>
            </w:r>
          </w:p>
        </w:tc>
        <w:tc>
          <w:tcPr>
            <w:tcW w:w="517" w:type="dxa"/>
          </w:tcPr>
          <w:p w14:paraId="097AD03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1BDF8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31A89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1D65FF" w14:textId="77777777" w:rsidR="00005829" w:rsidRDefault="00005829" w:rsidP="00585DDF">
            <w:r>
              <w:rPr>
                <w:sz w:val="16"/>
                <w:szCs w:val="16"/>
              </w:rPr>
              <w:t>R5-241148</w:t>
            </w:r>
          </w:p>
        </w:tc>
        <w:tc>
          <w:tcPr>
            <w:tcW w:w="1597" w:type="dxa"/>
          </w:tcPr>
          <w:p w14:paraId="43DEC9DE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54F3288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F65DB6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9F69B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B33E675" w14:textId="77777777" w:rsidTr="00585DDF">
        <w:tc>
          <w:tcPr>
            <w:tcW w:w="879" w:type="dxa"/>
          </w:tcPr>
          <w:p w14:paraId="7053F078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5F3D1E9B" w14:textId="77777777" w:rsidR="00005829" w:rsidRDefault="00005829" w:rsidP="00585DDF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46CC199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FF9F2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89BCCA" w14:textId="77777777" w:rsidR="00005829" w:rsidRDefault="00005829" w:rsidP="00585DDF">
            <w:r>
              <w:rPr>
                <w:sz w:val="16"/>
                <w:szCs w:val="16"/>
              </w:rPr>
              <w:t>General updates to RF NTN clauses</w:t>
            </w:r>
          </w:p>
        </w:tc>
        <w:tc>
          <w:tcPr>
            <w:tcW w:w="517" w:type="dxa"/>
          </w:tcPr>
          <w:p w14:paraId="721C638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2228B3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78036F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C976B2" w14:textId="77777777" w:rsidR="00005829" w:rsidRDefault="00005829" w:rsidP="00585DDF">
            <w:r>
              <w:rPr>
                <w:sz w:val="16"/>
                <w:szCs w:val="16"/>
              </w:rPr>
              <w:t>R5-241149</w:t>
            </w:r>
          </w:p>
        </w:tc>
        <w:tc>
          <w:tcPr>
            <w:tcW w:w="1597" w:type="dxa"/>
          </w:tcPr>
          <w:p w14:paraId="57DB8A1E" w14:textId="77777777" w:rsidR="00005829" w:rsidRDefault="00005829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C4E79B1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99F3825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39A9C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0DC34EB" w14:textId="77777777" w:rsidTr="00585DDF">
        <w:tc>
          <w:tcPr>
            <w:tcW w:w="879" w:type="dxa"/>
          </w:tcPr>
          <w:p w14:paraId="611CC6D5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804B94A" w14:textId="77777777" w:rsidR="00005829" w:rsidRDefault="00005829" w:rsidP="00585DDF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5845128A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E51CF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95DC1F" w14:textId="77777777" w:rsidR="00005829" w:rsidRDefault="00005829" w:rsidP="00585DDF">
            <w:r>
              <w:rPr>
                <w:sz w:val="16"/>
                <w:szCs w:val="16"/>
              </w:rPr>
              <w:t>Splitting the NR NTN frequency error test case</w:t>
            </w:r>
          </w:p>
        </w:tc>
        <w:tc>
          <w:tcPr>
            <w:tcW w:w="517" w:type="dxa"/>
          </w:tcPr>
          <w:p w14:paraId="0C2A4C62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C10B24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1D53F1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E32FF9" w14:textId="77777777" w:rsidR="00005829" w:rsidRDefault="00005829" w:rsidP="00585DDF">
            <w:r>
              <w:rPr>
                <w:sz w:val="16"/>
                <w:szCs w:val="16"/>
              </w:rPr>
              <w:t>R5-242013</w:t>
            </w:r>
          </w:p>
        </w:tc>
        <w:tc>
          <w:tcPr>
            <w:tcW w:w="1597" w:type="dxa"/>
          </w:tcPr>
          <w:p w14:paraId="62B447A3" w14:textId="77777777" w:rsidR="00005829" w:rsidRDefault="00005829" w:rsidP="00585DDF">
            <w:r>
              <w:rPr>
                <w:sz w:val="16"/>
                <w:szCs w:val="16"/>
              </w:rPr>
              <w:t>ROHDE &amp; SCHWARZ, Keysight Technologies UK Ltd, ZTE Corporation</w:t>
            </w:r>
          </w:p>
        </w:tc>
        <w:tc>
          <w:tcPr>
            <w:tcW w:w="1122" w:type="dxa"/>
          </w:tcPr>
          <w:p w14:paraId="392D237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3B556C2" w14:textId="77777777" w:rsidR="00005829" w:rsidRDefault="00005829" w:rsidP="00585DDF">
            <w:r>
              <w:rPr>
                <w:sz w:val="16"/>
                <w:szCs w:val="16"/>
              </w:rPr>
              <w:t>6.4.1, 6.4.1_1 (new), 6.4.1_2 (new)F.1.2, F.3.2</w:t>
            </w:r>
          </w:p>
        </w:tc>
        <w:tc>
          <w:tcPr>
            <w:tcW w:w="998" w:type="dxa"/>
          </w:tcPr>
          <w:p w14:paraId="2ECE0680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38.522 CR 0400 ; TS/TR ... CR ... </w:t>
            </w:r>
          </w:p>
        </w:tc>
      </w:tr>
      <w:tr w:rsidR="00005829" w14:paraId="2E1FCABE" w14:textId="77777777" w:rsidTr="00585DDF">
        <w:tc>
          <w:tcPr>
            <w:tcW w:w="879" w:type="dxa"/>
          </w:tcPr>
          <w:p w14:paraId="0AE6DBBD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55889642" w14:textId="77777777" w:rsidR="00005829" w:rsidRDefault="00005829" w:rsidP="00585DDF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73F94F7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69B0B7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AD3052" w14:textId="77777777" w:rsidR="00005829" w:rsidRDefault="00005829" w:rsidP="00585DDF">
            <w:r>
              <w:rPr>
                <w:sz w:val="16"/>
                <w:szCs w:val="16"/>
              </w:rPr>
              <w:t>UL RMCs updates for NR NTN</w:t>
            </w:r>
          </w:p>
        </w:tc>
        <w:tc>
          <w:tcPr>
            <w:tcW w:w="517" w:type="dxa"/>
          </w:tcPr>
          <w:p w14:paraId="4A23C3CF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1BA62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C20ABA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222BE7" w14:textId="77777777" w:rsidR="00005829" w:rsidRDefault="00005829" w:rsidP="00585DDF">
            <w:r>
              <w:rPr>
                <w:sz w:val="16"/>
                <w:szCs w:val="16"/>
              </w:rPr>
              <w:t>R5-242018</w:t>
            </w:r>
          </w:p>
        </w:tc>
        <w:tc>
          <w:tcPr>
            <w:tcW w:w="1597" w:type="dxa"/>
          </w:tcPr>
          <w:p w14:paraId="00FB2ED0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3F98A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5CF6C1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72D9F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EEEA47C" w14:textId="77777777" w:rsidTr="00585DDF">
        <w:tc>
          <w:tcPr>
            <w:tcW w:w="879" w:type="dxa"/>
          </w:tcPr>
          <w:p w14:paraId="14B1ACD9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7F40CD4B" w14:textId="77777777" w:rsidR="00005829" w:rsidRDefault="00005829" w:rsidP="00585DDF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14:paraId="7410B13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6C647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5764C7" w14:textId="77777777" w:rsidR="00005829" w:rsidRDefault="00005829" w:rsidP="00585DDF">
            <w:r>
              <w:rPr>
                <w:sz w:val="16"/>
                <w:szCs w:val="16"/>
              </w:rPr>
              <w:t>Updates to NR NTN Minimum output power test</w:t>
            </w:r>
          </w:p>
        </w:tc>
        <w:tc>
          <w:tcPr>
            <w:tcW w:w="517" w:type="dxa"/>
          </w:tcPr>
          <w:p w14:paraId="7FC1F29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83A16E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D4E370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25F76F" w14:textId="77777777" w:rsidR="00005829" w:rsidRDefault="00005829" w:rsidP="00585DDF">
            <w:r>
              <w:rPr>
                <w:sz w:val="16"/>
                <w:szCs w:val="16"/>
              </w:rPr>
              <w:t>R5-241396</w:t>
            </w:r>
          </w:p>
        </w:tc>
        <w:tc>
          <w:tcPr>
            <w:tcW w:w="1597" w:type="dxa"/>
          </w:tcPr>
          <w:p w14:paraId="7F923C8E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82A0E9F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07FA72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B6DC2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85224D3" w14:textId="77777777" w:rsidTr="00585DDF">
        <w:tc>
          <w:tcPr>
            <w:tcW w:w="879" w:type="dxa"/>
          </w:tcPr>
          <w:p w14:paraId="6429105F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1665F8DC" w14:textId="77777777" w:rsidR="00005829" w:rsidRDefault="00005829" w:rsidP="00585DD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6108DC6C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FD068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F06D71" w14:textId="77777777" w:rsidR="00005829" w:rsidRDefault="00005829" w:rsidP="00585DDF">
            <w:r>
              <w:rPr>
                <w:sz w:val="16"/>
                <w:szCs w:val="16"/>
              </w:rPr>
              <w:t>Updates to NR NTN Transmit OFF power test</w:t>
            </w:r>
          </w:p>
        </w:tc>
        <w:tc>
          <w:tcPr>
            <w:tcW w:w="517" w:type="dxa"/>
          </w:tcPr>
          <w:p w14:paraId="36A3605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B2DC38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CB70D2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81B0CC" w14:textId="77777777" w:rsidR="00005829" w:rsidRDefault="00005829" w:rsidP="00585DDF">
            <w:r>
              <w:rPr>
                <w:sz w:val="16"/>
                <w:szCs w:val="16"/>
              </w:rPr>
              <w:t>R5-241397</w:t>
            </w:r>
          </w:p>
        </w:tc>
        <w:tc>
          <w:tcPr>
            <w:tcW w:w="1597" w:type="dxa"/>
          </w:tcPr>
          <w:p w14:paraId="7B684B16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B15880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3411145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641A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80CB641" w14:textId="77777777" w:rsidTr="00585DDF">
        <w:tc>
          <w:tcPr>
            <w:tcW w:w="879" w:type="dxa"/>
          </w:tcPr>
          <w:p w14:paraId="425B751D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9A8B7CB" w14:textId="77777777" w:rsidR="00005829" w:rsidRDefault="00005829" w:rsidP="00585DDF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689FD3EA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1AAC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523871" w14:textId="77777777" w:rsidR="00005829" w:rsidRDefault="00005829" w:rsidP="00585DDF">
            <w:r>
              <w:rPr>
                <w:sz w:val="16"/>
                <w:szCs w:val="16"/>
              </w:rPr>
              <w:t>Updates to NR NTN Maximum Input Level test</w:t>
            </w:r>
          </w:p>
        </w:tc>
        <w:tc>
          <w:tcPr>
            <w:tcW w:w="517" w:type="dxa"/>
          </w:tcPr>
          <w:p w14:paraId="464C02D8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15F05B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B2D5B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BE5EBE" w14:textId="77777777" w:rsidR="00005829" w:rsidRDefault="00005829" w:rsidP="00585DDF">
            <w:r>
              <w:rPr>
                <w:sz w:val="16"/>
                <w:szCs w:val="16"/>
              </w:rPr>
              <w:t>R5-241398</w:t>
            </w:r>
          </w:p>
        </w:tc>
        <w:tc>
          <w:tcPr>
            <w:tcW w:w="1597" w:type="dxa"/>
          </w:tcPr>
          <w:p w14:paraId="324589F3" w14:textId="77777777" w:rsidR="00005829" w:rsidRDefault="00005829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0C9EA7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D34EA7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13AE27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8FD697D" w14:textId="77777777" w:rsidTr="00585DDF">
        <w:tc>
          <w:tcPr>
            <w:tcW w:w="879" w:type="dxa"/>
          </w:tcPr>
          <w:p w14:paraId="2AB8BC4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0C1BA00D" w14:textId="77777777" w:rsidR="00005829" w:rsidRDefault="00005829" w:rsidP="00585DDF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1AD7C54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B8E5C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52DB3A" w14:textId="77777777" w:rsidR="00005829" w:rsidRDefault="00005829" w:rsidP="00585DDF">
            <w:r>
              <w:rPr>
                <w:sz w:val="16"/>
                <w:szCs w:val="16"/>
              </w:rPr>
              <w:t>Updates to NTN TC 6.3.3 on Tx on-off time mask</w:t>
            </w:r>
          </w:p>
        </w:tc>
        <w:tc>
          <w:tcPr>
            <w:tcW w:w="517" w:type="dxa"/>
          </w:tcPr>
          <w:p w14:paraId="07B1302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918AE8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8AC35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74D15F" w14:textId="77777777" w:rsidR="00005829" w:rsidRDefault="00005829" w:rsidP="00585DDF">
            <w:r>
              <w:rPr>
                <w:sz w:val="16"/>
                <w:szCs w:val="16"/>
              </w:rPr>
              <w:t>R5-241440</w:t>
            </w:r>
          </w:p>
        </w:tc>
        <w:tc>
          <w:tcPr>
            <w:tcW w:w="1597" w:type="dxa"/>
          </w:tcPr>
          <w:p w14:paraId="63911196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4F5C8CDF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C9517A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B88CC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552F9E96" w14:textId="77777777" w:rsidTr="00585DDF">
        <w:tc>
          <w:tcPr>
            <w:tcW w:w="879" w:type="dxa"/>
          </w:tcPr>
          <w:p w14:paraId="6CC4A711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4F4A1C07" w14:textId="77777777" w:rsidR="00005829" w:rsidRDefault="00005829" w:rsidP="00585DDF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69222543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FC6AAF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959244" w14:textId="77777777" w:rsidR="00005829" w:rsidRDefault="00005829" w:rsidP="00585DDF">
            <w:r>
              <w:rPr>
                <w:sz w:val="16"/>
                <w:szCs w:val="16"/>
              </w:rPr>
              <w:t>Updates to NTN TC 6.5.2.2 on Spectrum emission mask</w:t>
            </w:r>
          </w:p>
        </w:tc>
        <w:tc>
          <w:tcPr>
            <w:tcW w:w="517" w:type="dxa"/>
          </w:tcPr>
          <w:p w14:paraId="00191A9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1EBFB1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CACCE2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6DA860" w14:textId="77777777" w:rsidR="00005829" w:rsidRDefault="00005829" w:rsidP="00585DDF">
            <w:r>
              <w:rPr>
                <w:sz w:val="16"/>
                <w:szCs w:val="16"/>
              </w:rPr>
              <w:t>R5-241441</w:t>
            </w:r>
          </w:p>
        </w:tc>
        <w:tc>
          <w:tcPr>
            <w:tcW w:w="1597" w:type="dxa"/>
          </w:tcPr>
          <w:p w14:paraId="45E14E88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6F8E815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9058AF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B169AA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9F7E1E3" w14:textId="77777777" w:rsidTr="00585DDF">
        <w:tc>
          <w:tcPr>
            <w:tcW w:w="879" w:type="dxa"/>
          </w:tcPr>
          <w:p w14:paraId="1EE3B5D6" w14:textId="77777777" w:rsidR="00005829" w:rsidRDefault="00005829" w:rsidP="00585DDF"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 w14:paraId="20C3A850" w14:textId="77777777" w:rsidR="00005829" w:rsidRDefault="00005829" w:rsidP="00585DDF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14:paraId="0D1CC92D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5E7B1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A526F4" w14:textId="77777777" w:rsidR="00005829" w:rsidRDefault="00005829" w:rsidP="00585DDF">
            <w:r>
              <w:rPr>
                <w:sz w:val="16"/>
                <w:szCs w:val="16"/>
              </w:rPr>
              <w:t>Updates to NTN TC 6.5.2.4  on ACLR</w:t>
            </w:r>
          </w:p>
        </w:tc>
        <w:tc>
          <w:tcPr>
            <w:tcW w:w="517" w:type="dxa"/>
          </w:tcPr>
          <w:p w14:paraId="75D4334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C14147" w14:textId="77777777" w:rsidR="00005829" w:rsidRDefault="00005829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8F22A1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44AFE1" w14:textId="77777777" w:rsidR="00005829" w:rsidRDefault="00005829" w:rsidP="00585DDF">
            <w:r>
              <w:rPr>
                <w:sz w:val="16"/>
                <w:szCs w:val="16"/>
              </w:rPr>
              <w:t>R5-241442</w:t>
            </w:r>
          </w:p>
        </w:tc>
        <w:tc>
          <w:tcPr>
            <w:tcW w:w="1597" w:type="dxa"/>
          </w:tcPr>
          <w:p w14:paraId="2F1C458C" w14:textId="77777777" w:rsidR="00005829" w:rsidRDefault="00005829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6AA4DA88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516088F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736BB4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739C784" w14:textId="77777777" w:rsidTr="00585DDF">
        <w:tc>
          <w:tcPr>
            <w:tcW w:w="879" w:type="dxa"/>
          </w:tcPr>
          <w:p w14:paraId="05A180EF" w14:textId="77777777" w:rsidR="00005829" w:rsidRDefault="00005829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FDBFE88" w14:textId="77777777" w:rsidR="00005829" w:rsidRDefault="00005829" w:rsidP="00585DDF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14:paraId="55C0799A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05ECC0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58597F" w14:textId="77777777" w:rsidR="00005829" w:rsidRDefault="00005829" w:rsidP="00585DDF">
            <w:r>
              <w:rPr>
                <w:sz w:val="16"/>
                <w:szCs w:val="16"/>
              </w:rPr>
              <w:t>Update of Applicability and Additional Information of RF conformance test cases for Satellite Access</w:t>
            </w:r>
          </w:p>
        </w:tc>
        <w:tc>
          <w:tcPr>
            <w:tcW w:w="517" w:type="dxa"/>
          </w:tcPr>
          <w:p w14:paraId="126E0527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C85C80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914EE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8BBFF1" w14:textId="77777777" w:rsidR="00005829" w:rsidRDefault="00005829" w:rsidP="00585DDF">
            <w:r>
              <w:rPr>
                <w:sz w:val="16"/>
                <w:szCs w:val="16"/>
              </w:rPr>
              <w:t>R5-241910</w:t>
            </w:r>
          </w:p>
        </w:tc>
        <w:tc>
          <w:tcPr>
            <w:tcW w:w="1597" w:type="dxa"/>
          </w:tcPr>
          <w:p w14:paraId="574F4EDA" w14:textId="77777777" w:rsidR="00005829" w:rsidRDefault="00005829" w:rsidP="00585DDF">
            <w:r>
              <w:rPr>
                <w:sz w:val="16"/>
                <w:szCs w:val="16"/>
              </w:rPr>
              <w:t>CAICT, ROHDE &amp; SCHWARZ, Keysight Technologies UK Ltd, Apple Benelux B.V., QUALCOMM Europe Inc. - Italy</w:t>
            </w:r>
          </w:p>
        </w:tc>
        <w:tc>
          <w:tcPr>
            <w:tcW w:w="1122" w:type="dxa"/>
          </w:tcPr>
          <w:p w14:paraId="1890D3EB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71EA63B" w14:textId="77777777" w:rsidR="00005829" w:rsidRDefault="00005829" w:rsidP="00585DDF">
            <w:r>
              <w:rPr>
                <w:sz w:val="16"/>
                <w:szCs w:val="16"/>
              </w:rPr>
              <w:t>4.0, 4.3</w:t>
            </w:r>
          </w:p>
        </w:tc>
        <w:tc>
          <w:tcPr>
            <w:tcW w:w="998" w:type="dxa"/>
          </w:tcPr>
          <w:p w14:paraId="3DDBE054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 38.508-2 CR 0580; TS/TR ... CR ... </w:t>
            </w:r>
          </w:p>
        </w:tc>
      </w:tr>
      <w:tr w:rsidR="00005829" w14:paraId="7561B31E" w14:textId="77777777" w:rsidTr="00585DDF">
        <w:tc>
          <w:tcPr>
            <w:tcW w:w="879" w:type="dxa"/>
          </w:tcPr>
          <w:p w14:paraId="3EA7D3FE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7C843A" w14:textId="77777777" w:rsidR="00005829" w:rsidRDefault="00005829" w:rsidP="00585DDF">
            <w:r>
              <w:rPr>
                <w:sz w:val="16"/>
                <w:szCs w:val="16"/>
              </w:rPr>
              <w:t>4265</w:t>
            </w:r>
          </w:p>
        </w:tc>
        <w:tc>
          <w:tcPr>
            <w:tcW w:w="517" w:type="dxa"/>
          </w:tcPr>
          <w:p w14:paraId="0EE96D74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18C073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9BD64A" w14:textId="77777777" w:rsidR="00005829" w:rsidRDefault="00005829" w:rsidP="00585DDF">
            <w:r>
              <w:rPr>
                <w:sz w:val="16"/>
                <w:szCs w:val="16"/>
              </w:rPr>
              <w:t>Addition of NR-NTN / PLMN selection / Periodic reselection / MinimumPeriodicSearchTimer test case</w:t>
            </w:r>
          </w:p>
        </w:tc>
        <w:tc>
          <w:tcPr>
            <w:tcW w:w="517" w:type="dxa"/>
          </w:tcPr>
          <w:p w14:paraId="1178BEE9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40A4F1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B04A98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E7D902" w14:textId="77777777" w:rsidR="00005829" w:rsidRDefault="00005829" w:rsidP="00585DDF">
            <w:r>
              <w:rPr>
                <w:sz w:val="16"/>
                <w:szCs w:val="16"/>
              </w:rPr>
              <w:t>R5-241566</w:t>
            </w:r>
          </w:p>
        </w:tc>
        <w:tc>
          <w:tcPr>
            <w:tcW w:w="1597" w:type="dxa"/>
          </w:tcPr>
          <w:p w14:paraId="157D1A70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7B6C062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A34698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C1EB03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9F2EFB1" w14:textId="77777777" w:rsidTr="00585DDF">
        <w:tc>
          <w:tcPr>
            <w:tcW w:w="879" w:type="dxa"/>
          </w:tcPr>
          <w:p w14:paraId="40218EB8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26CF665" w14:textId="77777777" w:rsidR="00005829" w:rsidRDefault="00005829" w:rsidP="00585DDF">
            <w:r>
              <w:rPr>
                <w:sz w:val="16"/>
                <w:szCs w:val="16"/>
              </w:rPr>
              <w:t>4266</w:t>
            </w:r>
          </w:p>
        </w:tc>
        <w:tc>
          <w:tcPr>
            <w:tcW w:w="517" w:type="dxa"/>
          </w:tcPr>
          <w:p w14:paraId="09355A76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DC0535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C09FC4" w14:textId="77777777" w:rsidR="00005829" w:rsidRDefault="00005829" w:rsidP="00585DDF">
            <w:r>
              <w:rPr>
                <w:sz w:val="16"/>
                <w:szCs w:val="16"/>
              </w:rPr>
              <w:t>Updates to cell configuration for NTN / GNSS position reporting / reject cause #78 "PLMN not allowed to operate at the present UE location" test case</w:t>
            </w:r>
          </w:p>
        </w:tc>
        <w:tc>
          <w:tcPr>
            <w:tcW w:w="517" w:type="dxa"/>
          </w:tcPr>
          <w:p w14:paraId="2DBDF00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F185C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A466201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2A9F5F" w14:textId="77777777" w:rsidR="00005829" w:rsidRDefault="00005829" w:rsidP="00585DDF">
            <w:r>
              <w:rPr>
                <w:sz w:val="16"/>
                <w:szCs w:val="16"/>
              </w:rPr>
              <w:t>R5-241567</w:t>
            </w:r>
          </w:p>
        </w:tc>
        <w:tc>
          <w:tcPr>
            <w:tcW w:w="1597" w:type="dxa"/>
          </w:tcPr>
          <w:p w14:paraId="5330E5A3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15E68E2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8E87C9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012B9D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682331A4" w14:textId="77777777" w:rsidTr="00585DDF">
        <w:tc>
          <w:tcPr>
            <w:tcW w:w="879" w:type="dxa"/>
          </w:tcPr>
          <w:p w14:paraId="37E221FB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93E7B5D" w14:textId="77777777" w:rsidR="00005829" w:rsidRDefault="00005829" w:rsidP="00585DDF">
            <w:r>
              <w:rPr>
                <w:sz w:val="16"/>
                <w:szCs w:val="16"/>
              </w:rPr>
              <w:t>4268</w:t>
            </w:r>
          </w:p>
        </w:tc>
        <w:tc>
          <w:tcPr>
            <w:tcW w:w="517" w:type="dxa"/>
          </w:tcPr>
          <w:p w14:paraId="6D0F8F2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F49CE0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32E3AA" w14:textId="77777777" w:rsidR="00005829" w:rsidRDefault="00005829" w:rsidP="00585DDF">
            <w:r>
              <w:rPr>
                <w:sz w:val="16"/>
                <w:szCs w:val="16"/>
              </w:rPr>
              <w:t>Addition of NTN / Mobility registration update / supported TACs not part of UE registration area</w:t>
            </w:r>
          </w:p>
        </w:tc>
        <w:tc>
          <w:tcPr>
            <w:tcW w:w="517" w:type="dxa"/>
          </w:tcPr>
          <w:p w14:paraId="5A54C3A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E1CD49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18D1C2B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7E95BB" w14:textId="77777777" w:rsidR="00005829" w:rsidRDefault="00005829" w:rsidP="00585DDF">
            <w:r>
              <w:rPr>
                <w:sz w:val="16"/>
                <w:szCs w:val="16"/>
              </w:rPr>
              <w:t>R5-241568</w:t>
            </w:r>
          </w:p>
        </w:tc>
        <w:tc>
          <w:tcPr>
            <w:tcW w:w="1597" w:type="dxa"/>
          </w:tcPr>
          <w:p w14:paraId="0C4312E9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04391E4F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E4C6FE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6CC08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08044A37" w14:textId="77777777" w:rsidTr="00585DDF">
        <w:tc>
          <w:tcPr>
            <w:tcW w:w="879" w:type="dxa"/>
          </w:tcPr>
          <w:p w14:paraId="293453BF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7D80D4" w14:textId="77777777" w:rsidR="00005829" w:rsidRDefault="00005829" w:rsidP="00585DDF">
            <w:r>
              <w:rPr>
                <w:sz w:val="16"/>
                <w:szCs w:val="16"/>
              </w:rPr>
              <w:t>4272</w:t>
            </w:r>
          </w:p>
        </w:tc>
        <w:tc>
          <w:tcPr>
            <w:tcW w:w="517" w:type="dxa"/>
          </w:tcPr>
          <w:p w14:paraId="04C438EF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C8DC39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B567C7" w14:textId="77777777" w:rsidR="00005829" w:rsidRDefault="00005829" w:rsidP="00585DDF">
            <w:r>
              <w:rPr>
                <w:sz w:val="16"/>
                <w:szCs w:val="16"/>
              </w:rPr>
              <w:t>Introduction of new NR NTN RRC TC for Event D1</w:t>
            </w:r>
          </w:p>
        </w:tc>
        <w:tc>
          <w:tcPr>
            <w:tcW w:w="517" w:type="dxa"/>
          </w:tcPr>
          <w:p w14:paraId="545AF484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6340C6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AB8B71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548196" w14:textId="77777777" w:rsidR="00005829" w:rsidRDefault="00005829" w:rsidP="00585DDF">
            <w:r>
              <w:rPr>
                <w:sz w:val="16"/>
                <w:szCs w:val="16"/>
              </w:rPr>
              <w:t>R5-241569</w:t>
            </w:r>
          </w:p>
        </w:tc>
        <w:tc>
          <w:tcPr>
            <w:tcW w:w="1597" w:type="dxa"/>
          </w:tcPr>
          <w:p w14:paraId="53FC32FB" w14:textId="77777777" w:rsidR="00005829" w:rsidRDefault="00005829" w:rsidP="00585DDF">
            <w:r>
              <w:rPr>
                <w:sz w:val="16"/>
                <w:szCs w:val="16"/>
              </w:rPr>
              <w:t>Qualcomm CDMA Technologies,</w:t>
            </w:r>
          </w:p>
        </w:tc>
        <w:tc>
          <w:tcPr>
            <w:tcW w:w="1122" w:type="dxa"/>
          </w:tcPr>
          <w:p w14:paraId="0D3C98B6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8BB2334" w14:textId="77777777" w:rsidR="00005829" w:rsidRDefault="00005829" w:rsidP="00585DDF">
            <w:r>
              <w:rPr>
                <w:sz w:val="16"/>
                <w:szCs w:val="16"/>
              </w:rPr>
              <w:t>New</w:t>
            </w:r>
          </w:p>
        </w:tc>
        <w:tc>
          <w:tcPr>
            <w:tcW w:w="998" w:type="dxa"/>
          </w:tcPr>
          <w:p w14:paraId="6E427EB8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0422; TS/TR ... CR ... </w:t>
            </w:r>
          </w:p>
        </w:tc>
      </w:tr>
      <w:tr w:rsidR="00005829" w14:paraId="69F73DC5" w14:textId="77777777" w:rsidTr="00585DDF">
        <w:tc>
          <w:tcPr>
            <w:tcW w:w="879" w:type="dxa"/>
          </w:tcPr>
          <w:p w14:paraId="279FCCB7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87D4CD1" w14:textId="77777777" w:rsidR="00005829" w:rsidRDefault="00005829" w:rsidP="00585DDF">
            <w:r>
              <w:rPr>
                <w:sz w:val="16"/>
                <w:szCs w:val="16"/>
              </w:rPr>
              <w:t>4280</w:t>
            </w:r>
          </w:p>
        </w:tc>
        <w:tc>
          <w:tcPr>
            <w:tcW w:w="517" w:type="dxa"/>
          </w:tcPr>
          <w:p w14:paraId="39F8BA94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1A92A4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784D03" w14:textId="77777777" w:rsidR="00005829" w:rsidRDefault="00005829" w:rsidP="00585DDF">
            <w:r>
              <w:rPr>
                <w:sz w:val="16"/>
                <w:szCs w:val="16"/>
              </w:rPr>
              <w:t>Addition of new NR NTN MAC TA reporting test case</w:t>
            </w:r>
          </w:p>
        </w:tc>
        <w:tc>
          <w:tcPr>
            <w:tcW w:w="517" w:type="dxa"/>
          </w:tcPr>
          <w:p w14:paraId="662F1EBD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BB30C5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04AD5EE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FDAF33" w14:textId="77777777" w:rsidR="00005829" w:rsidRDefault="00005829" w:rsidP="00585DDF">
            <w:r>
              <w:rPr>
                <w:sz w:val="16"/>
                <w:szCs w:val="16"/>
              </w:rPr>
              <w:t>R5-240985</w:t>
            </w:r>
          </w:p>
        </w:tc>
        <w:tc>
          <w:tcPr>
            <w:tcW w:w="1597" w:type="dxa"/>
          </w:tcPr>
          <w:p w14:paraId="0C372A06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B53D8A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AAB92E1" w14:textId="77777777" w:rsidR="00005829" w:rsidRDefault="00005829" w:rsidP="00585DDF">
            <w:r>
              <w:rPr>
                <w:sz w:val="16"/>
                <w:szCs w:val="16"/>
              </w:rPr>
              <w:t>7.1.1.10.4 (New)</w:t>
            </w:r>
          </w:p>
        </w:tc>
        <w:tc>
          <w:tcPr>
            <w:tcW w:w="998" w:type="dxa"/>
          </w:tcPr>
          <w:p w14:paraId="432E8027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0445 TS 38.508-2 CR 0597; TS/TR ... CR ... </w:t>
            </w:r>
          </w:p>
        </w:tc>
      </w:tr>
      <w:tr w:rsidR="00005829" w14:paraId="4E75A85B" w14:textId="77777777" w:rsidTr="00585DDF">
        <w:tc>
          <w:tcPr>
            <w:tcW w:w="879" w:type="dxa"/>
          </w:tcPr>
          <w:p w14:paraId="4D099418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833B48" w14:textId="77777777" w:rsidR="00005829" w:rsidRDefault="00005829" w:rsidP="00585DDF">
            <w:r>
              <w:rPr>
                <w:sz w:val="16"/>
                <w:szCs w:val="16"/>
              </w:rPr>
              <w:t>4281</w:t>
            </w:r>
          </w:p>
        </w:tc>
        <w:tc>
          <w:tcPr>
            <w:tcW w:w="517" w:type="dxa"/>
          </w:tcPr>
          <w:p w14:paraId="5C85F579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270544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01C12A" w14:textId="77777777" w:rsidR="00005829" w:rsidRDefault="00005829" w:rsidP="00585DDF">
            <w:r>
              <w:rPr>
                <w:sz w:val="16"/>
                <w:szCs w:val="16"/>
              </w:rPr>
              <w:t>Addition of new NR NTN RLC t-reassembly timer test case</w:t>
            </w:r>
          </w:p>
        </w:tc>
        <w:tc>
          <w:tcPr>
            <w:tcW w:w="517" w:type="dxa"/>
          </w:tcPr>
          <w:p w14:paraId="6C5C62B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42F280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65DD604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E8362A" w14:textId="77777777" w:rsidR="00005829" w:rsidRDefault="00005829" w:rsidP="00585DDF">
            <w:r>
              <w:rPr>
                <w:sz w:val="16"/>
                <w:szCs w:val="16"/>
              </w:rPr>
              <w:t>R5-241570</w:t>
            </w:r>
          </w:p>
        </w:tc>
        <w:tc>
          <w:tcPr>
            <w:tcW w:w="1597" w:type="dxa"/>
          </w:tcPr>
          <w:p w14:paraId="0F72B384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E5D82A7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246A273F" w14:textId="77777777" w:rsidR="00005829" w:rsidRDefault="00005829" w:rsidP="00585DDF">
            <w:r>
              <w:rPr>
                <w:sz w:val="16"/>
                <w:szCs w:val="16"/>
              </w:rPr>
              <w:t>7.1.2.2.5a (New)</w:t>
            </w:r>
          </w:p>
        </w:tc>
        <w:tc>
          <w:tcPr>
            <w:tcW w:w="998" w:type="dxa"/>
          </w:tcPr>
          <w:p w14:paraId="177068EA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0445; TS/TR ... CR ... </w:t>
            </w:r>
          </w:p>
        </w:tc>
      </w:tr>
      <w:tr w:rsidR="00005829" w14:paraId="75B512F8" w14:textId="77777777" w:rsidTr="00585DDF">
        <w:tc>
          <w:tcPr>
            <w:tcW w:w="879" w:type="dxa"/>
          </w:tcPr>
          <w:p w14:paraId="12C8929D" w14:textId="77777777" w:rsidR="00005829" w:rsidRDefault="00005829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3AD4590" w14:textId="77777777" w:rsidR="00005829" w:rsidRDefault="00005829" w:rsidP="00585DDF">
            <w:r>
              <w:rPr>
                <w:sz w:val="16"/>
                <w:szCs w:val="16"/>
              </w:rPr>
              <w:t>4282</w:t>
            </w:r>
          </w:p>
        </w:tc>
        <w:tc>
          <w:tcPr>
            <w:tcW w:w="517" w:type="dxa"/>
          </w:tcPr>
          <w:p w14:paraId="19526574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0AD934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B4D00" w14:textId="77777777" w:rsidR="00005829" w:rsidRDefault="00005829" w:rsidP="00585DDF">
            <w:r>
              <w:rPr>
                <w:sz w:val="16"/>
                <w:szCs w:val="16"/>
              </w:rPr>
              <w:t>Addition of NR NTN PDCP discard timer test case</w:t>
            </w:r>
          </w:p>
        </w:tc>
        <w:tc>
          <w:tcPr>
            <w:tcW w:w="517" w:type="dxa"/>
          </w:tcPr>
          <w:p w14:paraId="7E05B9CF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B63EF9" w14:textId="77777777" w:rsidR="00005829" w:rsidRDefault="00005829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69AB99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CE953E" w14:textId="77777777" w:rsidR="00005829" w:rsidRDefault="00005829" w:rsidP="00585DDF">
            <w:r>
              <w:rPr>
                <w:sz w:val="16"/>
                <w:szCs w:val="16"/>
              </w:rPr>
              <w:t>R5-241571</w:t>
            </w:r>
          </w:p>
        </w:tc>
        <w:tc>
          <w:tcPr>
            <w:tcW w:w="1597" w:type="dxa"/>
          </w:tcPr>
          <w:p w14:paraId="58405EFD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888E63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6F5227F" w14:textId="77777777" w:rsidR="00005829" w:rsidRDefault="00005829" w:rsidP="00585DDF">
            <w:r>
              <w:rPr>
                <w:sz w:val="16"/>
                <w:szCs w:val="16"/>
              </w:rPr>
              <w:t>7.1.3.5.1a (New)</w:t>
            </w:r>
          </w:p>
        </w:tc>
        <w:tc>
          <w:tcPr>
            <w:tcW w:w="998" w:type="dxa"/>
          </w:tcPr>
          <w:p w14:paraId="353963C3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38.523-2 CR 0445; TS/TR ... CR ... </w:t>
            </w:r>
          </w:p>
        </w:tc>
      </w:tr>
      <w:tr w:rsidR="00005829" w14:paraId="794003B5" w14:textId="77777777" w:rsidTr="00585DDF">
        <w:tc>
          <w:tcPr>
            <w:tcW w:w="879" w:type="dxa"/>
          </w:tcPr>
          <w:p w14:paraId="3EA599D9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720BE715" w14:textId="77777777" w:rsidR="00005829" w:rsidRDefault="00005829" w:rsidP="00585DDF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14:paraId="4DACF4E2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3B5D70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7C7BA3" w14:textId="77777777" w:rsidR="00005829" w:rsidRDefault="00005829" w:rsidP="00585DDF">
            <w:r>
              <w:rPr>
                <w:sz w:val="16"/>
                <w:szCs w:val="16"/>
              </w:rPr>
              <w:t>Applicability of New NR NTN TC for Event D1</w:t>
            </w:r>
          </w:p>
        </w:tc>
        <w:tc>
          <w:tcPr>
            <w:tcW w:w="517" w:type="dxa"/>
          </w:tcPr>
          <w:p w14:paraId="799FF00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C9531C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185FCC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3EA965" w14:textId="77777777" w:rsidR="00005829" w:rsidRDefault="00005829" w:rsidP="00585DDF">
            <w:r>
              <w:rPr>
                <w:sz w:val="16"/>
                <w:szCs w:val="16"/>
              </w:rPr>
              <w:t>R5-241652</w:t>
            </w:r>
          </w:p>
        </w:tc>
        <w:tc>
          <w:tcPr>
            <w:tcW w:w="1597" w:type="dxa"/>
          </w:tcPr>
          <w:p w14:paraId="2AF55864" w14:textId="77777777" w:rsidR="00005829" w:rsidRDefault="00005829" w:rsidP="00585DD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214CBFD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86911FF" w14:textId="77777777" w:rsidR="00005829" w:rsidRDefault="00005829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1E42A8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TS 38.523-1 CR 4272; TS/TR ... CR ... </w:t>
            </w:r>
          </w:p>
        </w:tc>
      </w:tr>
      <w:tr w:rsidR="00005829" w14:paraId="57F8BA82" w14:textId="77777777" w:rsidTr="00585DDF">
        <w:tc>
          <w:tcPr>
            <w:tcW w:w="879" w:type="dxa"/>
          </w:tcPr>
          <w:p w14:paraId="27DB3D54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0CC7BAF" w14:textId="77777777" w:rsidR="00005829" w:rsidRDefault="00005829" w:rsidP="00585DDF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</w:tcPr>
          <w:p w14:paraId="5FB1BCF1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AA579F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F04215" w14:textId="77777777" w:rsidR="00005829" w:rsidRDefault="00005829" w:rsidP="00585DDF">
            <w:r>
              <w:rPr>
                <w:sz w:val="16"/>
                <w:szCs w:val="16"/>
              </w:rPr>
              <w:t>Applicability updates to NR NTN test cases</w:t>
            </w:r>
          </w:p>
        </w:tc>
        <w:tc>
          <w:tcPr>
            <w:tcW w:w="517" w:type="dxa"/>
          </w:tcPr>
          <w:p w14:paraId="5923F8DE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0F434D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895B4F7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4C5952" w14:textId="77777777" w:rsidR="00005829" w:rsidRDefault="00005829" w:rsidP="00585DDF">
            <w:r>
              <w:rPr>
                <w:sz w:val="16"/>
                <w:szCs w:val="16"/>
              </w:rPr>
              <w:t>R5-241650</w:t>
            </w:r>
          </w:p>
        </w:tc>
        <w:tc>
          <w:tcPr>
            <w:tcW w:w="1597" w:type="dxa"/>
          </w:tcPr>
          <w:p w14:paraId="560B86B7" w14:textId="77777777" w:rsidR="00005829" w:rsidRDefault="00005829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33BF1DA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7DB9E3BA" w14:textId="77777777" w:rsidR="00005829" w:rsidRDefault="00005829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5F6244DD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38.523-1 CR 4280 CR 4281 CR 4282 TS 38.508-2 CR 0597; TS/TR ... CR ... </w:t>
            </w:r>
          </w:p>
        </w:tc>
      </w:tr>
      <w:tr w:rsidR="00005829" w14:paraId="3D5CC725" w14:textId="77777777" w:rsidTr="00585DDF">
        <w:tc>
          <w:tcPr>
            <w:tcW w:w="879" w:type="dxa"/>
          </w:tcPr>
          <w:p w14:paraId="7C180077" w14:textId="77777777" w:rsidR="00005829" w:rsidRDefault="00005829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3FD6BD02" w14:textId="77777777" w:rsidR="00005829" w:rsidRDefault="00005829" w:rsidP="00585DDF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2C1DBF3C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3E1B8B" w14:textId="77777777" w:rsidR="00005829" w:rsidRDefault="00005829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B3668F" w14:textId="77777777" w:rsidR="00005829" w:rsidRDefault="00005829" w:rsidP="00585DDF">
            <w:r>
              <w:rPr>
                <w:sz w:val="16"/>
                <w:szCs w:val="16"/>
              </w:rPr>
              <w:t>Applicability updates for new NTN Idle mode and NAS test cases</w:t>
            </w:r>
          </w:p>
        </w:tc>
        <w:tc>
          <w:tcPr>
            <w:tcW w:w="517" w:type="dxa"/>
          </w:tcPr>
          <w:p w14:paraId="0E72453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6B4A3" w14:textId="77777777" w:rsidR="00005829" w:rsidRDefault="00005829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7DCA0A3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0B7BBC" w14:textId="77777777" w:rsidR="00005829" w:rsidRDefault="00005829" w:rsidP="00585DDF">
            <w:r>
              <w:rPr>
                <w:sz w:val="16"/>
                <w:szCs w:val="16"/>
              </w:rPr>
              <w:t>R5-241651</w:t>
            </w:r>
          </w:p>
        </w:tc>
        <w:tc>
          <w:tcPr>
            <w:tcW w:w="1597" w:type="dxa"/>
          </w:tcPr>
          <w:p w14:paraId="4196B210" w14:textId="77777777" w:rsidR="00005829" w:rsidRDefault="00005829" w:rsidP="00585DDF"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 w14:paraId="4D39F6B0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3B9A6D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4244F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43A3C548" w14:textId="77777777" w:rsidTr="00585DDF">
        <w:tc>
          <w:tcPr>
            <w:tcW w:w="879" w:type="dxa"/>
          </w:tcPr>
          <w:p w14:paraId="2B50A33F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936255" w14:textId="77777777" w:rsidR="00005829" w:rsidRDefault="00005829" w:rsidP="00585DDF">
            <w:r>
              <w:rPr>
                <w:sz w:val="16"/>
                <w:szCs w:val="16"/>
              </w:rPr>
              <w:t>3036</w:t>
            </w:r>
          </w:p>
        </w:tc>
        <w:tc>
          <w:tcPr>
            <w:tcW w:w="517" w:type="dxa"/>
          </w:tcPr>
          <w:p w14:paraId="6430246E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F269BA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CECF46" w14:textId="77777777" w:rsidR="00005829" w:rsidRDefault="00005829" w:rsidP="00585DDF">
            <w:r>
              <w:rPr>
                <w:sz w:val="16"/>
                <w:szCs w:val="16"/>
              </w:rPr>
              <w:t>General update to NTN tests</w:t>
            </w:r>
          </w:p>
        </w:tc>
        <w:tc>
          <w:tcPr>
            <w:tcW w:w="517" w:type="dxa"/>
          </w:tcPr>
          <w:p w14:paraId="1BF28DF1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3C2467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4D52B0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6A30E2" w14:textId="77777777" w:rsidR="00005829" w:rsidRDefault="00005829" w:rsidP="00585DDF">
            <w:r>
              <w:rPr>
                <w:sz w:val="16"/>
                <w:szCs w:val="16"/>
              </w:rPr>
              <w:t>R5-241265</w:t>
            </w:r>
          </w:p>
        </w:tc>
        <w:tc>
          <w:tcPr>
            <w:tcW w:w="1597" w:type="dxa"/>
          </w:tcPr>
          <w:p w14:paraId="2EE22D30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5EC512C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5F2CA7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D3981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F759B3A" w14:textId="77777777" w:rsidTr="00585DDF">
        <w:tc>
          <w:tcPr>
            <w:tcW w:w="879" w:type="dxa"/>
          </w:tcPr>
          <w:p w14:paraId="7CD43691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3E4997" w14:textId="77777777" w:rsidR="00005829" w:rsidRDefault="00005829" w:rsidP="00585DDF">
            <w:r>
              <w:rPr>
                <w:sz w:val="16"/>
                <w:szCs w:val="16"/>
              </w:rPr>
              <w:t>3037</w:t>
            </w:r>
          </w:p>
        </w:tc>
        <w:tc>
          <w:tcPr>
            <w:tcW w:w="517" w:type="dxa"/>
          </w:tcPr>
          <w:p w14:paraId="149A1BDF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2BF0C8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C12064" w14:textId="77777777" w:rsidR="00005829" w:rsidRDefault="00005829" w:rsidP="00585DDF">
            <w:r>
              <w:rPr>
                <w:sz w:val="16"/>
                <w:szCs w:val="16"/>
              </w:rPr>
              <w:t>Addition of NTN timing accuracy test 14.3.1.1</w:t>
            </w:r>
          </w:p>
        </w:tc>
        <w:tc>
          <w:tcPr>
            <w:tcW w:w="517" w:type="dxa"/>
          </w:tcPr>
          <w:p w14:paraId="6B04805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BD0FC8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1334B6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1DA07C8" w14:textId="77777777" w:rsidR="00005829" w:rsidRDefault="00005829" w:rsidP="00585DDF">
            <w:r>
              <w:rPr>
                <w:sz w:val="16"/>
                <w:szCs w:val="16"/>
              </w:rPr>
              <w:t>R5-241266</w:t>
            </w:r>
          </w:p>
        </w:tc>
        <w:tc>
          <w:tcPr>
            <w:tcW w:w="1597" w:type="dxa"/>
          </w:tcPr>
          <w:p w14:paraId="24693915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73BFA1A9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19A9C8B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867CF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B51611C" w14:textId="77777777" w:rsidTr="00585DDF">
        <w:tc>
          <w:tcPr>
            <w:tcW w:w="879" w:type="dxa"/>
          </w:tcPr>
          <w:p w14:paraId="1DD0C515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D257544" w14:textId="77777777" w:rsidR="00005829" w:rsidRDefault="00005829" w:rsidP="00585DDF">
            <w:r>
              <w:rPr>
                <w:sz w:val="16"/>
                <w:szCs w:val="16"/>
              </w:rPr>
              <w:t>3038</w:t>
            </w:r>
          </w:p>
        </w:tc>
        <w:tc>
          <w:tcPr>
            <w:tcW w:w="517" w:type="dxa"/>
          </w:tcPr>
          <w:p w14:paraId="5110AC36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AB6CDC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7BF436" w14:textId="77777777" w:rsidR="00005829" w:rsidRDefault="00005829" w:rsidP="00585DDF">
            <w:r>
              <w:rPr>
                <w:sz w:val="16"/>
                <w:szCs w:val="16"/>
              </w:rPr>
              <w:t>Addition of NTN time-based CHO tests 14.2.1.x</w:t>
            </w:r>
          </w:p>
        </w:tc>
        <w:tc>
          <w:tcPr>
            <w:tcW w:w="517" w:type="dxa"/>
          </w:tcPr>
          <w:p w14:paraId="6C548F9C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164544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86C034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C61F13" w14:textId="77777777" w:rsidR="00005829" w:rsidRDefault="00005829" w:rsidP="00585DDF">
            <w:r>
              <w:rPr>
                <w:sz w:val="16"/>
                <w:szCs w:val="16"/>
              </w:rPr>
              <w:t>R5-241267</w:t>
            </w:r>
          </w:p>
        </w:tc>
        <w:tc>
          <w:tcPr>
            <w:tcW w:w="1597" w:type="dxa"/>
          </w:tcPr>
          <w:p w14:paraId="75A2DE6D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043BF7F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0BA3AFD9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DBC66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39BD93DA" w14:textId="77777777" w:rsidTr="00585DDF">
        <w:tc>
          <w:tcPr>
            <w:tcW w:w="879" w:type="dxa"/>
          </w:tcPr>
          <w:p w14:paraId="3C0730A9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AE293CA" w14:textId="77777777" w:rsidR="00005829" w:rsidRDefault="00005829" w:rsidP="00585DDF">
            <w:r>
              <w:rPr>
                <w:sz w:val="16"/>
                <w:szCs w:val="16"/>
              </w:rPr>
              <w:t>3039</w:t>
            </w:r>
          </w:p>
        </w:tc>
        <w:tc>
          <w:tcPr>
            <w:tcW w:w="517" w:type="dxa"/>
          </w:tcPr>
          <w:p w14:paraId="614CA8C3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F32EC2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55B43A" w14:textId="77777777" w:rsidR="00005829" w:rsidRDefault="00005829" w:rsidP="00585DDF">
            <w:r>
              <w:rPr>
                <w:sz w:val="16"/>
                <w:szCs w:val="16"/>
              </w:rPr>
              <w:t>Addition of NTN intra-frequency cell reselection tests 14.1.x</w:t>
            </w:r>
          </w:p>
        </w:tc>
        <w:tc>
          <w:tcPr>
            <w:tcW w:w="517" w:type="dxa"/>
          </w:tcPr>
          <w:p w14:paraId="42EFD030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2A758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AA8FA5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557B05" w14:textId="77777777" w:rsidR="00005829" w:rsidRDefault="00005829" w:rsidP="00585DDF">
            <w:r>
              <w:rPr>
                <w:sz w:val="16"/>
                <w:szCs w:val="16"/>
              </w:rPr>
              <w:t>R5-241268</w:t>
            </w:r>
          </w:p>
        </w:tc>
        <w:tc>
          <w:tcPr>
            <w:tcW w:w="1597" w:type="dxa"/>
          </w:tcPr>
          <w:p w14:paraId="5B5D2CA2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0861713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532FEDAC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DBB0B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  <w:tr w:rsidR="00005829" w14:paraId="724572C4" w14:textId="77777777" w:rsidTr="00585DDF">
        <w:tc>
          <w:tcPr>
            <w:tcW w:w="879" w:type="dxa"/>
          </w:tcPr>
          <w:p w14:paraId="38DDD99A" w14:textId="77777777" w:rsidR="00005829" w:rsidRDefault="00005829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1F1C6C2" w14:textId="77777777" w:rsidR="00005829" w:rsidRDefault="00005829" w:rsidP="00585DDF">
            <w:r>
              <w:rPr>
                <w:sz w:val="16"/>
                <w:szCs w:val="16"/>
              </w:rPr>
              <w:t>3040</w:t>
            </w:r>
          </w:p>
        </w:tc>
        <w:tc>
          <w:tcPr>
            <w:tcW w:w="517" w:type="dxa"/>
          </w:tcPr>
          <w:p w14:paraId="2362C3D7" w14:textId="77777777" w:rsidR="00005829" w:rsidRDefault="0000582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FFCDE6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8AAC46" w14:textId="77777777" w:rsidR="00005829" w:rsidRDefault="00005829" w:rsidP="00585DDF">
            <w:r>
              <w:rPr>
                <w:sz w:val="16"/>
                <w:szCs w:val="16"/>
              </w:rPr>
              <w:t>Addition of NTN SS-SINR measurement accuracy tests 14.6.3.x</w:t>
            </w:r>
          </w:p>
        </w:tc>
        <w:tc>
          <w:tcPr>
            <w:tcW w:w="517" w:type="dxa"/>
          </w:tcPr>
          <w:p w14:paraId="20FFCA5B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2BF22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6B260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9FFBD2" w14:textId="77777777" w:rsidR="00005829" w:rsidRDefault="00005829" w:rsidP="00585DDF">
            <w:r>
              <w:rPr>
                <w:sz w:val="16"/>
                <w:szCs w:val="16"/>
              </w:rPr>
              <w:t>R5-241269</w:t>
            </w:r>
          </w:p>
        </w:tc>
        <w:tc>
          <w:tcPr>
            <w:tcW w:w="1597" w:type="dxa"/>
          </w:tcPr>
          <w:p w14:paraId="6D8C701E" w14:textId="77777777" w:rsidR="00005829" w:rsidRDefault="00005829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3FB61E04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48AA67AE" w14:textId="77777777" w:rsidR="00005829" w:rsidRDefault="00005829" w:rsidP="00585DDF">
            <w:r>
              <w:rPr>
                <w:sz w:val="16"/>
                <w:szCs w:val="16"/>
              </w:rPr>
              <w:t>14.6.3.0, 14.6.3.1, 14.6.3.2</w:t>
            </w:r>
          </w:p>
        </w:tc>
        <w:tc>
          <w:tcPr>
            <w:tcW w:w="998" w:type="dxa"/>
          </w:tcPr>
          <w:p w14:paraId="4C584B16" w14:textId="77777777" w:rsidR="00005829" w:rsidRDefault="0000582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05829" w14:paraId="4A9C87F2" w14:textId="77777777" w:rsidTr="00585DDF">
        <w:tc>
          <w:tcPr>
            <w:tcW w:w="879" w:type="dxa"/>
          </w:tcPr>
          <w:p w14:paraId="6D50B8FE" w14:textId="77777777" w:rsidR="00005829" w:rsidRDefault="00005829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CD5E8C6" w14:textId="77777777" w:rsidR="00005829" w:rsidRDefault="00005829" w:rsidP="00585DDF"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 w14:paraId="454FE18D" w14:textId="77777777" w:rsidR="00005829" w:rsidRDefault="0000582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8CAE19" w14:textId="77777777" w:rsidR="00005829" w:rsidRDefault="0000582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FFC0AF" w14:textId="77777777" w:rsidR="00005829" w:rsidRDefault="00005829" w:rsidP="00585DDF">
            <w:r>
              <w:rPr>
                <w:sz w:val="16"/>
                <w:szCs w:val="16"/>
              </w:rPr>
              <w:t>Description of ephemeris calculation process</w:t>
            </w:r>
          </w:p>
        </w:tc>
        <w:tc>
          <w:tcPr>
            <w:tcW w:w="517" w:type="dxa"/>
          </w:tcPr>
          <w:p w14:paraId="458FDDFA" w14:textId="77777777" w:rsidR="00005829" w:rsidRDefault="0000582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43A8F2" w14:textId="77777777" w:rsidR="00005829" w:rsidRDefault="0000582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B51FAF" w14:textId="77777777" w:rsidR="00005829" w:rsidRDefault="0000582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8D5943" w14:textId="77777777" w:rsidR="00005829" w:rsidRDefault="00005829" w:rsidP="00585DDF">
            <w:r>
              <w:rPr>
                <w:sz w:val="16"/>
                <w:szCs w:val="16"/>
              </w:rPr>
              <w:t>R5-242014</w:t>
            </w:r>
          </w:p>
        </w:tc>
        <w:tc>
          <w:tcPr>
            <w:tcW w:w="1597" w:type="dxa"/>
          </w:tcPr>
          <w:p w14:paraId="01A62D45" w14:textId="77777777" w:rsidR="00005829" w:rsidRDefault="00005829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5F235FF2" w14:textId="77777777" w:rsidR="00005829" w:rsidRDefault="00005829" w:rsidP="00585DDF">
            <w:r>
              <w:rPr>
                <w:sz w:val="16"/>
                <w:szCs w:val="16"/>
              </w:rPr>
              <w:t>NR_NTN_solutions_plus_CT-UEConTest</w:t>
            </w:r>
          </w:p>
        </w:tc>
        <w:tc>
          <w:tcPr>
            <w:tcW w:w="2323" w:type="dxa"/>
          </w:tcPr>
          <w:p w14:paraId="6B24A360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9C84B8" w14:textId="77777777" w:rsidR="00005829" w:rsidRDefault="00005829" w:rsidP="00585DDF">
            <w:pPr>
              <w:rPr>
                <w:sz w:val="16"/>
                <w:szCs w:val="16"/>
              </w:rPr>
            </w:pPr>
          </w:p>
        </w:tc>
      </w:tr>
    </w:tbl>
    <w:p w14:paraId="7218278D" w14:textId="77777777" w:rsidR="00005829" w:rsidRDefault="00005829" w:rsidP="00005829"/>
    <w:p w14:paraId="23B247DB" w14:textId="77777777" w:rsidR="00005829" w:rsidRDefault="00005829" w:rsidP="00005829"/>
    <w:p w14:paraId="0315E489" w14:textId="77777777" w:rsidR="00E71C84" w:rsidRPr="00917427" w:rsidRDefault="00E71C84" w:rsidP="00E71C8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RP-240195</w:t>
      </w:r>
      <w:r>
        <w:rPr>
          <w:b/>
          <w:i/>
          <w:noProof/>
          <w:sz w:val="28"/>
        </w:rPr>
        <w:fldChar w:fldCharType="end"/>
      </w:r>
    </w:p>
    <w:p w14:paraId="79ED08CC" w14:textId="77777777" w:rsidR="00E71C84" w:rsidRPr="00784730" w:rsidRDefault="00E71C84" w:rsidP="00E71C84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57780B0" w14:textId="77777777" w:rsidR="00E71C84" w:rsidRPr="00050554" w:rsidRDefault="00E71C84" w:rsidP="00E71C84">
      <w:pPr>
        <w:rPr>
          <w:rFonts w:ascii="Arial" w:hAnsi="Arial" w:cs="Arial"/>
          <w:b/>
          <w:bCs/>
          <w:lang w:val="en-US"/>
        </w:rPr>
      </w:pPr>
    </w:p>
    <w:p w14:paraId="24908CD2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877268F" w14:textId="77777777" w:rsidR="00E71C84" w:rsidRPr="00E145B1" w:rsidRDefault="00E71C84" w:rsidP="00E71C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NB-IoT/eMTC support for Non-Terrestrial Networks (NTN) including EPS aspects (LTE_NBIOT_eMTC_NTN_plus_EPS-UEConTest)</w:t>
      </w:r>
      <w:r>
        <w:rPr>
          <w:rFonts w:ascii="Arial" w:hAnsi="Arial" w:cs="Arial"/>
          <w:b/>
          <w:bCs/>
        </w:rPr>
        <w:fldChar w:fldCharType="end"/>
      </w:r>
    </w:p>
    <w:p w14:paraId="6E0F26B8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13.3.14</w:t>
      </w:r>
      <w:r>
        <w:rPr>
          <w:rFonts w:ascii="Arial" w:hAnsi="Arial" w:cs="Arial"/>
          <w:b/>
          <w:bCs/>
        </w:rPr>
        <w:fldChar w:fldCharType="end"/>
      </w:r>
    </w:p>
    <w:p w14:paraId="564D5AD3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A245C3" w14:textId="77777777" w:rsidR="00E71C84" w:rsidRDefault="00E71C84" w:rsidP="00E71C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C5B4660" w14:textId="77777777" w:rsidR="00E71C84" w:rsidRPr="004E535C" w:rsidRDefault="00E71C84" w:rsidP="00E71C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71C84" w:rsidRPr="004E535C" w14:paraId="6D28E880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A78027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EC499C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D0BFC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5B55B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F54971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0F51B6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BE8EE8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07D2150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73DB65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B489A8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11D550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312B64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5A602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71C84" w14:paraId="0D2B111A" w14:textId="77777777" w:rsidTr="00585DDF">
        <w:tc>
          <w:tcPr>
            <w:tcW w:w="879" w:type="dxa"/>
          </w:tcPr>
          <w:p w14:paraId="556C7966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D7A247B" w14:textId="77777777" w:rsidR="00E71C84" w:rsidRDefault="00E71C84" w:rsidP="00585DDF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11D66824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65DE4E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0E3D24" w14:textId="77777777" w:rsidR="00E71C84" w:rsidRDefault="00E71C84" w:rsidP="00585DDF">
            <w:r>
              <w:rPr>
                <w:sz w:val="16"/>
                <w:szCs w:val="16"/>
              </w:rPr>
              <w:t>Correction to NGSO abbreviation</w:t>
            </w:r>
          </w:p>
        </w:tc>
        <w:tc>
          <w:tcPr>
            <w:tcW w:w="517" w:type="dxa"/>
          </w:tcPr>
          <w:p w14:paraId="314C49A6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B2284A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BC08790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1D4945" w14:textId="77777777" w:rsidR="00E71C84" w:rsidRDefault="00E71C84" w:rsidP="00585DDF">
            <w:r>
              <w:rPr>
                <w:sz w:val="16"/>
                <w:szCs w:val="16"/>
              </w:rPr>
              <w:t>R5-240157</w:t>
            </w:r>
          </w:p>
        </w:tc>
        <w:tc>
          <w:tcPr>
            <w:tcW w:w="1597" w:type="dxa"/>
          </w:tcPr>
          <w:p w14:paraId="2290D17B" w14:textId="77777777" w:rsidR="00E71C84" w:rsidRDefault="00E71C84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8C12770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512BFAB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4FBDA5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2E080922" w14:textId="77777777" w:rsidTr="00585DDF">
        <w:tc>
          <w:tcPr>
            <w:tcW w:w="879" w:type="dxa"/>
          </w:tcPr>
          <w:p w14:paraId="483BC1BA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3783C7A6" w14:textId="77777777" w:rsidR="00E71C84" w:rsidRDefault="00E71C84" w:rsidP="00585DDF"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</w:tcPr>
          <w:p w14:paraId="558F054B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CAEDDA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13BBB6" w14:textId="77777777" w:rsidR="00E71C84" w:rsidRDefault="00E71C84" w:rsidP="00585DDF">
            <w:r>
              <w:rPr>
                <w:sz w:val="16"/>
                <w:szCs w:val="16"/>
              </w:rPr>
              <w:t>Update ephemeris information for NGSO signalling test environment</w:t>
            </w:r>
          </w:p>
        </w:tc>
        <w:tc>
          <w:tcPr>
            <w:tcW w:w="517" w:type="dxa"/>
          </w:tcPr>
          <w:p w14:paraId="3E14DDCE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DF384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DC3D3F5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A7695E" w14:textId="77777777" w:rsidR="00E71C84" w:rsidRDefault="00E71C84" w:rsidP="00585DDF">
            <w:r>
              <w:rPr>
                <w:sz w:val="16"/>
                <w:szCs w:val="16"/>
              </w:rPr>
              <w:t>R5-241556</w:t>
            </w:r>
          </w:p>
        </w:tc>
        <w:tc>
          <w:tcPr>
            <w:tcW w:w="1597" w:type="dxa"/>
          </w:tcPr>
          <w:p w14:paraId="1D8235A9" w14:textId="77777777" w:rsidR="00E71C84" w:rsidRDefault="00E71C84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7514733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42528D8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CE4F2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4E1B1969" w14:textId="77777777" w:rsidTr="00585DDF">
        <w:tc>
          <w:tcPr>
            <w:tcW w:w="879" w:type="dxa"/>
          </w:tcPr>
          <w:p w14:paraId="05532270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615CE84B" w14:textId="77777777" w:rsidR="00E71C84" w:rsidRDefault="00E71C84" w:rsidP="00585DDF">
            <w:r>
              <w:rPr>
                <w:sz w:val="16"/>
                <w:szCs w:val="16"/>
              </w:rPr>
              <w:t>1459</w:t>
            </w:r>
          </w:p>
        </w:tc>
        <w:tc>
          <w:tcPr>
            <w:tcW w:w="517" w:type="dxa"/>
          </w:tcPr>
          <w:p w14:paraId="44487BA2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BBCF64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100B7D" w14:textId="77777777" w:rsidR="00E71C84" w:rsidRDefault="00E71C84" w:rsidP="00585DDF">
            <w:r>
              <w:rPr>
                <w:sz w:val="16"/>
                <w:szCs w:val="16"/>
              </w:rPr>
              <w:t>Correction to System information for NTN</w:t>
            </w:r>
          </w:p>
        </w:tc>
        <w:tc>
          <w:tcPr>
            <w:tcW w:w="517" w:type="dxa"/>
          </w:tcPr>
          <w:p w14:paraId="0595A44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C513F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155B7BA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762C3E" w14:textId="77777777" w:rsidR="00E71C84" w:rsidRDefault="00E71C84" w:rsidP="00585DDF">
            <w:r>
              <w:rPr>
                <w:sz w:val="16"/>
                <w:szCs w:val="16"/>
              </w:rPr>
              <w:t>R5-241558</w:t>
            </w:r>
          </w:p>
        </w:tc>
        <w:tc>
          <w:tcPr>
            <w:tcW w:w="1597" w:type="dxa"/>
          </w:tcPr>
          <w:p w14:paraId="108C1FEB" w14:textId="77777777" w:rsidR="00E71C84" w:rsidRDefault="00E71C84" w:rsidP="00585DDF">
            <w:r>
              <w:rPr>
                <w:sz w:val="16"/>
                <w:szCs w:val="16"/>
              </w:rPr>
              <w:t>MediaTek  Inc.</w:t>
            </w:r>
          </w:p>
        </w:tc>
        <w:tc>
          <w:tcPr>
            <w:tcW w:w="1122" w:type="dxa"/>
          </w:tcPr>
          <w:p w14:paraId="6AB1223B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87B238D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0FA434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1B392A5B" w14:textId="77777777" w:rsidTr="00585DDF">
        <w:tc>
          <w:tcPr>
            <w:tcW w:w="879" w:type="dxa"/>
          </w:tcPr>
          <w:p w14:paraId="00AAA5AB" w14:textId="77777777" w:rsidR="00E71C84" w:rsidRDefault="00E71C84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2DA24067" w14:textId="77777777" w:rsidR="00E71C84" w:rsidRDefault="00E71C84" w:rsidP="00585DDF"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</w:tcPr>
          <w:p w14:paraId="448D7A7F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A13FA2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12CB6A" w14:textId="77777777" w:rsidR="00E71C84" w:rsidRDefault="00E71C84" w:rsidP="00585DDF">
            <w:r>
              <w:rPr>
                <w:sz w:val="16"/>
                <w:szCs w:val="16"/>
              </w:rPr>
              <w:t>Updates to the NTN test environment</w:t>
            </w:r>
          </w:p>
        </w:tc>
        <w:tc>
          <w:tcPr>
            <w:tcW w:w="517" w:type="dxa"/>
          </w:tcPr>
          <w:p w14:paraId="0F12B01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FA92F6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9E4C613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8FB785" w14:textId="77777777" w:rsidR="00E71C84" w:rsidRDefault="00E71C84" w:rsidP="00585DDF">
            <w:r>
              <w:rPr>
                <w:sz w:val="16"/>
                <w:szCs w:val="16"/>
              </w:rPr>
              <w:t>R5-241560</w:t>
            </w:r>
          </w:p>
        </w:tc>
        <w:tc>
          <w:tcPr>
            <w:tcW w:w="1597" w:type="dxa"/>
          </w:tcPr>
          <w:p w14:paraId="7C804360" w14:textId="77777777" w:rsidR="00E71C84" w:rsidRDefault="00E71C84" w:rsidP="00585DDF">
            <w:r>
              <w:rPr>
                <w:sz w:val="16"/>
                <w:szCs w:val="16"/>
              </w:rPr>
              <w:t>MCC TF160, MediaTek</w:t>
            </w:r>
          </w:p>
        </w:tc>
        <w:tc>
          <w:tcPr>
            <w:tcW w:w="1122" w:type="dxa"/>
          </w:tcPr>
          <w:p w14:paraId="5FA5C6D0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75C90D06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059BDC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2F49A142" w14:textId="77777777" w:rsidTr="00585DDF">
        <w:tc>
          <w:tcPr>
            <w:tcW w:w="879" w:type="dxa"/>
          </w:tcPr>
          <w:p w14:paraId="7B1A99F4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6912EFC" w14:textId="77777777" w:rsidR="00E71C84" w:rsidRDefault="00E71C84" w:rsidP="00585DDF">
            <w:r>
              <w:rPr>
                <w:sz w:val="16"/>
                <w:szCs w:val="16"/>
              </w:rPr>
              <w:t>5273</w:t>
            </w:r>
          </w:p>
        </w:tc>
        <w:tc>
          <w:tcPr>
            <w:tcW w:w="517" w:type="dxa"/>
          </w:tcPr>
          <w:p w14:paraId="4AC45170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7511FF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405B72" w14:textId="77777777" w:rsidR="00E71C84" w:rsidRDefault="00E71C84" w:rsidP="00585DDF">
            <w:r>
              <w:rPr>
                <w:sz w:val="16"/>
                <w:szCs w:val="16"/>
              </w:rPr>
              <w:t>Correction to NB-IoT NTN TC 22.4.13a</w:t>
            </w:r>
          </w:p>
        </w:tc>
        <w:tc>
          <w:tcPr>
            <w:tcW w:w="517" w:type="dxa"/>
          </w:tcPr>
          <w:p w14:paraId="36010F43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B35814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846CFD5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9FECAF" w14:textId="77777777" w:rsidR="00E71C84" w:rsidRDefault="00E71C84" w:rsidP="00585DDF">
            <w:r>
              <w:rPr>
                <w:sz w:val="16"/>
                <w:szCs w:val="16"/>
              </w:rPr>
              <w:t>R5-240159</w:t>
            </w:r>
          </w:p>
        </w:tc>
        <w:tc>
          <w:tcPr>
            <w:tcW w:w="1597" w:type="dxa"/>
          </w:tcPr>
          <w:p w14:paraId="0547A1F0" w14:textId="77777777" w:rsidR="00E71C84" w:rsidRDefault="00E71C84" w:rsidP="00585DDF">
            <w:r>
              <w:rPr>
                <w:sz w:val="16"/>
                <w:szCs w:val="16"/>
              </w:rPr>
              <w:t>MediaTek Inc., ROHDE &amp; SCHWARZ, Qualcomm</w:t>
            </w:r>
          </w:p>
        </w:tc>
        <w:tc>
          <w:tcPr>
            <w:tcW w:w="1122" w:type="dxa"/>
          </w:tcPr>
          <w:p w14:paraId="281C15AF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8789577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0AED98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1321FBC5" w14:textId="77777777" w:rsidTr="00585DDF">
        <w:tc>
          <w:tcPr>
            <w:tcW w:w="879" w:type="dxa"/>
          </w:tcPr>
          <w:p w14:paraId="36BC2DEE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C3ACBD7" w14:textId="77777777" w:rsidR="00E71C84" w:rsidRDefault="00E71C84" w:rsidP="00585DDF">
            <w:r>
              <w:rPr>
                <w:sz w:val="16"/>
                <w:szCs w:val="16"/>
              </w:rPr>
              <w:t>5288</w:t>
            </w:r>
          </w:p>
        </w:tc>
        <w:tc>
          <w:tcPr>
            <w:tcW w:w="517" w:type="dxa"/>
          </w:tcPr>
          <w:p w14:paraId="26AAE2C8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CAC6E3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3C96BA" w14:textId="77777777" w:rsidR="00E71C84" w:rsidRDefault="00E71C84" w:rsidP="00585DDF">
            <w:r>
              <w:rPr>
                <w:sz w:val="16"/>
                <w:szCs w:val="16"/>
              </w:rPr>
              <w:t>Correction to NTN TA report test case 22.3.1.13</w:t>
            </w:r>
          </w:p>
        </w:tc>
        <w:tc>
          <w:tcPr>
            <w:tcW w:w="517" w:type="dxa"/>
          </w:tcPr>
          <w:p w14:paraId="196F5A7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EECC5D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7230804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F76170" w14:textId="77777777" w:rsidR="00E71C84" w:rsidRDefault="00E71C84" w:rsidP="00585DDF">
            <w:r>
              <w:rPr>
                <w:sz w:val="16"/>
                <w:szCs w:val="16"/>
              </w:rPr>
              <w:t>R5-241563</w:t>
            </w:r>
          </w:p>
        </w:tc>
        <w:tc>
          <w:tcPr>
            <w:tcW w:w="1597" w:type="dxa"/>
          </w:tcPr>
          <w:p w14:paraId="3E61D350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49F484CB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44974CB1" w14:textId="77777777" w:rsidR="00E71C84" w:rsidRDefault="00E71C84" w:rsidP="00585DDF">
            <w:r>
              <w:rPr>
                <w:sz w:val="16"/>
                <w:szCs w:val="16"/>
              </w:rPr>
              <w:t>22.3.1.13</w:t>
            </w:r>
          </w:p>
        </w:tc>
        <w:tc>
          <w:tcPr>
            <w:tcW w:w="998" w:type="dxa"/>
          </w:tcPr>
          <w:p w14:paraId="7B66002F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71C84" w14:paraId="4DF19AAD" w14:textId="77777777" w:rsidTr="00585DDF">
        <w:tc>
          <w:tcPr>
            <w:tcW w:w="879" w:type="dxa"/>
          </w:tcPr>
          <w:p w14:paraId="19C46F3D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FEC3341" w14:textId="77777777" w:rsidR="00E71C84" w:rsidRDefault="00E71C84" w:rsidP="00585DDF">
            <w:r>
              <w:rPr>
                <w:sz w:val="16"/>
                <w:szCs w:val="16"/>
              </w:rPr>
              <w:t>5289</w:t>
            </w:r>
          </w:p>
        </w:tc>
        <w:tc>
          <w:tcPr>
            <w:tcW w:w="517" w:type="dxa"/>
          </w:tcPr>
          <w:p w14:paraId="43771204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FAEF48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BA701A" w14:textId="77777777" w:rsidR="00E71C84" w:rsidRDefault="00E71C84" w:rsidP="00585DDF">
            <w:r>
              <w:rPr>
                <w:sz w:val="16"/>
                <w:szCs w:val="16"/>
              </w:rPr>
              <w:t>Correction to MAC test cases for NTN UEs</w:t>
            </w:r>
          </w:p>
        </w:tc>
        <w:tc>
          <w:tcPr>
            <w:tcW w:w="517" w:type="dxa"/>
          </w:tcPr>
          <w:p w14:paraId="1D6B7235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093026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188F3EE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02A7EE" w14:textId="77777777" w:rsidR="00E71C84" w:rsidRDefault="00E71C84" w:rsidP="00585DDF">
            <w:r>
              <w:rPr>
                <w:sz w:val="16"/>
                <w:szCs w:val="16"/>
              </w:rPr>
              <w:t>R5-241564</w:t>
            </w:r>
          </w:p>
        </w:tc>
        <w:tc>
          <w:tcPr>
            <w:tcW w:w="1597" w:type="dxa"/>
          </w:tcPr>
          <w:p w14:paraId="46F157B0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Schwarz, MediaTek</w:t>
            </w:r>
          </w:p>
        </w:tc>
        <w:tc>
          <w:tcPr>
            <w:tcW w:w="1122" w:type="dxa"/>
          </w:tcPr>
          <w:p w14:paraId="33BDD47A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48D287C" w14:textId="77777777" w:rsidR="00E71C84" w:rsidRDefault="00E71C84" w:rsidP="00585DDF">
            <w:r>
              <w:rPr>
                <w:sz w:val="16"/>
                <w:szCs w:val="16"/>
              </w:rPr>
              <w:t>22.3.1.2, 22.3.1.3, 22.3.1.4, 22.3.1.6, 22.3.1.6a</w:t>
            </w:r>
          </w:p>
        </w:tc>
        <w:tc>
          <w:tcPr>
            <w:tcW w:w="998" w:type="dxa"/>
          </w:tcPr>
          <w:p w14:paraId="0656E090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71C84" w14:paraId="74640D87" w14:textId="77777777" w:rsidTr="00585DDF">
        <w:tc>
          <w:tcPr>
            <w:tcW w:w="879" w:type="dxa"/>
          </w:tcPr>
          <w:p w14:paraId="48C7B8B0" w14:textId="77777777" w:rsidR="00E71C84" w:rsidRDefault="00E71C84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105099C" w14:textId="77777777" w:rsidR="00E71C84" w:rsidRDefault="00E71C84" w:rsidP="00585DDF">
            <w:r>
              <w:rPr>
                <w:sz w:val="16"/>
                <w:szCs w:val="16"/>
              </w:rPr>
              <w:t>5290</w:t>
            </w:r>
          </w:p>
        </w:tc>
        <w:tc>
          <w:tcPr>
            <w:tcW w:w="517" w:type="dxa"/>
          </w:tcPr>
          <w:p w14:paraId="294E7F10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6D570A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B0E662" w14:textId="77777777" w:rsidR="00E71C84" w:rsidRDefault="00E71C84" w:rsidP="00585DDF">
            <w:r>
              <w:rPr>
                <w:sz w:val="16"/>
                <w:szCs w:val="16"/>
              </w:rPr>
              <w:t>Correction to RLC test cases for NTN UEs</w:t>
            </w:r>
          </w:p>
        </w:tc>
        <w:tc>
          <w:tcPr>
            <w:tcW w:w="517" w:type="dxa"/>
          </w:tcPr>
          <w:p w14:paraId="21832FF2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D3116F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C50A3D7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AA6B1D" w14:textId="77777777" w:rsidR="00E71C84" w:rsidRDefault="00E71C84" w:rsidP="00585DDF">
            <w:r>
              <w:rPr>
                <w:sz w:val="16"/>
                <w:szCs w:val="16"/>
              </w:rPr>
              <w:t>R5-241647</w:t>
            </w:r>
          </w:p>
        </w:tc>
        <w:tc>
          <w:tcPr>
            <w:tcW w:w="1597" w:type="dxa"/>
          </w:tcPr>
          <w:p w14:paraId="70DC02B0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Schwarz, MediaTek</w:t>
            </w:r>
          </w:p>
        </w:tc>
        <w:tc>
          <w:tcPr>
            <w:tcW w:w="1122" w:type="dxa"/>
          </w:tcPr>
          <w:p w14:paraId="435FFAE5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428FED4" w14:textId="77777777" w:rsidR="00E71C84" w:rsidRDefault="00E71C84" w:rsidP="00585DDF">
            <w:r>
              <w:rPr>
                <w:sz w:val="16"/>
                <w:szCs w:val="16"/>
              </w:rPr>
              <w:t>22.3.2.1, 22.3.2.7a</w:t>
            </w:r>
          </w:p>
        </w:tc>
        <w:tc>
          <w:tcPr>
            <w:tcW w:w="998" w:type="dxa"/>
          </w:tcPr>
          <w:p w14:paraId="43C4EA79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71C84" w14:paraId="4FFBBB27" w14:textId="77777777" w:rsidTr="00585DDF">
        <w:tc>
          <w:tcPr>
            <w:tcW w:w="879" w:type="dxa"/>
          </w:tcPr>
          <w:p w14:paraId="3D67F1A0" w14:textId="77777777" w:rsidR="00E71C84" w:rsidRDefault="00E71C84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57AD4B15" w14:textId="77777777" w:rsidR="00E71C84" w:rsidRDefault="00E71C84" w:rsidP="00585DDF"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 w14:paraId="2E265B2B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8441BD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DA9D38" w14:textId="77777777" w:rsidR="00E71C84" w:rsidRDefault="00E71C84" w:rsidP="00585DDF">
            <w:r>
              <w:rPr>
                <w:sz w:val="16"/>
                <w:szCs w:val="16"/>
              </w:rPr>
              <w:t>Update of test cases applicability for NB-IoT NTN only UE</w:t>
            </w:r>
          </w:p>
        </w:tc>
        <w:tc>
          <w:tcPr>
            <w:tcW w:w="517" w:type="dxa"/>
          </w:tcPr>
          <w:p w14:paraId="29CE319B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1CCFD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B320343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B41D1E" w14:textId="77777777" w:rsidR="00E71C84" w:rsidRDefault="00E71C84" w:rsidP="00585DDF">
            <w:r>
              <w:rPr>
                <w:sz w:val="16"/>
                <w:szCs w:val="16"/>
              </w:rPr>
              <w:t>R5-241562</w:t>
            </w:r>
          </w:p>
        </w:tc>
        <w:tc>
          <w:tcPr>
            <w:tcW w:w="1597" w:type="dxa"/>
          </w:tcPr>
          <w:p w14:paraId="30CE0ACD" w14:textId="77777777" w:rsidR="00E71C84" w:rsidRDefault="00E71C84" w:rsidP="00585DDF">
            <w:r>
              <w:rPr>
                <w:sz w:val="16"/>
                <w:szCs w:val="16"/>
              </w:rPr>
              <w:t>MediaTek Inc., ROHDE &amp; SCHWARZ, Qualcomm Incorporated</w:t>
            </w:r>
          </w:p>
        </w:tc>
        <w:tc>
          <w:tcPr>
            <w:tcW w:w="1122" w:type="dxa"/>
          </w:tcPr>
          <w:p w14:paraId="6B811A89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52E3DF39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F76574" w14:textId="77777777" w:rsidR="00E71C84" w:rsidRDefault="00E71C84" w:rsidP="00585DDF">
            <w:pPr>
              <w:rPr>
                <w:sz w:val="16"/>
                <w:szCs w:val="16"/>
              </w:rPr>
            </w:pPr>
          </w:p>
        </w:tc>
      </w:tr>
      <w:tr w:rsidR="00E71C84" w14:paraId="39E82294" w14:textId="77777777" w:rsidTr="00585DDF">
        <w:tc>
          <w:tcPr>
            <w:tcW w:w="879" w:type="dxa"/>
          </w:tcPr>
          <w:p w14:paraId="0747A0DC" w14:textId="77777777" w:rsidR="00E71C84" w:rsidRDefault="00E71C84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1F2DBA8" w14:textId="77777777" w:rsidR="00E71C84" w:rsidRDefault="00E71C84" w:rsidP="00585DDF"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</w:tcPr>
          <w:p w14:paraId="3CE19DAA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6A503C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94E098" w14:textId="77777777" w:rsidR="00E71C84" w:rsidRDefault="00E71C84" w:rsidP="00585DDF">
            <w:r>
              <w:rPr>
                <w:sz w:val="16"/>
                <w:szCs w:val="16"/>
              </w:rPr>
              <w:t>Correction to applicability of NB-IoT TC 22.3.2.7a</w:t>
            </w:r>
          </w:p>
        </w:tc>
        <w:tc>
          <w:tcPr>
            <w:tcW w:w="517" w:type="dxa"/>
          </w:tcPr>
          <w:p w14:paraId="1578F60C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3E121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A60A6B9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E8EB15" w14:textId="77777777" w:rsidR="00E71C84" w:rsidRDefault="00E71C84" w:rsidP="00585DDF">
            <w:r>
              <w:rPr>
                <w:sz w:val="16"/>
                <w:szCs w:val="16"/>
              </w:rPr>
              <w:t>R5-240587</w:t>
            </w:r>
          </w:p>
        </w:tc>
        <w:tc>
          <w:tcPr>
            <w:tcW w:w="1597" w:type="dxa"/>
          </w:tcPr>
          <w:p w14:paraId="1A8F89B4" w14:textId="77777777" w:rsidR="00E71C84" w:rsidRDefault="00E71C84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FA288A6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960FC01" w14:textId="77777777" w:rsidR="00E71C84" w:rsidRDefault="00E71C84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48B098F1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71C84" w14:paraId="36D7D178" w14:textId="77777777" w:rsidTr="00585DDF">
        <w:tc>
          <w:tcPr>
            <w:tcW w:w="879" w:type="dxa"/>
          </w:tcPr>
          <w:p w14:paraId="1983571E" w14:textId="77777777" w:rsidR="00E71C84" w:rsidRDefault="00E71C84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5EB1DB16" w14:textId="77777777" w:rsidR="00E71C84" w:rsidRDefault="00E71C84" w:rsidP="00585DDF">
            <w:r>
              <w:rPr>
                <w:sz w:val="16"/>
                <w:szCs w:val="16"/>
              </w:rPr>
              <w:t>1442</w:t>
            </w:r>
          </w:p>
        </w:tc>
        <w:tc>
          <w:tcPr>
            <w:tcW w:w="517" w:type="dxa"/>
          </w:tcPr>
          <w:p w14:paraId="682EB5E1" w14:textId="77777777" w:rsidR="00E71C84" w:rsidRDefault="00E71C84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045F3D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C69395" w14:textId="77777777" w:rsidR="00E71C84" w:rsidRDefault="00E71C84" w:rsidP="00585DDF">
            <w:r>
              <w:rPr>
                <w:sz w:val="16"/>
                <w:szCs w:val="16"/>
              </w:rPr>
              <w:t>PICS clarification and applicability updates for NTN test cases</w:t>
            </w:r>
          </w:p>
        </w:tc>
        <w:tc>
          <w:tcPr>
            <w:tcW w:w="517" w:type="dxa"/>
          </w:tcPr>
          <w:p w14:paraId="12188E9A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236AC2" w14:textId="77777777" w:rsidR="00E71C84" w:rsidRDefault="00E71C84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0C372E4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1B4336" w14:textId="77777777" w:rsidR="00E71C84" w:rsidRDefault="00E71C84" w:rsidP="00585DDF">
            <w:r>
              <w:rPr>
                <w:sz w:val="16"/>
                <w:szCs w:val="16"/>
              </w:rPr>
              <w:t>R5-241648</w:t>
            </w:r>
          </w:p>
        </w:tc>
        <w:tc>
          <w:tcPr>
            <w:tcW w:w="1597" w:type="dxa"/>
          </w:tcPr>
          <w:p w14:paraId="71EE32CD" w14:textId="77777777" w:rsidR="00E71C84" w:rsidRDefault="00E71C84" w:rsidP="00585DDF">
            <w:r>
              <w:rPr>
                <w:sz w:val="16"/>
                <w:szCs w:val="16"/>
              </w:rPr>
              <w:t>Qualcomm Incorporated, Rohde &amp; Schwarz</w:t>
            </w:r>
          </w:p>
        </w:tc>
        <w:tc>
          <w:tcPr>
            <w:tcW w:w="1122" w:type="dxa"/>
          </w:tcPr>
          <w:p w14:paraId="5A1FC78D" w14:textId="77777777" w:rsidR="00E71C84" w:rsidRDefault="00E71C84" w:rsidP="00585DDF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037476A" w14:textId="77777777" w:rsidR="00E71C84" w:rsidRDefault="00E71C84" w:rsidP="00585DDF">
            <w:r>
              <w:rPr>
                <w:sz w:val="16"/>
                <w:szCs w:val="16"/>
              </w:rPr>
              <w:t>4, A.4.4</w:t>
            </w:r>
          </w:p>
        </w:tc>
        <w:tc>
          <w:tcPr>
            <w:tcW w:w="998" w:type="dxa"/>
          </w:tcPr>
          <w:p w14:paraId="33BB6328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108BBD91" w14:textId="77777777" w:rsidR="00E71C84" w:rsidRDefault="00E71C84" w:rsidP="00E71C84"/>
    <w:p w14:paraId="5BF41667" w14:textId="77777777" w:rsidR="00E71C84" w:rsidRDefault="00E71C84" w:rsidP="00E71C84"/>
    <w:p w14:paraId="4153BE5B" w14:textId="77777777" w:rsidR="00E71C84" w:rsidRPr="00917427" w:rsidRDefault="00E71C84" w:rsidP="00E71C8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RP-240196</w:t>
      </w:r>
      <w:r>
        <w:rPr>
          <w:b/>
          <w:i/>
          <w:noProof/>
          <w:sz w:val="28"/>
        </w:rPr>
        <w:fldChar w:fldCharType="end"/>
      </w:r>
    </w:p>
    <w:p w14:paraId="44BA7C01" w14:textId="77777777" w:rsidR="00E71C84" w:rsidRPr="00784730" w:rsidRDefault="00E71C84" w:rsidP="00E71C84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1340F20" w14:textId="77777777" w:rsidR="00E71C84" w:rsidRPr="00050554" w:rsidRDefault="00E71C84" w:rsidP="00E71C84">
      <w:pPr>
        <w:rPr>
          <w:rFonts w:ascii="Arial" w:hAnsi="Arial" w:cs="Arial"/>
          <w:b/>
          <w:bCs/>
          <w:lang w:val="en-US"/>
        </w:rPr>
      </w:pPr>
    </w:p>
    <w:p w14:paraId="05351386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03AA770" w14:textId="77777777" w:rsidR="00E71C84" w:rsidRPr="00E145B1" w:rsidRDefault="00E71C84" w:rsidP="00E71C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support for high speed train scenario in frequency range 2 (FR2) (NR_HST_FR2-UEConTest)</w:t>
      </w:r>
      <w:r>
        <w:rPr>
          <w:rFonts w:ascii="Arial" w:hAnsi="Arial" w:cs="Arial"/>
          <w:b/>
          <w:bCs/>
        </w:rPr>
        <w:fldChar w:fldCharType="end"/>
      </w:r>
    </w:p>
    <w:p w14:paraId="45365086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13.3.15</w:t>
      </w:r>
      <w:r>
        <w:rPr>
          <w:rFonts w:ascii="Arial" w:hAnsi="Arial" w:cs="Arial"/>
          <w:b/>
          <w:bCs/>
        </w:rPr>
        <w:fldChar w:fldCharType="end"/>
      </w:r>
    </w:p>
    <w:p w14:paraId="4FBC008B" w14:textId="77777777" w:rsidR="00E71C84" w:rsidRDefault="00E71C84" w:rsidP="00E71C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A6DA27E" w14:textId="77777777" w:rsidR="00E71C84" w:rsidRDefault="00E71C84" w:rsidP="00E71C84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FBF59" w14:textId="77777777" w:rsidR="00E71C84" w:rsidRPr="004E535C" w:rsidRDefault="00E71C84" w:rsidP="00E71C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71C84" w:rsidRPr="004E535C" w14:paraId="7E9B2B6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5C91AD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4D533F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7F509C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443767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0E563D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0F4A9C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AE2473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B9518D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7A7F23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6C57A7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6B77E9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E4021B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31A532" w14:textId="77777777" w:rsidR="00E71C84" w:rsidRPr="00BF1EB6" w:rsidRDefault="00E71C84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71C84" w14:paraId="521D8B16" w14:textId="77777777" w:rsidTr="00585DDF">
        <w:tc>
          <w:tcPr>
            <w:tcW w:w="879" w:type="dxa"/>
          </w:tcPr>
          <w:p w14:paraId="21DD101F" w14:textId="77777777" w:rsidR="00E71C84" w:rsidRDefault="00E71C84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8C038EC" w14:textId="77777777" w:rsidR="00E71C84" w:rsidRDefault="00E71C84" w:rsidP="00585DDF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14:paraId="41549066" w14:textId="77777777" w:rsidR="00E71C84" w:rsidRDefault="00E71C84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346AA6" w14:textId="77777777" w:rsidR="00E71C84" w:rsidRDefault="00E71C84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EC5B17" w14:textId="77777777" w:rsidR="00E71C84" w:rsidRDefault="00E71C84" w:rsidP="00585DDF">
            <w:r>
              <w:rPr>
                <w:sz w:val="16"/>
                <w:szCs w:val="16"/>
              </w:rPr>
              <w:t>Addition of applicability for HST FR2 test cases</w:t>
            </w:r>
          </w:p>
        </w:tc>
        <w:tc>
          <w:tcPr>
            <w:tcW w:w="517" w:type="dxa"/>
          </w:tcPr>
          <w:p w14:paraId="0B6F53B5" w14:textId="77777777" w:rsidR="00E71C84" w:rsidRDefault="00E71C84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EAEBC5" w14:textId="77777777" w:rsidR="00E71C84" w:rsidRDefault="00E71C84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63B410" w14:textId="77777777" w:rsidR="00E71C84" w:rsidRDefault="00E71C84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FFBF4D" w14:textId="77777777" w:rsidR="00E71C84" w:rsidRDefault="00E71C84" w:rsidP="00585DDF">
            <w:r>
              <w:rPr>
                <w:sz w:val="16"/>
                <w:szCs w:val="16"/>
              </w:rPr>
              <w:t>R5-240508</w:t>
            </w:r>
          </w:p>
        </w:tc>
        <w:tc>
          <w:tcPr>
            <w:tcW w:w="1597" w:type="dxa"/>
          </w:tcPr>
          <w:p w14:paraId="5C5ABF9E" w14:textId="77777777" w:rsidR="00E71C84" w:rsidRDefault="00E71C84" w:rsidP="00585DDF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075F7A7" w14:textId="77777777" w:rsidR="00E71C84" w:rsidRDefault="00E71C84" w:rsidP="00585DDF">
            <w:r>
              <w:rPr>
                <w:sz w:val="16"/>
                <w:szCs w:val="16"/>
              </w:rPr>
              <w:t>NR_HST_FR2-UEConTest</w:t>
            </w:r>
          </w:p>
        </w:tc>
        <w:tc>
          <w:tcPr>
            <w:tcW w:w="2323" w:type="dxa"/>
          </w:tcPr>
          <w:p w14:paraId="68AA80AE" w14:textId="77777777" w:rsidR="00E71C84" w:rsidRDefault="00E71C84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70178A32" w14:textId="77777777" w:rsidR="00E71C84" w:rsidRDefault="00E71C84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26DAC9F" w14:textId="77777777" w:rsidR="00E71C84" w:rsidRDefault="00E71C84" w:rsidP="00E71C84"/>
    <w:p w14:paraId="5484439A" w14:textId="77777777" w:rsidR="00E71C84" w:rsidRDefault="00E71C84" w:rsidP="00E71C84"/>
    <w:p w14:paraId="6C0345C9" w14:textId="77777777" w:rsidR="00BA6FA4" w:rsidRDefault="00BA6FA4" w:rsidP="00E71C84"/>
    <w:p w14:paraId="0F1BE316" w14:textId="77777777" w:rsidR="00BA6FA4" w:rsidRDefault="00BA6FA4" w:rsidP="00E71C84"/>
    <w:p w14:paraId="4D0C27E5" w14:textId="3BE386E1" w:rsidR="00BA6FA4" w:rsidRPr="00917427" w:rsidRDefault="00BA6FA4" w:rsidP="00BA6FA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RP-240197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 xml:space="preserve"> </w:t>
      </w:r>
      <w:r w:rsidRPr="00BA6FA4">
        <w:rPr>
          <w:b/>
          <w:i/>
          <w:noProof/>
          <w:color w:val="FF0000"/>
          <w:sz w:val="28"/>
          <w:highlight w:val="yellow"/>
        </w:rPr>
        <w:t>withdrawn!</w:t>
      </w:r>
    </w:p>
    <w:p w14:paraId="3A09719A" w14:textId="77777777" w:rsidR="00C4185F" w:rsidRDefault="00C4185F" w:rsidP="0028593B"/>
    <w:p w14:paraId="757807A8" w14:textId="77777777" w:rsidR="00BA6FA4" w:rsidRDefault="00BA6FA4" w:rsidP="0028593B"/>
    <w:p w14:paraId="341906D3" w14:textId="77777777" w:rsidR="00BA6FA4" w:rsidRDefault="00BA6FA4" w:rsidP="0028593B"/>
    <w:p w14:paraId="5AD64B00" w14:textId="77777777" w:rsidR="00C4185F" w:rsidRPr="00917427" w:rsidRDefault="00C4185F" w:rsidP="00C4185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RP-240198</w:t>
      </w:r>
      <w:r>
        <w:rPr>
          <w:b/>
          <w:i/>
          <w:noProof/>
          <w:sz w:val="28"/>
        </w:rPr>
        <w:fldChar w:fldCharType="end"/>
      </w:r>
    </w:p>
    <w:p w14:paraId="6A08195C" w14:textId="77777777" w:rsidR="00C4185F" w:rsidRPr="00784730" w:rsidRDefault="00C4185F" w:rsidP="00C4185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3C1E0DF" w14:textId="77777777" w:rsidR="00C4185F" w:rsidRPr="00050554" w:rsidRDefault="00C4185F" w:rsidP="00C4185F">
      <w:pPr>
        <w:rPr>
          <w:rFonts w:ascii="Arial" w:hAnsi="Arial" w:cs="Arial"/>
          <w:b/>
          <w:bCs/>
          <w:lang w:val="en-US"/>
        </w:rPr>
      </w:pPr>
    </w:p>
    <w:p w14:paraId="4FDCADEB" w14:textId="77777777" w:rsidR="00C4185F" w:rsidRDefault="00C4185F" w:rsidP="00C418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008E138" w14:textId="77777777" w:rsidR="00C4185F" w:rsidRPr="00E145B1" w:rsidRDefault="00C4185F" w:rsidP="00C418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Sidelink Relay (NR_SL_relay-UEConTest)</w:t>
      </w:r>
      <w:r>
        <w:rPr>
          <w:rFonts w:ascii="Arial" w:hAnsi="Arial" w:cs="Arial"/>
          <w:b/>
          <w:bCs/>
        </w:rPr>
        <w:fldChar w:fldCharType="end"/>
      </w:r>
    </w:p>
    <w:p w14:paraId="4FB4FACF" w14:textId="77777777" w:rsidR="00C4185F" w:rsidRDefault="00C4185F" w:rsidP="00C418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13.3.17</w:t>
      </w:r>
      <w:r>
        <w:rPr>
          <w:rFonts w:ascii="Arial" w:hAnsi="Arial" w:cs="Arial"/>
          <w:b/>
          <w:bCs/>
        </w:rPr>
        <w:fldChar w:fldCharType="end"/>
      </w:r>
    </w:p>
    <w:p w14:paraId="6D06AC64" w14:textId="77777777" w:rsidR="00C4185F" w:rsidRDefault="00C4185F" w:rsidP="00C418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4106653" w14:textId="77777777" w:rsidR="00C4185F" w:rsidRDefault="00C4185F" w:rsidP="00C4185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324A80" w14:textId="77777777" w:rsidR="00C4185F" w:rsidRPr="004E535C" w:rsidRDefault="00C4185F" w:rsidP="00C4185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85F" w:rsidRPr="004E535C" w14:paraId="452E450B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611439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51B522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9EBECF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0ABC6D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EB8866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DC92FD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FFB6E5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1857DE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EFAFFA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3EB282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52F0E8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F0D04B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73A92F" w14:textId="77777777" w:rsidR="00C4185F" w:rsidRPr="00BF1EB6" w:rsidRDefault="00C4185F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185F" w14:paraId="20EF0C79" w14:textId="77777777" w:rsidTr="00585DDF">
        <w:tc>
          <w:tcPr>
            <w:tcW w:w="879" w:type="dxa"/>
          </w:tcPr>
          <w:p w14:paraId="1B1B9017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B7374B6" w14:textId="77777777" w:rsidR="00C4185F" w:rsidRDefault="00C4185F" w:rsidP="00585DDF">
            <w:r>
              <w:rPr>
                <w:sz w:val="16"/>
                <w:szCs w:val="16"/>
              </w:rPr>
              <w:t>3003</w:t>
            </w:r>
          </w:p>
        </w:tc>
        <w:tc>
          <w:tcPr>
            <w:tcW w:w="517" w:type="dxa"/>
          </w:tcPr>
          <w:p w14:paraId="67511FFD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451DC1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933DB8" w14:textId="77777777" w:rsidR="00C4185F" w:rsidRDefault="00C4185F" w:rsidP="00585DDF">
            <w:r>
              <w:rPr>
                <w:sz w:val="16"/>
                <w:szCs w:val="16"/>
              </w:rPr>
              <w:t>Correction to RRCReestablishment message</w:t>
            </w:r>
          </w:p>
        </w:tc>
        <w:tc>
          <w:tcPr>
            <w:tcW w:w="517" w:type="dxa"/>
          </w:tcPr>
          <w:p w14:paraId="27B3960F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908B9A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4857BA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5A7109" w14:textId="77777777" w:rsidR="00C4185F" w:rsidRDefault="00C4185F" w:rsidP="00585DDF">
            <w:r>
              <w:rPr>
                <w:sz w:val="16"/>
                <w:szCs w:val="16"/>
              </w:rPr>
              <w:t>R5-240153</w:t>
            </w:r>
          </w:p>
        </w:tc>
        <w:tc>
          <w:tcPr>
            <w:tcW w:w="1597" w:type="dxa"/>
          </w:tcPr>
          <w:p w14:paraId="61AF206A" w14:textId="77777777" w:rsidR="00C4185F" w:rsidRDefault="00C4185F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67B5A8D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54D971C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AAD660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1F0D682A" w14:textId="77777777" w:rsidTr="00585DDF">
        <w:tc>
          <w:tcPr>
            <w:tcW w:w="879" w:type="dxa"/>
          </w:tcPr>
          <w:p w14:paraId="0DBE5181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94989A5" w14:textId="77777777" w:rsidR="00C4185F" w:rsidRDefault="00C4185F" w:rsidP="00585DDF">
            <w:r>
              <w:rPr>
                <w:sz w:val="16"/>
                <w:szCs w:val="16"/>
              </w:rPr>
              <w:t>3025</w:t>
            </w:r>
          </w:p>
        </w:tc>
        <w:tc>
          <w:tcPr>
            <w:tcW w:w="517" w:type="dxa"/>
          </w:tcPr>
          <w:p w14:paraId="7532593A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96018E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C66540" w14:textId="77777777" w:rsidR="00C4185F" w:rsidRDefault="00C4185F" w:rsidP="00585DDF">
            <w:r>
              <w:rPr>
                <w:sz w:val="16"/>
                <w:szCs w:val="16"/>
              </w:rPr>
              <w:t>Update of RRC message RRCReconfigurationComplete, RRCSetupComplete and SecurityModeComplete for SL relay</w:t>
            </w:r>
          </w:p>
        </w:tc>
        <w:tc>
          <w:tcPr>
            <w:tcW w:w="517" w:type="dxa"/>
          </w:tcPr>
          <w:p w14:paraId="162718BA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C4E31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80979A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44B4B4" w14:textId="77777777" w:rsidR="00C4185F" w:rsidRDefault="00C4185F" w:rsidP="00585DDF">
            <w:r>
              <w:rPr>
                <w:sz w:val="16"/>
                <w:szCs w:val="16"/>
              </w:rPr>
              <w:t>R5-241722</w:t>
            </w:r>
          </w:p>
        </w:tc>
        <w:tc>
          <w:tcPr>
            <w:tcW w:w="1597" w:type="dxa"/>
          </w:tcPr>
          <w:p w14:paraId="2ED53B5A" w14:textId="77777777" w:rsidR="00C4185F" w:rsidRDefault="00C4185F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552BCFE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2293930" w14:textId="77777777" w:rsidR="00C4185F" w:rsidRDefault="00C4185F" w:rsidP="00585DDF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5283A2E7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85F" w14:paraId="60F6422E" w14:textId="77777777" w:rsidTr="00585DDF">
        <w:tc>
          <w:tcPr>
            <w:tcW w:w="879" w:type="dxa"/>
          </w:tcPr>
          <w:p w14:paraId="6061CA7A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2A1A581" w14:textId="77777777" w:rsidR="00C4185F" w:rsidRDefault="00C4185F" w:rsidP="00585DDF">
            <w:r>
              <w:rPr>
                <w:sz w:val="16"/>
                <w:szCs w:val="16"/>
              </w:rPr>
              <w:t>3026</w:t>
            </w:r>
          </w:p>
        </w:tc>
        <w:tc>
          <w:tcPr>
            <w:tcW w:w="517" w:type="dxa"/>
          </w:tcPr>
          <w:p w14:paraId="2E571105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34A769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0742A2" w14:textId="77777777" w:rsidR="00C4185F" w:rsidRDefault="00C4185F" w:rsidP="00585DDF">
            <w:r>
              <w:rPr>
                <w:sz w:val="16"/>
                <w:szCs w:val="16"/>
              </w:rPr>
              <w:t>Update of Test procedure for establishing unicast mode ProSe Direct communication</w:t>
            </w:r>
          </w:p>
        </w:tc>
        <w:tc>
          <w:tcPr>
            <w:tcW w:w="517" w:type="dxa"/>
          </w:tcPr>
          <w:p w14:paraId="5994125F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91B854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5944FC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B8428D" w14:textId="77777777" w:rsidR="00C4185F" w:rsidRDefault="00C4185F" w:rsidP="00585DDF">
            <w:r>
              <w:rPr>
                <w:sz w:val="16"/>
                <w:szCs w:val="16"/>
              </w:rPr>
              <w:t>R5-241723</w:t>
            </w:r>
          </w:p>
        </w:tc>
        <w:tc>
          <w:tcPr>
            <w:tcW w:w="1597" w:type="dxa"/>
          </w:tcPr>
          <w:p w14:paraId="3FDDEE3E" w14:textId="77777777" w:rsidR="00C4185F" w:rsidRDefault="00C4185F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009A441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4CEF2263" w14:textId="77777777" w:rsidR="00C4185F" w:rsidRDefault="00C4185F" w:rsidP="00585DDF">
            <w:r>
              <w:rPr>
                <w:sz w:val="16"/>
                <w:szCs w:val="16"/>
              </w:rPr>
              <w:t>4.9.39, 4.9.40, 4.9.41</w:t>
            </w:r>
          </w:p>
        </w:tc>
        <w:tc>
          <w:tcPr>
            <w:tcW w:w="998" w:type="dxa"/>
          </w:tcPr>
          <w:p w14:paraId="0D070277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85F" w14:paraId="000B39D2" w14:textId="77777777" w:rsidTr="00585DDF">
        <w:tc>
          <w:tcPr>
            <w:tcW w:w="879" w:type="dxa"/>
          </w:tcPr>
          <w:p w14:paraId="6255CC54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08CA8C1" w14:textId="77777777" w:rsidR="00C4185F" w:rsidRDefault="00C4185F" w:rsidP="00585DDF">
            <w:r>
              <w:rPr>
                <w:sz w:val="16"/>
                <w:szCs w:val="16"/>
              </w:rPr>
              <w:t>3038</w:t>
            </w:r>
          </w:p>
        </w:tc>
        <w:tc>
          <w:tcPr>
            <w:tcW w:w="517" w:type="dxa"/>
          </w:tcPr>
          <w:p w14:paraId="7F32BFB6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F1B3E2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8ECE3A" w14:textId="77777777" w:rsidR="00C4185F" w:rsidRDefault="00C4185F" w:rsidP="00585DDF">
            <w:r>
              <w:rPr>
                <w:sz w:val="16"/>
                <w:szCs w:val="16"/>
              </w:rPr>
              <w:t>Addition of test procedure for 5G ProSe U2N Relay Discovery</w:t>
            </w:r>
          </w:p>
        </w:tc>
        <w:tc>
          <w:tcPr>
            <w:tcW w:w="517" w:type="dxa"/>
          </w:tcPr>
          <w:p w14:paraId="408A5AD7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BC6CB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9627AC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7CC7B9" w14:textId="77777777" w:rsidR="00C4185F" w:rsidRDefault="00C4185F" w:rsidP="00585DDF">
            <w:r>
              <w:rPr>
                <w:sz w:val="16"/>
                <w:szCs w:val="16"/>
              </w:rPr>
              <w:t>R5-241597</w:t>
            </w:r>
          </w:p>
        </w:tc>
        <w:tc>
          <w:tcPr>
            <w:tcW w:w="1597" w:type="dxa"/>
          </w:tcPr>
          <w:p w14:paraId="4F070708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5BA59D70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7B95C23A" w14:textId="77777777" w:rsidR="00C4185F" w:rsidRDefault="00C4185F" w:rsidP="00585DDF">
            <w:r>
              <w:rPr>
                <w:sz w:val="16"/>
                <w:szCs w:val="16"/>
              </w:rPr>
              <w:t>4.9.43(new)</w:t>
            </w:r>
          </w:p>
        </w:tc>
        <w:tc>
          <w:tcPr>
            <w:tcW w:w="998" w:type="dxa"/>
          </w:tcPr>
          <w:p w14:paraId="3B492488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4185F" w14:paraId="535CCA38" w14:textId="77777777" w:rsidTr="00585DDF">
        <w:tc>
          <w:tcPr>
            <w:tcW w:w="879" w:type="dxa"/>
          </w:tcPr>
          <w:p w14:paraId="49B5DA8C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08DFB9C" w14:textId="77777777" w:rsidR="00C4185F" w:rsidRDefault="00C4185F" w:rsidP="00585DDF">
            <w:r>
              <w:rPr>
                <w:sz w:val="16"/>
                <w:szCs w:val="16"/>
              </w:rPr>
              <w:t>3039</w:t>
            </w:r>
          </w:p>
        </w:tc>
        <w:tc>
          <w:tcPr>
            <w:tcW w:w="517" w:type="dxa"/>
          </w:tcPr>
          <w:p w14:paraId="41FA737A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2CE710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A91F31" w14:textId="77777777" w:rsidR="00C4185F" w:rsidRDefault="00C4185F" w:rsidP="00585DDF">
            <w:r>
              <w:rPr>
                <w:sz w:val="16"/>
                <w:szCs w:val="16"/>
              </w:rPr>
              <w:t>Addition of test procedure for remote Initial Access procedure under NR sidelink U2N Relay / Remote UE side</w:t>
            </w:r>
          </w:p>
        </w:tc>
        <w:tc>
          <w:tcPr>
            <w:tcW w:w="517" w:type="dxa"/>
          </w:tcPr>
          <w:p w14:paraId="141E4E21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A80BB9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ED699D6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D89A95" w14:textId="77777777" w:rsidR="00C4185F" w:rsidRDefault="00C4185F" w:rsidP="00585DDF">
            <w:r>
              <w:rPr>
                <w:sz w:val="16"/>
                <w:szCs w:val="16"/>
              </w:rPr>
              <w:t>R5-241598</w:t>
            </w:r>
          </w:p>
        </w:tc>
        <w:tc>
          <w:tcPr>
            <w:tcW w:w="1597" w:type="dxa"/>
          </w:tcPr>
          <w:p w14:paraId="45AF1913" w14:textId="77777777" w:rsidR="00C4185F" w:rsidRDefault="00C4185F" w:rsidP="00585DD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6961CAA9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67A8B0A6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8DC8CA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106E2766" w14:textId="77777777" w:rsidTr="00585DDF">
        <w:tc>
          <w:tcPr>
            <w:tcW w:w="879" w:type="dxa"/>
          </w:tcPr>
          <w:p w14:paraId="29C6A235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4499941" w14:textId="77777777" w:rsidR="00C4185F" w:rsidRDefault="00C4185F" w:rsidP="00585DDF">
            <w:r>
              <w:rPr>
                <w:sz w:val="16"/>
                <w:szCs w:val="16"/>
              </w:rPr>
              <w:t>3040</w:t>
            </w:r>
          </w:p>
        </w:tc>
        <w:tc>
          <w:tcPr>
            <w:tcW w:w="517" w:type="dxa"/>
          </w:tcPr>
          <w:p w14:paraId="56892FD3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FC89FE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46B508" w14:textId="77777777" w:rsidR="00C4185F" w:rsidRDefault="00C4185F" w:rsidP="00585DDF">
            <w:r>
              <w:rPr>
                <w:sz w:val="16"/>
                <w:szCs w:val="16"/>
              </w:rPr>
              <w:t>Removal of test procedure for Out_of_Coverage_with_Relay</w:t>
            </w:r>
          </w:p>
        </w:tc>
        <w:tc>
          <w:tcPr>
            <w:tcW w:w="517" w:type="dxa"/>
          </w:tcPr>
          <w:p w14:paraId="599BD2FD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FA2101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D10F30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406686" w14:textId="77777777" w:rsidR="00C4185F" w:rsidRDefault="00C4185F" w:rsidP="00585DDF">
            <w:r>
              <w:rPr>
                <w:sz w:val="16"/>
                <w:szCs w:val="16"/>
              </w:rPr>
              <w:t>R5-240480</w:t>
            </w:r>
          </w:p>
        </w:tc>
        <w:tc>
          <w:tcPr>
            <w:tcW w:w="1597" w:type="dxa"/>
          </w:tcPr>
          <w:p w14:paraId="47AA0476" w14:textId="77777777" w:rsidR="00C4185F" w:rsidRDefault="00C4185F" w:rsidP="00585DDF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</w:tcPr>
          <w:p w14:paraId="6079FE47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431CDAB6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FF47B1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46A5971D" w14:textId="77777777" w:rsidTr="00585DDF">
        <w:tc>
          <w:tcPr>
            <w:tcW w:w="879" w:type="dxa"/>
          </w:tcPr>
          <w:p w14:paraId="6CEA1C37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C49519B" w14:textId="77777777" w:rsidR="00C4185F" w:rsidRDefault="00C4185F" w:rsidP="00585DDF">
            <w:r>
              <w:rPr>
                <w:sz w:val="16"/>
                <w:szCs w:val="16"/>
              </w:rPr>
              <w:t>3041</w:t>
            </w:r>
          </w:p>
        </w:tc>
        <w:tc>
          <w:tcPr>
            <w:tcW w:w="517" w:type="dxa"/>
          </w:tcPr>
          <w:p w14:paraId="53CC893D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B9D295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D08DC6" w14:textId="77777777" w:rsidR="00C4185F" w:rsidRDefault="00C4185F" w:rsidP="00585DDF">
            <w:r>
              <w:rPr>
                <w:sz w:val="16"/>
                <w:szCs w:val="16"/>
              </w:rPr>
              <w:t>Update test procedure for registration of NR sidelink U2N Relay / Relay UE side</w:t>
            </w:r>
          </w:p>
        </w:tc>
        <w:tc>
          <w:tcPr>
            <w:tcW w:w="517" w:type="dxa"/>
          </w:tcPr>
          <w:p w14:paraId="4ADBB122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2734C6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207E74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9FD88C" w14:textId="77777777" w:rsidR="00C4185F" w:rsidRDefault="00C4185F" w:rsidP="00585DDF">
            <w:r>
              <w:rPr>
                <w:sz w:val="16"/>
                <w:szCs w:val="16"/>
              </w:rPr>
              <w:t>R5-241599</w:t>
            </w:r>
          </w:p>
        </w:tc>
        <w:tc>
          <w:tcPr>
            <w:tcW w:w="1597" w:type="dxa"/>
          </w:tcPr>
          <w:p w14:paraId="24433360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4116AC69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DE11D60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30AE8F" w14:textId="77777777" w:rsidR="00C4185F" w:rsidRDefault="00C4185F" w:rsidP="00585DDF">
            <w:pPr>
              <w:rPr>
                <w:sz w:val="16"/>
                <w:szCs w:val="16"/>
              </w:rPr>
            </w:pPr>
          </w:p>
        </w:tc>
      </w:tr>
      <w:tr w:rsidR="00C4185F" w14:paraId="39118D28" w14:textId="77777777" w:rsidTr="00585DDF">
        <w:tc>
          <w:tcPr>
            <w:tcW w:w="879" w:type="dxa"/>
          </w:tcPr>
          <w:p w14:paraId="59A31457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0504185" w14:textId="77777777" w:rsidR="00C4185F" w:rsidRDefault="00C4185F" w:rsidP="00585DDF">
            <w:r>
              <w:rPr>
                <w:sz w:val="16"/>
                <w:szCs w:val="16"/>
              </w:rPr>
              <w:t>3042</w:t>
            </w:r>
          </w:p>
        </w:tc>
        <w:tc>
          <w:tcPr>
            <w:tcW w:w="517" w:type="dxa"/>
          </w:tcPr>
          <w:p w14:paraId="01EE6516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A8A155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421765" w14:textId="77777777" w:rsidR="00C4185F" w:rsidRDefault="00C4185F" w:rsidP="00585DDF">
            <w:r>
              <w:rPr>
                <w:sz w:val="16"/>
                <w:szCs w:val="16"/>
              </w:rPr>
              <w:t>Update of 5G ProSe information elements of UE policies for 5G ProSe usage information reporting</w:t>
            </w:r>
          </w:p>
        </w:tc>
        <w:tc>
          <w:tcPr>
            <w:tcW w:w="517" w:type="dxa"/>
          </w:tcPr>
          <w:p w14:paraId="5B883C2E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799D49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93B491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82D73E" w14:textId="77777777" w:rsidR="00C4185F" w:rsidRDefault="00C4185F" w:rsidP="00585DDF">
            <w:r>
              <w:rPr>
                <w:sz w:val="16"/>
                <w:szCs w:val="16"/>
              </w:rPr>
              <w:t>R5-240482</w:t>
            </w:r>
          </w:p>
        </w:tc>
        <w:tc>
          <w:tcPr>
            <w:tcW w:w="1597" w:type="dxa"/>
          </w:tcPr>
          <w:p w14:paraId="37886B0C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077F7937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4059DBE4" w14:textId="77777777" w:rsidR="00C4185F" w:rsidRDefault="00C4185F" w:rsidP="00585DDF">
            <w:r>
              <w:rPr>
                <w:sz w:val="16"/>
                <w:szCs w:val="16"/>
              </w:rPr>
              <w:t>4.7C.1.6</w:t>
            </w:r>
          </w:p>
        </w:tc>
        <w:tc>
          <w:tcPr>
            <w:tcW w:w="998" w:type="dxa"/>
          </w:tcPr>
          <w:p w14:paraId="52559A69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4185F" w14:paraId="1F38BFC7" w14:textId="77777777" w:rsidTr="00585DDF">
        <w:tc>
          <w:tcPr>
            <w:tcW w:w="879" w:type="dxa"/>
          </w:tcPr>
          <w:p w14:paraId="7160F74B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FFBE831" w14:textId="77777777" w:rsidR="00C4185F" w:rsidRDefault="00C4185F" w:rsidP="00585DDF">
            <w:r>
              <w:rPr>
                <w:sz w:val="16"/>
                <w:szCs w:val="16"/>
              </w:rPr>
              <w:t>3043</w:t>
            </w:r>
          </w:p>
        </w:tc>
        <w:tc>
          <w:tcPr>
            <w:tcW w:w="517" w:type="dxa"/>
          </w:tcPr>
          <w:p w14:paraId="6E0761A9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3A83A3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D8C5C7" w14:textId="77777777" w:rsidR="00C4185F" w:rsidRDefault="00C4185F" w:rsidP="00585DDF">
            <w:r>
              <w:rPr>
                <w:sz w:val="16"/>
                <w:szCs w:val="16"/>
              </w:rPr>
              <w:t>Update of 5G ProSe information elements of UE policies for 5G ProSe remote</w:t>
            </w:r>
          </w:p>
        </w:tc>
        <w:tc>
          <w:tcPr>
            <w:tcW w:w="517" w:type="dxa"/>
          </w:tcPr>
          <w:p w14:paraId="26283AA9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F374A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D9002E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E8A693" w14:textId="77777777" w:rsidR="00C4185F" w:rsidRDefault="00C4185F" w:rsidP="00585DDF">
            <w:r>
              <w:rPr>
                <w:sz w:val="16"/>
                <w:szCs w:val="16"/>
              </w:rPr>
              <w:t>R5-240483</w:t>
            </w:r>
          </w:p>
        </w:tc>
        <w:tc>
          <w:tcPr>
            <w:tcW w:w="1597" w:type="dxa"/>
          </w:tcPr>
          <w:p w14:paraId="024B2248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76EE592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1469DB79" w14:textId="77777777" w:rsidR="00C4185F" w:rsidRDefault="00C4185F" w:rsidP="00585DDF">
            <w:r>
              <w:rPr>
                <w:sz w:val="16"/>
                <w:szCs w:val="16"/>
              </w:rPr>
              <w:t>4.7C.1.5</w:t>
            </w:r>
          </w:p>
        </w:tc>
        <w:tc>
          <w:tcPr>
            <w:tcW w:w="998" w:type="dxa"/>
          </w:tcPr>
          <w:p w14:paraId="3C157BBC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4185F" w14:paraId="3ECF9AA5" w14:textId="77777777" w:rsidTr="00585DDF">
        <w:tc>
          <w:tcPr>
            <w:tcW w:w="879" w:type="dxa"/>
          </w:tcPr>
          <w:p w14:paraId="5F21FF05" w14:textId="77777777" w:rsidR="00C4185F" w:rsidRDefault="00C4185F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64158D4" w14:textId="77777777" w:rsidR="00C4185F" w:rsidRDefault="00C4185F" w:rsidP="00585DDF">
            <w:r>
              <w:rPr>
                <w:sz w:val="16"/>
                <w:szCs w:val="16"/>
              </w:rPr>
              <w:t>3044</w:t>
            </w:r>
          </w:p>
        </w:tc>
        <w:tc>
          <w:tcPr>
            <w:tcW w:w="517" w:type="dxa"/>
          </w:tcPr>
          <w:p w14:paraId="03F99A15" w14:textId="77777777" w:rsidR="00C4185F" w:rsidRDefault="00C4185F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8BBAC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647720" w14:textId="77777777" w:rsidR="00C4185F" w:rsidRDefault="00C4185F" w:rsidP="00585DDF">
            <w:r>
              <w:rPr>
                <w:sz w:val="16"/>
                <w:szCs w:val="16"/>
              </w:rPr>
              <w:t>Addition of PROSE PC5 DISCOVERY</w:t>
            </w:r>
          </w:p>
        </w:tc>
        <w:tc>
          <w:tcPr>
            <w:tcW w:w="517" w:type="dxa"/>
          </w:tcPr>
          <w:p w14:paraId="103ABE9A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EC15C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33CAEBB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07FA46" w14:textId="77777777" w:rsidR="00C4185F" w:rsidRDefault="00C4185F" w:rsidP="00585DDF">
            <w:r>
              <w:rPr>
                <w:sz w:val="16"/>
                <w:szCs w:val="16"/>
              </w:rPr>
              <w:t>R5-240484</w:t>
            </w:r>
          </w:p>
        </w:tc>
        <w:tc>
          <w:tcPr>
            <w:tcW w:w="1597" w:type="dxa"/>
          </w:tcPr>
          <w:p w14:paraId="4F192E10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14090577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39235E0E" w14:textId="77777777" w:rsidR="00C4185F" w:rsidRDefault="00C4185F" w:rsidP="00585DDF">
            <w:r>
              <w:rPr>
                <w:sz w:val="16"/>
                <w:szCs w:val="16"/>
              </w:rPr>
              <w:t>4.7C.2</w:t>
            </w:r>
          </w:p>
        </w:tc>
        <w:tc>
          <w:tcPr>
            <w:tcW w:w="998" w:type="dxa"/>
          </w:tcPr>
          <w:p w14:paraId="1CDBFEED" w14:textId="77777777" w:rsidR="00C4185F" w:rsidRDefault="00C4185F" w:rsidP="00585DDF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C4185F" w14:paraId="11BA236C" w14:textId="77777777" w:rsidTr="00585DDF">
        <w:tc>
          <w:tcPr>
            <w:tcW w:w="879" w:type="dxa"/>
          </w:tcPr>
          <w:p w14:paraId="3D6C8FE5" w14:textId="77777777" w:rsidR="00C4185F" w:rsidRDefault="00C4185F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08D929DF" w14:textId="77777777" w:rsidR="00C4185F" w:rsidRDefault="00C4185F" w:rsidP="00585DDF">
            <w:r>
              <w:rPr>
                <w:sz w:val="16"/>
                <w:szCs w:val="16"/>
              </w:rPr>
              <w:t>0577</w:t>
            </w:r>
          </w:p>
        </w:tc>
        <w:tc>
          <w:tcPr>
            <w:tcW w:w="517" w:type="dxa"/>
          </w:tcPr>
          <w:p w14:paraId="0E281626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E663E2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9291CB" w14:textId="77777777" w:rsidR="00C4185F" w:rsidRDefault="00C4185F" w:rsidP="00585DDF">
            <w:r>
              <w:rPr>
                <w:sz w:val="16"/>
                <w:szCs w:val="16"/>
              </w:rPr>
              <w:t>Addition of Sidelink Capabilities to support direct to indirect path switch for NR sidelink U2N Relay</w:t>
            </w:r>
          </w:p>
        </w:tc>
        <w:tc>
          <w:tcPr>
            <w:tcW w:w="517" w:type="dxa"/>
          </w:tcPr>
          <w:p w14:paraId="50EFF788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F7EDA1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640F6E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B0D5EA" w14:textId="77777777" w:rsidR="00C4185F" w:rsidRDefault="00C4185F" w:rsidP="00585DDF">
            <w:r>
              <w:rPr>
                <w:sz w:val="16"/>
                <w:szCs w:val="16"/>
              </w:rPr>
              <w:t>R5-241724</w:t>
            </w:r>
          </w:p>
        </w:tc>
        <w:tc>
          <w:tcPr>
            <w:tcW w:w="1597" w:type="dxa"/>
          </w:tcPr>
          <w:p w14:paraId="220B3B84" w14:textId="77777777" w:rsidR="00C4185F" w:rsidRDefault="00C4185F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3F6F1B3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53A32316" w14:textId="77777777" w:rsidR="00C4185F" w:rsidRDefault="00C4185F" w:rsidP="00585DDF">
            <w:r>
              <w:rPr>
                <w:sz w:val="16"/>
                <w:szCs w:val="16"/>
              </w:rPr>
              <w:t>A.4.3.10</w:t>
            </w:r>
          </w:p>
        </w:tc>
        <w:tc>
          <w:tcPr>
            <w:tcW w:w="998" w:type="dxa"/>
          </w:tcPr>
          <w:p w14:paraId="3485F2A3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4185F" w14:paraId="05B7979A" w14:textId="77777777" w:rsidTr="00585DDF">
        <w:tc>
          <w:tcPr>
            <w:tcW w:w="879" w:type="dxa"/>
          </w:tcPr>
          <w:p w14:paraId="2CED8F4C" w14:textId="77777777" w:rsidR="00C4185F" w:rsidRDefault="00C4185F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09F1EC4" w14:textId="77777777" w:rsidR="00C4185F" w:rsidRDefault="00C4185F" w:rsidP="00585DDF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14:paraId="636C1BF8" w14:textId="77777777" w:rsidR="00C4185F" w:rsidRDefault="00C4185F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79DFF8" w14:textId="77777777" w:rsidR="00C4185F" w:rsidRDefault="00C4185F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9215FE" w14:textId="77777777" w:rsidR="00C4185F" w:rsidRDefault="00C4185F" w:rsidP="00585DDF">
            <w:r>
              <w:rPr>
                <w:sz w:val="16"/>
                <w:szCs w:val="16"/>
              </w:rPr>
              <w:t>Addition of new pics for NR sidelink U2N Relay PDU session establishment</w:t>
            </w:r>
          </w:p>
        </w:tc>
        <w:tc>
          <w:tcPr>
            <w:tcW w:w="517" w:type="dxa"/>
          </w:tcPr>
          <w:p w14:paraId="52629680" w14:textId="77777777" w:rsidR="00C4185F" w:rsidRDefault="00C4185F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3495A0" w14:textId="77777777" w:rsidR="00C4185F" w:rsidRDefault="00C4185F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5CEEE6" w14:textId="77777777" w:rsidR="00C4185F" w:rsidRDefault="00C4185F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45A3E0" w14:textId="77777777" w:rsidR="00C4185F" w:rsidRDefault="00C4185F" w:rsidP="00585DDF">
            <w:r>
              <w:rPr>
                <w:sz w:val="16"/>
                <w:szCs w:val="16"/>
              </w:rPr>
              <w:t>R5-241600</w:t>
            </w:r>
          </w:p>
        </w:tc>
        <w:tc>
          <w:tcPr>
            <w:tcW w:w="1597" w:type="dxa"/>
          </w:tcPr>
          <w:p w14:paraId="25ACBCAA" w14:textId="77777777" w:rsidR="00C4185F" w:rsidRDefault="00C4185F" w:rsidP="00585DDF"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 w14:paraId="6ECE9BFF" w14:textId="77777777" w:rsidR="00C4185F" w:rsidRDefault="00C4185F" w:rsidP="00585DDF">
            <w:r>
              <w:rPr>
                <w:sz w:val="16"/>
                <w:szCs w:val="16"/>
              </w:rPr>
              <w:t>NR_SL_relay-UEConTest</w:t>
            </w:r>
          </w:p>
        </w:tc>
        <w:tc>
          <w:tcPr>
            <w:tcW w:w="2323" w:type="dxa"/>
          </w:tcPr>
          <w:p w14:paraId="07438877" w14:textId="77777777" w:rsidR="00C4185F" w:rsidRDefault="00C4185F" w:rsidP="00585DDF">
            <w:r>
              <w:rPr>
                <w:sz w:val="16"/>
                <w:szCs w:val="16"/>
              </w:rPr>
              <w:t>Table A.4.4-2</w:t>
            </w:r>
          </w:p>
        </w:tc>
        <w:tc>
          <w:tcPr>
            <w:tcW w:w="998" w:type="dxa"/>
          </w:tcPr>
          <w:p w14:paraId="44D6F667" w14:textId="77777777" w:rsidR="00C4185F" w:rsidRDefault="00C4185F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F3F9BAD" w14:textId="77777777" w:rsidR="00C4185F" w:rsidRDefault="00C4185F" w:rsidP="00C4185F"/>
    <w:p w14:paraId="7644268B" w14:textId="77777777" w:rsidR="00C4185F" w:rsidRDefault="00C4185F" w:rsidP="00C4185F"/>
    <w:p w14:paraId="6AFB8FCA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RP-240199</w:t>
      </w:r>
      <w:r>
        <w:rPr>
          <w:b/>
          <w:i/>
          <w:noProof/>
          <w:sz w:val="28"/>
        </w:rPr>
        <w:fldChar w:fldCharType="end"/>
      </w:r>
    </w:p>
    <w:p w14:paraId="4FC8160B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A027FEF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5CF2C8CB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90DECD5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UE power saving enhancements for NR (NR_UE_pow_sav_enh_plus_CT-UEConTest)</w:t>
      </w:r>
      <w:r>
        <w:rPr>
          <w:rFonts w:ascii="Arial" w:hAnsi="Arial" w:cs="Arial"/>
          <w:b/>
          <w:bCs/>
        </w:rPr>
        <w:fldChar w:fldCharType="end"/>
      </w:r>
    </w:p>
    <w:p w14:paraId="5643A675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13.3.18</w:t>
      </w:r>
      <w:r>
        <w:rPr>
          <w:rFonts w:ascii="Arial" w:hAnsi="Arial" w:cs="Arial"/>
          <w:b/>
          <w:bCs/>
        </w:rPr>
        <w:fldChar w:fldCharType="end"/>
      </w:r>
    </w:p>
    <w:p w14:paraId="7C55B2BD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EB6ED80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C2369E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DD2D76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B633A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E74E0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A83DC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56C4B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C5C75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7D688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1F58D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A0BFA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E500F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6316B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6C390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D4E91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FEAA2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1AF40965" w14:textId="77777777" w:rsidTr="00585DDF">
        <w:tc>
          <w:tcPr>
            <w:tcW w:w="879" w:type="dxa"/>
          </w:tcPr>
          <w:p w14:paraId="7C9FB6EE" w14:textId="77777777" w:rsidR="006A0900" w:rsidRDefault="006A0900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639C119" w14:textId="77777777" w:rsidR="006A0900" w:rsidRDefault="006A0900" w:rsidP="00585DDF">
            <w:r>
              <w:rPr>
                <w:sz w:val="16"/>
                <w:szCs w:val="16"/>
              </w:rPr>
              <w:t>3004</w:t>
            </w:r>
          </w:p>
        </w:tc>
        <w:tc>
          <w:tcPr>
            <w:tcW w:w="517" w:type="dxa"/>
          </w:tcPr>
          <w:p w14:paraId="40B1A0A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6C952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A22639" w14:textId="77777777" w:rsidR="006A0900" w:rsidRDefault="006A0900" w:rsidP="00585DDF">
            <w:r>
              <w:rPr>
                <w:sz w:val="16"/>
                <w:szCs w:val="16"/>
              </w:rPr>
              <w:t>Correction to PEIPS in REGISTRATION ACCEPT message</w:t>
            </w:r>
          </w:p>
        </w:tc>
        <w:tc>
          <w:tcPr>
            <w:tcW w:w="517" w:type="dxa"/>
          </w:tcPr>
          <w:p w14:paraId="48A12FB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FBB71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B6E0F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E0B0A1" w14:textId="77777777" w:rsidR="006A0900" w:rsidRDefault="006A0900" w:rsidP="00585DDF">
            <w:r>
              <w:rPr>
                <w:sz w:val="16"/>
                <w:szCs w:val="16"/>
              </w:rPr>
              <w:t>R5-240154</w:t>
            </w:r>
          </w:p>
        </w:tc>
        <w:tc>
          <w:tcPr>
            <w:tcW w:w="1597" w:type="dxa"/>
          </w:tcPr>
          <w:p w14:paraId="02E4EF20" w14:textId="77777777" w:rsidR="006A0900" w:rsidRDefault="006A0900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B661FD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26D9E5B4" w14:textId="77777777" w:rsidR="006A0900" w:rsidRDefault="006A0900" w:rsidP="00585DDF">
            <w:r>
              <w:rPr>
                <w:sz w:val="16"/>
                <w:szCs w:val="16"/>
              </w:rPr>
              <w:t>4.7.1</w:t>
            </w:r>
          </w:p>
        </w:tc>
        <w:tc>
          <w:tcPr>
            <w:tcW w:w="998" w:type="dxa"/>
          </w:tcPr>
          <w:p w14:paraId="104DFD1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50F898E5" w14:textId="77777777" w:rsidTr="00585DDF">
        <w:tc>
          <w:tcPr>
            <w:tcW w:w="879" w:type="dxa"/>
          </w:tcPr>
          <w:p w14:paraId="1F192296" w14:textId="77777777" w:rsidR="006A0900" w:rsidRDefault="006A0900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250A57E" w14:textId="77777777" w:rsidR="006A0900" w:rsidRDefault="006A0900" w:rsidP="00585DDF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0AE993D1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D85F84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D51356" w14:textId="77777777" w:rsidR="006A0900" w:rsidRDefault="006A0900" w:rsidP="00585DDF">
            <w:r>
              <w:rPr>
                <w:sz w:val="16"/>
                <w:szCs w:val="16"/>
              </w:rPr>
              <w:t>Add PICS for PEIPS</w:t>
            </w:r>
          </w:p>
        </w:tc>
        <w:tc>
          <w:tcPr>
            <w:tcW w:w="517" w:type="dxa"/>
          </w:tcPr>
          <w:p w14:paraId="79538F8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6EEBD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F18C5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A10074" w14:textId="77777777" w:rsidR="006A0900" w:rsidRDefault="006A0900" w:rsidP="00585DDF">
            <w:r>
              <w:rPr>
                <w:sz w:val="16"/>
                <w:szCs w:val="16"/>
              </w:rPr>
              <w:t>R5-240425</w:t>
            </w:r>
          </w:p>
        </w:tc>
        <w:tc>
          <w:tcPr>
            <w:tcW w:w="1597" w:type="dxa"/>
          </w:tcPr>
          <w:p w14:paraId="419B33BD" w14:textId="77777777" w:rsidR="006A0900" w:rsidRDefault="006A090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1CAC14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390273FA" w14:textId="77777777" w:rsidR="006A0900" w:rsidRDefault="006A0900" w:rsidP="00585DD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2E28094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06F2C1E0" w14:textId="77777777" w:rsidTr="00585DDF">
        <w:tc>
          <w:tcPr>
            <w:tcW w:w="879" w:type="dxa"/>
          </w:tcPr>
          <w:p w14:paraId="6C0E7A8E" w14:textId="77777777" w:rsidR="006A0900" w:rsidRDefault="006A0900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028092F9" w14:textId="77777777" w:rsidR="006A0900" w:rsidRDefault="006A0900" w:rsidP="00585DDF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14:paraId="199317D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05CA6E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33A118" w14:textId="77777777" w:rsidR="006A0900" w:rsidRDefault="006A0900" w:rsidP="00585DDF">
            <w:r>
              <w:rPr>
                <w:sz w:val="16"/>
                <w:szCs w:val="16"/>
              </w:rPr>
              <w:t>Update to RRM Power saving enhancement 5.5.5.9 test case applicability</w:t>
            </w:r>
          </w:p>
        </w:tc>
        <w:tc>
          <w:tcPr>
            <w:tcW w:w="517" w:type="dxa"/>
          </w:tcPr>
          <w:p w14:paraId="1FB80C5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BDE0F5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6C0D2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1EF55" w14:textId="77777777" w:rsidR="006A0900" w:rsidRDefault="006A0900" w:rsidP="00585DDF">
            <w:r>
              <w:rPr>
                <w:sz w:val="16"/>
                <w:szCs w:val="16"/>
              </w:rPr>
              <w:t>R5-241850</w:t>
            </w:r>
          </w:p>
        </w:tc>
        <w:tc>
          <w:tcPr>
            <w:tcW w:w="1597" w:type="dxa"/>
          </w:tcPr>
          <w:p w14:paraId="19875916" w14:textId="77777777" w:rsidR="006A0900" w:rsidRDefault="006A0900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8716639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316B929E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E47F42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0A0E9A7B" w14:textId="77777777" w:rsidTr="00585DDF">
        <w:tc>
          <w:tcPr>
            <w:tcW w:w="879" w:type="dxa"/>
          </w:tcPr>
          <w:p w14:paraId="2A045903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3D78922" w14:textId="77777777" w:rsidR="006A0900" w:rsidRDefault="006A0900" w:rsidP="00585DDF">
            <w:r>
              <w:rPr>
                <w:sz w:val="16"/>
                <w:szCs w:val="16"/>
              </w:rPr>
              <w:t>4167</w:t>
            </w:r>
          </w:p>
        </w:tc>
        <w:tc>
          <w:tcPr>
            <w:tcW w:w="517" w:type="dxa"/>
          </w:tcPr>
          <w:p w14:paraId="7EB483F0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367CEE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63A249" w14:textId="77777777" w:rsidR="006A0900" w:rsidRDefault="006A0900" w:rsidP="00585DDF">
            <w:r>
              <w:rPr>
                <w:sz w:val="16"/>
                <w:szCs w:val="16"/>
              </w:rPr>
              <w:t>Correction to TC 9.1.14.1</w:t>
            </w:r>
          </w:p>
        </w:tc>
        <w:tc>
          <w:tcPr>
            <w:tcW w:w="517" w:type="dxa"/>
          </w:tcPr>
          <w:p w14:paraId="78558CA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02D7F7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923CFC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E81110" w14:textId="77777777" w:rsidR="006A0900" w:rsidRDefault="006A0900" w:rsidP="00585DDF">
            <w:r>
              <w:rPr>
                <w:sz w:val="16"/>
                <w:szCs w:val="16"/>
              </w:rPr>
              <w:t>R5-240155</w:t>
            </w:r>
          </w:p>
        </w:tc>
        <w:tc>
          <w:tcPr>
            <w:tcW w:w="1597" w:type="dxa"/>
          </w:tcPr>
          <w:p w14:paraId="5AE37CFC" w14:textId="77777777" w:rsidR="006A0900" w:rsidRDefault="006A0900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43EB825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52B5329" w14:textId="77777777" w:rsidR="006A0900" w:rsidRDefault="006A0900" w:rsidP="00585DDF">
            <w:r>
              <w:rPr>
                <w:sz w:val="16"/>
                <w:szCs w:val="16"/>
              </w:rPr>
              <w:t>9.1.14.1.3.3</w:t>
            </w:r>
          </w:p>
        </w:tc>
        <w:tc>
          <w:tcPr>
            <w:tcW w:w="998" w:type="dxa"/>
          </w:tcPr>
          <w:p w14:paraId="7A221F1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65871FC7" w14:textId="77777777" w:rsidTr="00585DDF">
        <w:tc>
          <w:tcPr>
            <w:tcW w:w="879" w:type="dxa"/>
          </w:tcPr>
          <w:p w14:paraId="6D492949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AC1D619" w14:textId="77777777" w:rsidR="006A0900" w:rsidRDefault="006A0900" w:rsidP="00585DDF">
            <w:r>
              <w:rPr>
                <w:sz w:val="16"/>
                <w:szCs w:val="16"/>
              </w:rPr>
              <w:t>4168</w:t>
            </w:r>
          </w:p>
        </w:tc>
        <w:tc>
          <w:tcPr>
            <w:tcW w:w="517" w:type="dxa"/>
          </w:tcPr>
          <w:p w14:paraId="693F4B3B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36019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E78139" w14:textId="77777777" w:rsidR="006A0900" w:rsidRDefault="006A0900" w:rsidP="00585DDF">
            <w:r>
              <w:rPr>
                <w:sz w:val="16"/>
                <w:szCs w:val="16"/>
              </w:rPr>
              <w:t>Correction to TC 11.4.1a</w:t>
            </w:r>
          </w:p>
        </w:tc>
        <w:tc>
          <w:tcPr>
            <w:tcW w:w="517" w:type="dxa"/>
          </w:tcPr>
          <w:p w14:paraId="12556E9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7FFBCE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2EBF81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992D59" w14:textId="77777777" w:rsidR="006A0900" w:rsidRDefault="006A0900" w:rsidP="00585DDF">
            <w:r>
              <w:rPr>
                <w:sz w:val="16"/>
                <w:szCs w:val="16"/>
              </w:rPr>
              <w:t>R5-241653</w:t>
            </w:r>
          </w:p>
        </w:tc>
        <w:tc>
          <w:tcPr>
            <w:tcW w:w="1597" w:type="dxa"/>
          </w:tcPr>
          <w:p w14:paraId="0C6D8282" w14:textId="77777777" w:rsidR="006A0900" w:rsidRDefault="006A0900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0345A2A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373EC27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37676A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1E1C8B86" w14:textId="77777777" w:rsidTr="00585DDF">
        <w:tc>
          <w:tcPr>
            <w:tcW w:w="879" w:type="dxa"/>
          </w:tcPr>
          <w:p w14:paraId="0BDB0012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B9E5FCB" w14:textId="77777777" w:rsidR="006A0900" w:rsidRDefault="006A0900" w:rsidP="00585DDF">
            <w:r>
              <w:rPr>
                <w:sz w:val="16"/>
                <w:szCs w:val="16"/>
              </w:rPr>
              <w:t>4224</w:t>
            </w:r>
          </w:p>
        </w:tc>
        <w:tc>
          <w:tcPr>
            <w:tcW w:w="517" w:type="dxa"/>
          </w:tcPr>
          <w:p w14:paraId="35CDE3DC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AB452A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8938B8" w14:textId="77777777" w:rsidR="006A0900" w:rsidRDefault="006A0900" w:rsidP="00585DDF">
            <w:r>
              <w:rPr>
                <w:sz w:val="16"/>
                <w:szCs w:val="16"/>
              </w:rPr>
              <w:t>Correction the title of PEIPS TC 9.1.14.1</w:t>
            </w:r>
          </w:p>
        </w:tc>
        <w:tc>
          <w:tcPr>
            <w:tcW w:w="517" w:type="dxa"/>
          </w:tcPr>
          <w:p w14:paraId="2251CA3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C7F5AD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028C930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BAFA06" w14:textId="77777777" w:rsidR="006A0900" w:rsidRDefault="006A0900" w:rsidP="00585DDF">
            <w:r>
              <w:rPr>
                <w:sz w:val="16"/>
                <w:szCs w:val="16"/>
              </w:rPr>
              <w:t>R5-240426</w:t>
            </w:r>
          </w:p>
        </w:tc>
        <w:tc>
          <w:tcPr>
            <w:tcW w:w="1597" w:type="dxa"/>
          </w:tcPr>
          <w:p w14:paraId="4B168BE0" w14:textId="77777777" w:rsidR="006A0900" w:rsidRDefault="006A090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00E618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2C87F8C4" w14:textId="77777777" w:rsidR="006A0900" w:rsidRDefault="006A0900" w:rsidP="00585DDF">
            <w:r>
              <w:rPr>
                <w:sz w:val="16"/>
                <w:szCs w:val="16"/>
              </w:rPr>
              <w:t>9.1.14.1</w:t>
            </w:r>
          </w:p>
        </w:tc>
        <w:tc>
          <w:tcPr>
            <w:tcW w:w="998" w:type="dxa"/>
          </w:tcPr>
          <w:p w14:paraId="775F4D1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51D0C28F" w14:textId="77777777" w:rsidTr="00585DDF">
        <w:tc>
          <w:tcPr>
            <w:tcW w:w="879" w:type="dxa"/>
          </w:tcPr>
          <w:p w14:paraId="48216161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A1ADF0" w14:textId="77777777" w:rsidR="006A0900" w:rsidRDefault="006A0900" w:rsidP="00585DDF">
            <w:r>
              <w:rPr>
                <w:sz w:val="16"/>
                <w:szCs w:val="16"/>
              </w:rPr>
              <w:t>4277</w:t>
            </w:r>
          </w:p>
        </w:tc>
        <w:tc>
          <w:tcPr>
            <w:tcW w:w="517" w:type="dxa"/>
          </w:tcPr>
          <w:p w14:paraId="2C9AB90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B8865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06F181" w14:textId="77777777" w:rsidR="006A0900" w:rsidRDefault="006A0900" w:rsidP="00585DDF">
            <w:r>
              <w:rPr>
                <w:sz w:val="16"/>
                <w:szCs w:val="16"/>
              </w:rPr>
              <w:t>Resubmission of Editorial update test case 8.1.1.1a.3</w:t>
            </w:r>
          </w:p>
        </w:tc>
        <w:tc>
          <w:tcPr>
            <w:tcW w:w="517" w:type="dxa"/>
          </w:tcPr>
          <w:p w14:paraId="156BAE4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0A3136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50EC6C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2EC71D2" w14:textId="77777777" w:rsidR="006A0900" w:rsidRDefault="006A0900" w:rsidP="00585DDF">
            <w:r>
              <w:rPr>
                <w:sz w:val="16"/>
                <w:szCs w:val="16"/>
              </w:rPr>
              <w:t>R5-240918</w:t>
            </w:r>
          </w:p>
        </w:tc>
        <w:tc>
          <w:tcPr>
            <w:tcW w:w="1597" w:type="dxa"/>
          </w:tcPr>
          <w:p w14:paraId="03D7619B" w14:textId="77777777" w:rsidR="006A0900" w:rsidRDefault="006A0900" w:rsidP="00585DDF">
            <w:r>
              <w:rPr>
                <w:sz w:val="16"/>
                <w:szCs w:val="16"/>
              </w:rPr>
              <w:t>ETSI MCC (Ericsson)</w:t>
            </w:r>
          </w:p>
        </w:tc>
        <w:tc>
          <w:tcPr>
            <w:tcW w:w="1122" w:type="dxa"/>
          </w:tcPr>
          <w:p w14:paraId="78C82264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30DC412D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BD3617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1D932F31" w14:textId="77777777" w:rsidTr="00585DDF">
        <w:tc>
          <w:tcPr>
            <w:tcW w:w="879" w:type="dxa"/>
          </w:tcPr>
          <w:p w14:paraId="50C4B640" w14:textId="77777777" w:rsidR="006A0900" w:rsidRDefault="006A090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59087F9" w14:textId="77777777" w:rsidR="006A0900" w:rsidRDefault="006A0900" w:rsidP="00585DDF">
            <w:r>
              <w:rPr>
                <w:sz w:val="16"/>
                <w:szCs w:val="16"/>
              </w:rPr>
              <w:t>0436</w:t>
            </w:r>
          </w:p>
        </w:tc>
        <w:tc>
          <w:tcPr>
            <w:tcW w:w="517" w:type="dxa"/>
          </w:tcPr>
          <w:p w14:paraId="34BD2350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009551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6D3BC9" w14:textId="77777777" w:rsidR="006A0900" w:rsidRDefault="006A0900" w:rsidP="00585DDF">
            <w:r>
              <w:rPr>
                <w:sz w:val="16"/>
                <w:szCs w:val="16"/>
              </w:rPr>
              <w:t>Update the applicability of PEIPS TC 9.1.14.1 and 11.4.1a</w:t>
            </w:r>
          </w:p>
        </w:tc>
        <w:tc>
          <w:tcPr>
            <w:tcW w:w="517" w:type="dxa"/>
          </w:tcPr>
          <w:p w14:paraId="159B756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F47D31" w14:textId="77777777" w:rsidR="006A0900" w:rsidRDefault="006A090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497362D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A2D798" w14:textId="77777777" w:rsidR="006A0900" w:rsidRDefault="006A0900" w:rsidP="00585DDF">
            <w:r>
              <w:rPr>
                <w:sz w:val="16"/>
                <w:szCs w:val="16"/>
              </w:rPr>
              <w:t>R5-241547</w:t>
            </w:r>
          </w:p>
        </w:tc>
        <w:tc>
          <w:tcPr>
            <w:tcW w:w="1597" w:type="dxa"/>
          </w:tcPr>
          <w:p w14:paraId="0435E319" w14:textId="77777777" w:rsidR="006A0900" w:rsidRDefault="006A0900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55F9BF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575AC8B0" w14:textId="77777777" w:rsidR="006A0900" w:rsidRDefault="006A0900" w:rsidP="00585DD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50D1D98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38.508-2 CR 0582; TS/TR ... CR ... </w:t>
            </w:r>
          </w:p>
        </w:tc>
      </w:tr>
      <w:tr w:rsidR="006A0900" w14:paraId="63B90FAF" w14:textId="77777777" w:rsidTr="00585DDF">
        <w:tc>
          <w:tcPr>
            <w:tcW w:w="879" w:type="dxa"/>
          </w:tcPr>
          <w:p w14:paraId="32863D26" w14:textId="77777777" w:rsidR="006A0900" w:rsidRDefault="006A090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2E4A62E" w14:textId="77777777" w:rsidR="006A0900" w:rsidRDefault="006A0900" w:rsidP="00585DDF">
            <w:r>
              <w:rPr>
                <w:sz w:val="16"/>
                <w:szCs w:val="16"/>
              </w:rPr>
              <w:t>2985</w:t>
            </w:r>
          </w:p>
        </w:tc>
        <w:tc>
          <w:tcPr>
            <w:tcW w:w="517" w:type="dxa"/>
          </w:tcPr>
          <w:p w14:paraId="78C82892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C95E87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3C33B1" w14:textId="77777777" w:rsidR="006A0900" w:rsidRDefault="006A0900" w:rsidP="00585DDF">
            <w:r>
              <w:rPr>
                <w:sz w:val="16"/>
                <w:szCs w:val="16"/>
              </w:rPr>
              <w:t>Removal of Editor Note affecting to TC 5.5.5.9</w:t>
            </w:r>
          </w:p>
        </w:tc>
        <w:tc>
          <w:tcPr>
            <w:tcW w:w="517" w:type="dxa"/>
          </w:tcPr>
          <w:p w14:paraId="4197CE30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DECD0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02DE8D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208BC8" w14:textId="77777777" w:rsidR="006A0900" w:rsidRDefault="006A0900" w:rsidP="00585DDF">
            <w:r>
              <w:rPr>
                <w:sz w:val="16"/>
                <w:szCs w:val="16"/>
              </w:rPr>
              <w:t>R5-241826</w:t>
            </w:r>
          </w:p>
        </w:tc>
        <w:tc>
          <w:tcPr>
            <w:tcW w:w="1597" w:type="dxa"/>
          </w:tcPr>
          <w:p w14:paraId="029F5938" w14:textId="77777777" w:rsidR="006A0900" w:rsidRDefault="006A0900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62E597D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2B2BE755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5666F8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7BA75380" w14:textId="77777777" w:rsidTr="00585DDF">
        <w:tc>
          <w:tcPr>
            <w:tcW w:w="879" w:type="dxa"/>
          </w:tcPr>
          <w:p w14:paraId="4D9B9360" w14:textId="77777777" w:rsidR="006A0900" w:rsidRDefault="006A0900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471ABCE" w14:textId="77777777" w:rsidR="006A0900" w:rsidRDefault="006A0900" w:rsidP="00585DDF">
            <w:r>
              <w:rPr>
                <w:sz w:val="16"/>
                <w:szCs w:val="16"/>
              </w:rPr>
              <w:t>2997</w:t>
            </w:r>
          </w:p>
        </w:tc>
        <w:tc>
          <w:tcPr>
            <w:tcW w:w="517" w:type="dxa"/>
          </w:tcPr>
          <w:p w14:paraId="77D8E72F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29DEBF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533C25" w14:textId="77777777" w:rsidR="006A0900" w:rsidRDefault="006A0900" w:rsidP="00585DDF">
            <w:r>
              <w:rPr>
                <w:sz w:val="16"/>
                <w:szCs w:val="16"/>
              </w:rPr>
              <w:t>Correction to PDCCH level in 6.5.1.9</w:t>
            </w:r>
          </w:p>
        </w:tc>
        <w:tc>
          <w:tcPr>
            <w:tcW w:w="517" w:type="dxa"/>
          </w:tcPr>
          <w:p w14:paraId="203753D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78D36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11160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85DF7C" w14:textId="77777777" w:rsidR="006A0900" w:rsidRDefault="006A0900" w:rsidP="00585DDF">
            <w:r>
              <w:rPr>
                <w:sz w:val="16"/>
                <w:szCs w:val="16"/>
              </w:rPr>
              <w:t>R5-241967</w:t>
            </w:r>
          </w:p>
        </w:tc>
        <w:tc>
          <w:tcPr>
            <w:tcW w:w="1597" w:type="dxa"/>
          </w:tcPr>
          <w:p w14:paraId="1EDB5797" w14:textId="77777777" w:rsidR="006A0900" w:rsidRDefault="006A0900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FBBF087" w14:textId="77777777" w:rsidR="006A0900" w:rsidRDefault="006A0900" w:rsidP="00585DDF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48075F7B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E6D5DC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</w:tbl>
    <w:p w14:paraId="5D3B5BFF" w14:textId="77777777" w:rsidR="006A0900" w:rsidRDefault="006A0900" w:rsidP="006A0900"/>
    <w:p w14:paraId="49452146" w14:textId="77777777" w:rsidR="006A0900" w:rsidRDefault="006A0900" w:rsidP="006A0900"/>
    <w:p w14:paraId="0CC90E2E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RP-240200</w:t>
      </w:r>
      <w:r>
        <w:rPr>
          <w:b/>
          <w:i/>
          <w:noProof/>
          <w:sz w:val="28"/>
        </w:rPr>
        <w:fldChar w:fldCharType="end"/>
      </w:r>
    </w:p>
    <w:p w14:paraId="1831C27F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7FF3610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24C9D8EF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E94097C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User Plane Integrity Protection support for EPC connected architectures (incl. CT/SA aspects) (UPIP_SEC_LTE-RAN-UEConTest)</w:t>
      </w:r>
      <w:r>
        <w:rPr>
          <w:rFonts w:ascii="Arial" w:hAnsi="Arial" w:cs="Arial"/>
          <w:b/>
          <w:bCs/>
        </w:rPr>
        <w:fldChar w:fldCharType="end"/>
      </w:r>
    </w:p>
    <w:p w14:paraId="403CD0E2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13.3.20</w:t>
      </w:r>
      <w:r>
        <w:rPr>
          <w:rFonts w:ascii="Arial" w:hAnsi="Arial" w:cs="Arial"/>
          <w:b/>
          <w:bCs/>
        </w:rPr>
        <w:fldChar w:fldCharType="end"/>
      </w:r>
    </w:p>
    <w:p w14:paraId="78264B3C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213488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4E92970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2A709AA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FE7740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5BB95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E2154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57E48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E688F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219D4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9CCC4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155548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9964C3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BB67E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8CF0D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DFF3FB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3D303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78FEAB21" w14:textId="77777777" w:rsidTr="00585DDF">
        <w:tc>
          <w:tcPr>
            <w:tcW w:w="879" w:type="dxa"/>
          </w:tcPr>
          <w:p w14:paraId="3CE9FA98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3F71B5" w14:textId="77777777" w:rsidR="006A0900" w:rsidRDefault="006A0900" w:rsidP="00585DDF">
            <w:r>
              <w:rPr>
                <w:sz w:val="16"/>
                <w:szCs w:val="16"/>
              </w:rPr>
              <w:t>4189</w:t>
            </w:r>
          </w:p>
        </w:tc>
        <w:tc>
          <w:tcPr>
            <w:tcW w:w="517" w:type="dxa"/>
          </w:tcPr>
          <w:p w14:paraId="57FA1A7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D5849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4D8F3F" w14:textId="77777777" w:rsidR="006A0900" w:rsidRDefault="006A0900" w:rsidP="00585DDF">
            <w:r>
              <w:rPr>
                <w:sz w:val="16"/>
                <w:szCs w:val="16"/>
              </w:rPr>
              <w:t>Correction of  UPIP test case 7.1.3.2.6 for specific message contents</w:t>
            </w:r>
          </w:p>
        </w:tc>
        <w:tc>
          <w:tcPr>
            <w:tcW w:w="517" w:type="dxa"/>
          </w:tcPr>
          <w:p w14:paraId="5C7D224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99C993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1D6F1ED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0C1605" w14:textId="77777777" w:rsidR="006A0900" w:rsidRDefault="006A0900" w:rsidP="00585DDF">
            <w:r>
              <w:rPr>
                <w:sz w:val="16"/>
                <w:szCs w:val="16"/>
              </w:rPr>
              <w:t>R5-241552</w:t>
            </w:r>
          </w:p>
        </w:tc>
        <w:tc>
          <w:tcPr>
            <w:tcW w:w="1597" w:type="dxa"/>
          </w:tcPr>
          <w:p w14:paraId="10B5A0A6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2E0CA30" w14:textId="77777777" w:rsidR="006A0900" w:rsidRDefault="006A0900" w:rsidP="00585DDF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24B94AA9" w14:textId="77777777" w:rsidR="006A0900" w:rsidRDefault="006A0900" w:rsidP="00585DDF">
            <w:r>
              <w:rPr>
                <w:sz w:val="16"/>
                <w:szCs w:val="16"/>
              </w:rPr>
              <w:t>7.1.3.2.6</w:t>
            </w:r>
          </w:p>
        </w:tc>
        <w:tc>
          <w:tcPr>
            <w:tcW w:w="998" w:type="dxa"/>
          </w:tcPr>
          <w:p w14:paraId="73720A3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555A750D" w14:textId="77777777" w:rsidTr="00585DDF">
        <w:tc>
          <w:tcPr>
            <w:tcW w:w="879" w:type="dxa"/>
          </w:tcPr>
          <w:p w14:paraId="5CF81862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4CC4A22" w14:textId="77777777" w:rsidR="006A0900" w:rsidRDefault="006A0900" w:rsidP="00585DDF">
            <w:r>
              <w:rPr>
                <w:sz w:val="16"/>
                <w:szCs w:val="16"/>
              </w:rPr>
              <w:t>4190</w:t>
            </w:r>
          </w:p>
        </w:tc>
        <w:tc>
          <w:tcPr>
            <w:tcW w:w="517" w:type="dxa"/>
          </w:tcPr>
          <w:p w14:paraId="1C44CEB9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BB56EB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022254" w14:textId="77777777" w:rsidR="006A0900" w:rsidRDefault="006A0900" w:rsidP="00585DDF">
            <w:r>
              <w:rPr>
                <w:sz w:val="16"/>
                <w:szCs w:val="16"/>
              </w:rPr>
              <w:t>Correction of UPIP test case 8.2.6.4.1</w:t>
            </w:r>
          </w:p>
        </w:tc>
        <w:tc>
          <w:tcPr>
            <w:tcW w:w="517" w:type="dxa"/>
          </w:tcPr>
          <w:p w14:paraId="68EBC9C1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A7D7C4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A0D4E3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7DC5C2" w14:textId="77777777" w:rsidR="006A0900" w:rsidRDefault="006A0900" w:rsidP="00585DDF">
            <w:r>
              <w:rPr>
                <w:sz w:val="16"/>
                <w:szCs w:val="16"/>
              </w:rPr>
              <w:t>R5-241553</w:t>
            </w:r>
          </w:p>
        </w:tc>
        <w:tc>
          <w:tcPr>
            <w:tcW w:w="1597" w:type="dxa"/>
          </w:tcPr>
          <w:p w14:paraId="73186509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9E90801" w14:textId="77777777" w:rsidR="006A0900" w:rsidRDefault="006A0900" w:rsidP="00585DDF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4BE4BA0C" w14:textId="77777777" w:rsidR="006A0900" w:rsidRDefault="006A0900" w:rsidP="00585DDF">
            <w:r>
              <w:rPr>
                <w:sz w:val="16"/>
                <w:szCs w:val="16"/>
              </w:rPr>
              <w:t>8.2.6.4.1</w:t>
            </w:r>
          </w:p>
        </w:tc>
        <w:tc>
          <w:tcPr>
            <w:tcW w:w="998" w:type="dxa"/>
          </w:tcPr>
          <w:p w14:paraId="20C2343B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20CF471E" w14:textId="77777777" w:rsidTr="00585DDF">
        <w:tc>
          <w:tcPr>
            <w:tcW w:w="879" w:type="dxa"/>
          </w:tcPr>
          <w:p w14:paraId="0A4967B7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D1C91DA" w14:textId="77777777" w:rsidR="006A0900" w:rsidRDefault="006A0900" w:rsidP="00585DDF">
            <w:r>
              <w:rPr>
                <w:sz w:val="16"/>
                <w:szCs w:val="16"/>
              </w:rPr>
              <w:t>4303</w:t>
            </w:r>
          </w:p>
        </w:tc>
        <w:tc>
          <w:tcPr>
            <w:tcW w:w="517" w:type="dxa"/>
          </w:tcPr>
          <w:p w14:paraId="0C141EC8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ED962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A72D0B" w14:textId="77777777" w:rsidR="006A0900" w:rsidRDefault="006A0900" w:rsidP="00585DDF">
            <w:r>
              <w:rPr>
                <w:sz w:val="16"/>
                <w:szCs w:val="16"/>
              </w:rPr>
              <w:t>Correction to UPIP TC 7.1.3.2.6</w:t>
            </w:r>
          </w:p>
        </w:tc>
        <w:tc>
          <w:tcPr>
            <w:tcW w:w="517" w:type="dxa"/>
          </w:tcPr>
          <w:p w14:paraId="3377B9A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1A9137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D41B86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4B536D" w14:textId="77777777" w:rsidR="006A0900" w:rsidRDefault="006A0900" w:rsidP="00585DDF">
            <w:r>
              <w:rPr>
                <w:sz w:val="16"/>
                <w:szCs w:val="16"/>
              </w:rPr>
              <w:t>R5-241186</w:t>
            </w:r>
          </w:p>
        </w:tc>
        <w:tc>
          <w:tcPr>
            <w:tcW w:w="1597" w:type="dxa"/>
          </w:tcPr>
          <w:p w14:paraId="2DCC75E8" w14:textId="77777777" w:rsidR="006A0900" w:rsidRDefault="006A090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D4220C" w14:textId="77777777" w:rsidR="006A0900" w:rsidRDefault="006A0900" w:rsidP="00585DDF">
            <w:r>
              <w:rPr>
                <w:sz w:val="16"/>
                <w:szCs w:val="16"/>
              </w:rPr>
              <w:t>UPIP_SEC_LTE-RAN-UEConTest</w:t>
            </w:r>
          </w:p>
        </w:tc>
        <w:tc>
          <w:tcPr>
            <w:tcW w:w="2323" w:type="dxa"/>
          </w:tcPr>
          <w:p w14:paraId="402AD4E4" w14:textId="77777777" w:rsidR="006A0900" w:rsidRDefault="006A0900" w:rsidP="00585DDF">
            <w:r>
              <w:rPr>
                <w:sz w:val="16"/>
                <w:szCs w:val="16"/>
              </w:rPr>
              <w:t>7.1.3.2.6</w:t>
            </w:r>
          </w:p>
        </w:tc>
        <w:tc>
          <w:tcPr>
            <w:tcW w:w="998" w:type="dxa"/>
          </w:tcPr>
          <w:p w14:paraId="463600F3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</w:tbl>
    <w:p w14:paraId="4AE7FF66" w14:textId="77777777" w:rsidR="006A0900" w:rsidRDefault="006A0900" w:rsidP="006A0900"/>
    <w:p w14:paraId="413DBA0E" w14:textId="77777777" w:rsidR="006A0900" w:rsidRDefault="006A0900" w:rsidP="006A0900"/>
    <w:p w14:paraId="39E81E46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RP-240201</w:t>
      </w:r>
      <w:r>
        <w:rPr>
          <w:b/>
          <w:i/>
          <w:noProof/>
          <w:sz w:val="28"/>
        </w:rPr>
        <w:fldChar w:fldCharType="end"/>
      </w:r>
    </w:p>
    <w:p w14:paraId="18DE2EA9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EB0CAF6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7F66F05E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B203E69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 - NR Positioning Enhancements (NR_pos_enh-UEConTest)</w:t>
      </w:r>
      <w:r>
        <w:rPr>
          <w:rFonts w:ascii="Arial" w:hAnsi="Arial" w:cs="Arial"/>
          <w:b/>
          <w:bCs/>
        </w:rPr>
        <w:fldChar w:fldCharType="end"/>
      </w:r>
    </w:p>
    <w:p w14:paraId="0F070A27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13.3.21</w:t>
      </w:r>
      <w:r>
        <w:rPr>
          <w:rFonts w:ascii="Arial" w:hAnsi="Arial" w:cs="Arial"/>
          <w:b/>
          <w:bCs/>
        </w:rPr>
        <w:fldChar w:fldCharType="end"/>
      </w:r>
    </w:p>
    <w:p w14:paraId="1C1D4300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A01FC2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EEF1743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7622106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5C519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B3B9A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E5BEF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DBE34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AAAA3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515CF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677CB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28594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F6396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A06311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960A3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127EB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93850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773DA463" w14:textId="77777777" w:rsidTr="00585DDF">
        <w:tc>
          <w:tcPr>
            <w:tcW w:w="879" w:type="dxa"/>
          </w:tcPr>
          <w:p w14:paraId="6A99BCB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6E9BB02" w14:textId="77777777" w:rsidR="006A0900" w:rsidRDefault="006A0900" w:rsidP="00585DDF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6FB7FF3C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C793E4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81454F" w14:textId="77777777" w:rsidR="006A0900" w:rsidRDefault="006A0900" w:rsidP="00585DDF">
            <w:r>
              <w:rPr>
                <w:sz w:val="16"/>
                <w:szCs w:val="16"/>
              </w:rPr>
              <w:t>Update TC 15.2.8 with TT analysis results</w:t>
            </w:r>
          </w:p>
        </w:tc>
        <w:tc>
          <w:tcPr>
            <w:tcW w:w="517" w:type="dxa"/>
          </w:tcPr>
          <w:p w14:paraId="114C930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B0989D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2EDB944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D48AFD" w14:textId="77777777" w:rsidR="006A0900" w:rsidRDefault="006A0900" w:rsidP="00585DDF">
            <w:r>
              <w:rPr>
                <w:sz w:val="16"/>
                <w:szCs w:val="16"/>
              </w:rPr>
              <w:t>R5-241897</w:t>
            </w:r>
          </w:p>
        </w:tc>
        <w:tc>
          <w:tcPr>
            <w:tcW w:w="1597" w:type="dxa"/>
          </w:tcPr>
          <w:p w14:paraId="4CE4D6EA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215A208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2F5CA47" w14:textId="77777777" w:rsidR="006A0900" w:rsidRDefault="006A0900" w:rsidP="00585DDF">
            <w:r>
              <w:rPr>
                <w:sz w:val="16"/>
                <w:szCs w:val="16"/>
              </w:rPr>
              <w:t>15.2.8</w:t>
            </w:r>
          </w:p>
        </w:tc>
        <w:tc>
          <w:tcPr>
            <w:tcW w:w="998" w:type="dxa"/>
          </w:tcPr>
          <w:p w14:paraId="7A5DB03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30A85397" w14:textId="77777777" w:rsidTr="00585DDF">
        <w:tc>
          <w:tcPr>
            <w:tcW w:w="879" w:type="dxa"/>
          </w:tcPr>
          <w:p w14:paraId="12D86094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1FDD5ED" w14:textId="77777777" w:rsidR="006A0900" w:rsidRDefault="006A0900" w:rsidP="00585DDF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52049580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E83661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7AE9C7" w14:textId="77777777" w:rsidR="006A0900" w:rsidRDefault="006A0900" w:rsidP="00585DDF">
            <w:r>
              <w:rPr>
                <w:sz w:val="16"/>
                <w:szCs w:val="16"/>
              </w:rPr>
              <w:t>Update TC 15.2.9 with TT analysis results</w:t>
            </w:r>
          </w:p>
        </w:tc>
        <w:tc>
          <w:tcPr>
            <w:tcW w:w="517" w:type="dxa"/>
          </w:tcPr>
          <w:p w14:paraId="25673629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58596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1A3271E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499845" w14:textId="77777777" w:rsidR="006A0900" w:rsidRDefault="006A0900" w:rsidP="00585DDF">
            <w:r>
              <w:rPr>
                <w:sz w:val="16"/>
                <w:szCs w:val="16"/>
              </w:rPr>
              <w:t>R5-241898</w:t>
            </w:r>
          </w:p>
        </w:tc>
        <w:tc>
          <w:tcPr>
            <w:tcW w:w="1597" w:type="dxa"/>
          </w:tcPr>
          <w:p w14:paraId="4E635C9E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4E4F32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E515CF5" w14:textId="77777777" w:rsidR="006A0900" w:rsidRDefault="006A0900" w:rsidP="00585DDF">
            <w:r>
              <w:rPr>
                <w:sz w:val="16"/>
                <w:szCs w:val="16"/>
              </w:rPr>
              <w:t>15.2.9</w:t>
            </w:r>
          </w:p>
        </w:tc>
        <w:tc>
          <w:tcPr>
            <w:tcW w:w="998" w:type="dxa"/>
          </w:tcPr>
          <w:p w14:paraId="426826E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2E343721" w14:textId="77777777" w:rsidTr="00585DDF">
        <w:tc>
          <w:tcPr>
            <w:tcW w:w="879" w:type="dxa"/>
          </w:tcPr>
          <w:p w14:paraId="449B9721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001AD93" w14:textId="77777777" w:rsidR="006A0900" w:rsidRDefault="006A0900" w:rsidP="00585DDF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7B6C990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38477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1B5010" w14:textId="77777777" w:rsidR="006A0900" w:rsidRDefault="006A0900" w:rsidP="00585DDF">
            <w:r>
              <w:rPr>
                <w:sz w:val="16"/>
                <w:szCs w:val="16"/>
              </w:rPr>
              <w:t>Update TC 15.2.10 with TT analysis results</w:t>
            </w:r>
          </w:p>
        </w:tc>
        <w:tc>
          <w:tcPr>
            <w:tcW w:w="517" w:type="dxa"/>
          </w:tcPr>
          <w:p w14:paraId="64DB64D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906BD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0844710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B1EB3F" w14:textId="77777777" w:rsidR="006A0900" w:rsidRDefault="006A0900" w:rsidP="00585DDF">
            <w:r>
              <w:rPr>
                <w:sz w:val="16"/>
                <w:szCs w:val="16"/>
              </w:rPr>
              <w:t>R5-240103</w:t>
            </w:r>
          </w:p>
        </w:tc>
        <w:tc>
          <w:tcPr>
            <w:tcW w:w="1597" w:type="dxa"/>
          </w:tcPr>
          <w:p w14:paraId="789A9C76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E714D22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BA8EB57" w14:textId="77777777" w:rsidR="006A0900" w:rsidRDefault="006A0900" w:rsidP="00585DDF">
            <w:r>
              <w:rPr>
                <w:sz w:val="16"/>
                <w:szCs w:val="16"/>
              </w:rPr>
              <w:t>15.2.10</w:t>
            </w:r>
          </w:p>
        </w:tc>
        <w:tc>
          <w:tcPr>
            <w:tcW w:w="998" w:type="dxa"/>
          </w:tcPr>
          <w:p w14:paraId="5A59483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066B334A" w14:textId="77777777" w:rsidTr="00585DDF">
        <w:tc>
          <w:tcPr>
            <w:tcW w:w="879" w:type="dxa"/>
          </w:tcPr>
          <w:p w14:paraId="2433BBF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6FBEB770" w14:textId="77777777" w:rsidR="006A0900" w:rsidRDefault="006A0900" w:rsidP="00585DDF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 w14:paraId="0290332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08505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FEF146" w14:textId="77777777" w:rsidR="006A0900" w:rsidRDefault="006A0900" w:rsidP="00585DDF">
            <w:r>
              <w:rPr>
                <w:sz w:val="16"/>
                <w:szCs w:val="16"/>
              </w:rPr>
              <w:t>Update TC 16.2.7 with TT analysis results</w:t>
            </w:r>
          </w:p>
        </w:tc>
        <w:tc>
          <w:tcPr>
            <w:tcW w:w="517" w:type="dxa"/>
          </w:tcPr>
          <w:p w14:paraId="5D7AE8EA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4634B8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3615D4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440585" w14:textId="77777777" w:rsidR="006A0900" w:rsidRDefault="006A0900" w:rsidP="00585DDF">
            <w:r>
              <w:rPr>
                <w:sz w:val="16"/>
                <w:szCs w:val="16"/>
              </w:rPr>
              <w:t>R5-240104</w:t>
            </w:r>
          </w:p>
        </w:tc>
        <w:tc>
          <w:tcPr>
            <w:tcW w:w="1597" w:type="dxa"/>
          </w:tcPr>
          <w:p w14:paraId="219496E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C6E2915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092AEC90" w14:textId="77777777" w:rsidR="006A0900" w:rsidRDefault="006A0900" w:rsidP="00585DDF">
            <w:r>
              <w:rPr>
                <w:sz w:val="16"/>
                <w:szCs w:val="16"/>
              </w:rPr>
              <w:t>16.2.7</w:t>
            </w:r>
          </w:p>
        </w:tc>
        <w:tc>
          <w:tcPr>
            <w:tcW w:w="998" w:type="dxa"/>
          </w:tcPr>
          <w:p w14:paraId="4EC2134C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2E81517" w14:textId="77777777" w:rsidTr="00585DDF">
        <w:tc>
          <w:tcPr>
            <w:tcW w:w="879" w:type="dxa"/>
          </w:tcPr>
          <w:p w14:paraId="599B47D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51FF885" w14:textId="77777777" w:rsidR="006A0900" w:rsidRDefault="006A0900" w:rsidP="00585DDF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 w14:paraId="268DD1F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BDE8A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92E6F1" w14:textId="77777777" w:rsidR="006A0900" w:rsidRDefault="006A0900" w:rsidP="00585DDF">
            <w:r>
              <w:rPr>
                <w:sz w:val="16"/>
                <w:szCs w:val="16"/>
              </w:rPr>
              <w:t>Update TC 16.2.8 with TT analysis results</w:t>
            </w:r>
          </w:p>
        </w:tc>
        <w:tc>
          <w:tcPr>
            <w:tcW w:w="517" w:type="dxa"/>
          </w:tcPr>
          <w:p w14:paraId="1FB2A610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9966B1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F05549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AF8DA" w14:textId="77777777" w:rsidR="006A0900" w:rsidRDefault="006A0900" w:rsidP="00585DDF">
            <w:r>
              <w:rPr>
                <w:sz w:val="16"/>
                <w:szCs w:val="16"/>
              </w:rPr>
              <w:t>R5-240105</w:t>
            </w:r>
          </w:p>
        </w:tc>
        <w:tc>
          <w:tcPr>
            <w:tcW w:w="1597" w:type="dxa"/>
          </w:tcPr>
          <w:p w14:paraId="60798E6C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259AD2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554D543" w14:textId="77777777" w:rsidR="006A0900" w:rsidRDefault="006A0900" w:rsidP="00585DDF">
            <w:r>
              <w:rPr>
                <w:sz w:val="16"/>
                <w:szCs w:val="16"/>
              </w:rPr>
              <w:t>16.2.8</w:t>
            </w:r>
          </w:p>
        </w:tc>
        <w:tc>
          <w:tcPr>
            <w:tcW w:w="998" w:type="dxa"/>
          </w:tcPr>
          <w:p w14:paraId="12863D3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235C5BE1" w14:textId="77777777" w:rsidTr="00585DDF">
        <w:tc>
          <w:tcPr>
            <w:tcW w:w="879" w:type="dxa"/>
          </w:tcPr>
          <w:p w14:paraId="5C7DFB94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68295001" w14:textId="77777777" w:rsidR="006A0900" w:rsidRDefault="006A0900" w:rsidP="00585DDF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 w14:paraId="13EF1E24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641482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73995E" w14:textId="77777777" w:rsidR="006A0900" w:rsidRDefault="006A0900" w:rsidP="00585DDF">
            <w:r>
              <w:rPr>
                <w:sz w:val="16"/>
                <w:szCs w:val="16"/>
              </w:rPr>
              <w:t>Update TC 16.3.4 with TT analysis results</w:t>
            </w:r>
          </w:p>
        </w:tc>
        <w:tc>
          <w:tcPr>
            <w:tcW w:w="517" w:type="dxa"/>
          </w:tcPr>
          <w:p w14:paraId="2ECF725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1EFC8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3338C1B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6D7A0E" w14:textId="77777777" w:rsidR="006A0900" w:rsidRDefault="006A0900" w:rsidP="00585DDF">
            <w:r>
              <w:rPr>
                <w:sz w:val="16"/>
                <w:szCs w:val="16"/>
              </w:rPr>
              <w:t>R5-241899</w:t>
            </w:r>
          </w:p>
        </w:tc>
        <w:tc>
          <w:tcPr>
            <w:tcW w:w="1597" w:type="dxa"/>
          </w:tcPr>
          <w:p w14:paraId="39F0315F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EA2CB8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666AE7E" w14:textId="77777777" w:rsidR="006A0900" w:rsidRDefault="006A0900" w:rsidP="00585DDF">
            <w:r>
              <w:rPr>
                <w:sz w:val="16"/>
                <w:szCs w:val="16"/>
              </w:rPr>
              <w:t>16.3.4</w:t>
            </w:r>
          </w:p>
        </w:tc>
        <w:tc>
          <w:tcPr>
            <w:tcW w:w="998" w:type="dxa"/>
          </w:tcPr>
          <w:p w14:paraId="3C40F74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6945CB5B" w14:textId="77777777" w:rsidTr="00585DDF">
        <w:tc>
          <w:tcPr>
            <w:tcW w:w="879" w:type="dxa"/>
          </w:tcPr>
          <w:p w14:paraId="293D99D6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B436B14" w14:textId="77777777" w:rsidR="006A0900" w:rsidRDefault="006A0900" w:rsidP="00585DDF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 w14:paraId="246FAAE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CCC3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343C50" w14:textId="77777777" w:rsidR="006A0900" w:rsidRDefault="006A0900" w:rsidP="00585DDF">
            <w:r>
              <w:rPr>
                <w:sz w:val="16"/>
                <w:szCs w:val="16"/>
              </w:rPr>
              <w:t>Addition of NR PRS-based measurement requirements in annex C to include TT analysis results</w:t>
            </w:r>
          </w:p>
        </w:tc>
        <w:tc>
          <w:tcPr>
            <w:tcW w:w="517" w:type="dxa"/>
          </w:tcPr>
          <w:p w14:paraId="11FAC88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B48BE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952843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A791CA" w14:textId="77777777" w:rsidR="006A0900" w:rsidRDefault="006A0900" w:rsidP="00585DDF">
            <w:r>
              <w:rPr>
                <w:sz w:val="16"/>
                <w:szCs w:val="16"/>
              </w:rPr>
              <w:t>R5-240107</w:t>
            </w:r>
          </w:p>
        </w:tc>
        <w:tc>
          <w:tcPr>
            <w:tcW w:w="1597" w:type="dxa"/>
          </w:tcPr>
          <w:p w14:paraId="2090E1BA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130736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AC870FD" w14:textId="77777777" w:rsidR="006A0900" w:rsidRDefault="006A0900" w:rsidP="00585DDF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 w14:paraId="26A37ED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5B355F23" w14:textId="77777777" w:rsidTr="00585DDF">
        <w:tc>
          <w:tcPr>
            <w:tcW w:w="879" w:type="dxa"/>
          </w:tcPr>
          <w:p w14:paraId="35974650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7714641" w14:textId="77777777" w:rsidR="006A0900" w:rsidRDefault="006A0900" w:rsidP="00585DDF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</w:tcPr>
          <w:p w14:paraId="1FA0E14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EA34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FAAFC3" w14:textId="77777777" w:rsidR="006A0900" w:rsidRDefault="006A0900" w:rsidP="00585DDF">
            <w:r>
              <w:rPr>
                <w:sz w:val="16"/>
                <w:szCs w:val="16"/>
              </w:rPr>
              <w:t>Addition of new RRC_INACTIVE NR RSTD reporting delay test case 14.4.3</w:t>
            </w:r>
          </w:p>
        </w:tc>
        <w:tc>
          <w:tcPr>
            <w:tcW w:w="517" w:type="dxa"/>
          </w:tcPr>
          <w:p w14:paraId="7635A514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0AD6EC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1E3C98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B6A61F" w14:textId="77777777" w:rsidR="006A0900" w:rsidRDefault="006A0900" w:rsidP="00585DDF">
            <w:r>
              <w:rPr>
                <w:sz w:val="16"/>
                <w:szCs w:val="16"/>
              </w:rPr>
              <w:t>R5-240108</w:t>
            </w:r>
          </w:p>
        </w:tc>
        <w:tc>
          <w:tcPr>
            <w:tcW w:w="1597" w:type="dxa"/>
          </w:tcPr>
          <w:p w14:paraId="3C0FC396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3CF208B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C20402C" w14:textId="77777777" w:rsidR="006A0900" w:rsidRDefault="006A0900" w:rsidP="00585DDF">
            <w:r>
              <w:rPr>
                <w:sz w:val="16"/>
                <w:szCs w:val="16"/>
              </w:rPr>
              <w:t>14.4.3 (new)</w:t>
            </w:r>
          </w:p>
        </w:tc>
        <w:tc>
          <w:tcPr>
            <w:tcW w:w="998" w:type="dxa"/>
          </w:tcPr>
          <w:p w14:paraId="7C4AC35A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417AF950" w14:textId="77777777" w:rsidTr="00585DDF">
        <w:tc>
          <w:tcPr>
            <w:tcW w:w="879" w:type="dxa"/>
          </w:tcPr>
          <w:p w14:paraId="298F9CE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58325EF" w14:textId="77777777" w:rsidR="006A0900" w:rsidRDefault="006A0900" w:rsidP="00585DDF"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 w14:paraId="1352F76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E9D90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379445" w14:textId="77777777" w:rsidR="006A0900" w:rsidRDefault="006A0900" w:rsidP="00585DDF">
            <w:r>
              <w:rPr>
                <w:sz w:val="16"/>
                <w:szCs w:val="16"/>
              </w:rPr>
              <w:t>Addition of new NR RSTD reporting delay test case 14.4.4 in RRC_INACTIVE state</w:t>
            </w:r>
          </w:p>
        </w:tc>
        <w:tc>
          <w:tcPr>
            <w:tcW w:w="517" w:type="dxa"/>
          </w:tcPr>
          <w:p w14:paraId="2D3FF3D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AFBC4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E19548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CDE14B" w14:textId="77777777" w:rsidR="006A0900" w:rsidRDefault="006A0900" w:rsidP="00585DDF">
            <w:r>
              <w:rPr>
                <w:sz w:val="16"/>
                <w:szCs w:val="16"/>
              </w:rPr>
              <w:t>R5-240109</w:t>
            </w:r>
          </w:p>
        </w:tc>
        <w:tc>
          <w:tcPr>
            <w:tcW w:w="1597" w:type="dxa"/>
          </w:tcPr>
          <w:p w14:paraId="4148D0F0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184671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F73F0BD" w14:textId="77777777" w:rsidR="006A0900" w:rsidRDefault="006A0900" w:rsidP="00585DDF">
            <w:r>
              <w:rPr>
                <w:sz w:val="16"/>
                <w:szCs w:val="16"/>
              </w:rPr>
              <w:t>14.4.4 (new)</w:t>
            </w:r>
          </w:p>
        </w:tc>
        <w:tc>
          <w:tcPr>
            <w:tcW w:w="998" w:type="dxa"/>
          </w:tcPr>
          <w:p w14:paraId="4DE76783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23EEC471" w14:textId="77777777" w:rsidTr="00585DDF">
        <w:tc>
          <w:tcPr>
            <w:tcW w:w="879" w:type="dxa"/>
          </w:tcPr>
          <w:p w14:paraId="25BB3B0B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AD4EBB1" w14:textId="77777777" w:rsidR="006A0900" w:rsidRDefault="006A0900" w:rsidP="00585DDF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75629ED8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74B17D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C9ED58" w14:textId="77777777" w:rsidR="006A0900" w:rsidRDefault="006A0900" w:rsidP="00585DDF">
            <w:r>
              <w:rPr>
                <w:sz w:val="16"/>
                <w:szCs w:val="16"/>
              </w:rPr>
              <w:t>Addition of new NR RSTD accuracy test case 14.5.3 in RRC_INACTIVE state</w:t>
            </w:r>
          </w:p>
        </w:tc>
        <w:tc>
          <w:tcPr>
            <w:tcW w:w="517" w:type="dxa"/>
          </w:tcPr>
          <w:p w14:paraId="73A2EFC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D5A8F1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3BBF04E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2D276E" w14:textId="77777777" w:rsidR="006A0900" w:rsidRDefault="006A0900" w:rsidP="00585DDF">
            <w:r>
              <w:rPr>
                <w:sz w:val="16"/>
                <w:szCs w:val="16"/>
              </w:rPr>
              <w:t>R5-240110</w:t>
            </w:r>
          </w:p>
        </w:tc>
        <w:tc>
          <w:tcPr>
            <w:tcW w:w="1597" w:type="dxa"/>
          </w:tcPr>
          <w:p w14:paraId="214E824D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BE9878E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9024CA5" w14:textId="77777777" w:rsidR="006A0900" w:rsidRDefault="006A0900" w:rsidP="00585DDF">
            <w:r>
              <w:rPr>
                <w:sz w:val="16"/>
                <w:szCs w:val="16"/>
              </w:rPr>
              <w:t>14.5.3 (new)</w:t>
            </w:r>
          </w:p>
        </w:tc>
        <w:tc>
          <w:tcPr>
            <w:tcW w:w="998" w:type="dxa"/>
          </w:tcPr>
          <w:p w14:paraId="58432BA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219CB20D" w14:textId="77777777" w:rsidTr="00585DDF">
        <w:tc>
          <w:tcPr>
            <w:tcW w:w="879" w:type="dxa"/>
          </w:tcPr>
          <w:p w14:paraId="19F2F8EC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9442F5B" w14:textId="77777777" w:rsidR="006A0900" w:rsidRDefault="006A0900" w:rsidP="00585DDF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14:paraId="67D983AF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9DB14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A7EA49" w14:textId="77777777" w:rsidR="006A0900" w:rsidRDefault="006A0900" w:rsidP="00585DDF">
            <w:r>
              <w:rPr>
                <w:sz w:val="16"/>
                <w:szCs w:val="16"/>
              </w:rPr>
              <w:t>Addition of new NR RSTD accuracy test case 14.5.4 in RRC_INACTIVE state</w:t>
            </w:r>
          </w:p>
        </w:tc>
        <w:tc>
          <w:tcPr>
            <w:tcW w:w="517" w:type="dxa"/>
          </w:tcPr>
          <w:p w14:paraId="1ED3AA0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F3253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62AA7B2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49C88" w14:textId="77777777" w:rsidR="006A0900" w:rsidRDefault="006A0900" w:rsidP="00585DDF">
            <w:r>
              <w:rPr>
                <w:sz w:val="16"/>
                <w:szCs w:val="16"/>
              </w:rPr>
              <w:t>R5-241911</w:t>
            </w:r>
          </w:p>
        </w:tc>
        <w:tc>
          <w:tcPr>
            <w:tcW w:w="1597" w:type="dxa"/>
          </w:tcPr>
          <w:p w14:paraId="0035DAD0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D180307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0D38F67E" w14:textId="77777777" w:rsidR="006A0900" w:rsidRDefault="006A0900" w:rsidP="00585DDF">
            <w:r>
              <w:rPr>
                <w:sz w:val="16"/>
                <w:szCs w:val="16"/>
              </w:rPr>
              <w:t>14.5.4 (new)</w:t>
            </w:r>
          </w:p>
        </w:tc>
        <w:tc>
          <w:tcPr>
            <w:tcW w:w="998" w:type="dxa"/>
          </w:tcPr>
          <w:p w14:paraId="5D55048E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11FB3E9C" w14:textId="77777777" w:rsidTr="00585DDF">
        <w:tc>
          <w:tcPr>
            <w:tcW w:w="879" w:type="dxa"/>
          </w:tcPr>
          <w:p w14:paraId="136756DF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E7C5AB0" w14:textId="77777777" w:rsidR="006A0900" w:rsidRDefault="006A0900" w:rsidP="00585DDF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 w14:paraId="03AFFC31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6A86C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C1ECEB" w14:textId="77777777" w:rsidR="006A0900" w:rsidRDefault="006A0900" w:rsidP="00585DDF">
            <w:r>
              <w:rPr>
                <w:sz w:val="16"/>
                <w:szCs w:val="16"/>
              </w:rPr>
              <w:t>Addition of new NR PRS-RSRP reporting delay test case 16.4.3 in RRC_INACTIVE state</w:t>
            </w:r>
          </w:p>
        </w:tc>
        <w:tc>
          <w:tcPr>
            <w:tcW w:w="517" w:type="dxa"/>
          </w:tcPr>
          <w:p w14:paraId="30AABEA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61BB61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3D5E4B7C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82A651" w14:textId="77777777" w:rsidR="006A0900" w:rsidRDefault="006A0900" w:rsidP="00585DDF">
            <w:r>
              <w:rPr>
                <w:sz w:val="16"/>
                <w:szCs w:val="16"/>
              </w:rPr>
              <w:t>R5-240112</w:t>
            </w:r>
          </w:p>
        </w:tc>
        <w:tc>
          <w:tcPr>
            <w:tcW w:w="1597" w:type="dxa"/>
          </w:tcPr>
          <w:p w14:paraId="60335C32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D64E42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291548F" w14:textId="77777777" w:rsidR="006A0900" w:rsidRDefault="006A0900" w:rsidP="00585DDF">
            <w:r>
              <w:rPr>
                <w:sz w:val="16"/>
                <w:szCs w:val="16"/>
              </w:rPr>
              <w:t>16.4.3 (new)</w:t>
            </w:r>
          </w:p>
        </w:tc>
        <w:tc>
          <w:tcPr>
            <w:tcW w:w="998" w:type="dxa"/>
          </w:tcPr>
          <w:p w14:paraId="6C65A1C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11772704" w14:textId="77777777" w:rsidTr="00585DDF">
        <w:tc>
          <w:tcPr>
            <w:tcW w:w="879" w:type="dxa"/>
          </w:tcPr>
          <w:p w14:paraId="6E9DA3E3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0A524AA" w14:textId="77777777" w:rsidR="006A0900" w:rsidRDefault="006A0900" w:rsidP="00585DDF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4A7C687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C1A8B4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71CFB1" w14:textId="77777777" w:rsidR="006A0900" w:rsidRDefault="006A0900" w:rsidP="00585DDF">
            <w:r>
              <w:rPr>
                <w:sz w:val="16"/>
                <w:szCs w:val="16"/>
              </w:rPr>
              <w:t>Addition of new NR PRS-RSRP reporting delay test case 16.4.4 in RRC_INACTIVE state</w:t>
            </w:r>
          </w:p>
        </w:tc>
        <w:tc>
          <w:tcPr>
            <w:tcW w:w="517" w:type="dxa"/>
          </w:tcPr>
          <w:p w14:paraId="32398C0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D8A09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6655C8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9B780B" w14:textId="77777777" w:rsidR="006A0900" w:rsidRDefault="006A0900" w:rsidP="00585DDF">
            <w:r>
              <w:rPr>
                <w:sz w:val="16"/>
                <w:szCs w:val="16"/>
              </w:rPr>
              <w:t>R5-240113</w:t>
            </w:r>
          </w:p>
        </w:tc>
        <w:tc>
          <w:tcPr>
            <w:tcW w:w="1597" w:type="dxa"/>
          </w:tcPr>
          <w:p w14:paraId="2C58FF0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D3CC938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0005816" w14:textId="77777777" w:rsidR="006A0900" w:rsidRDefault="006A0900" w:rsidP="00585DDF">
            <w:r>
              <w:rPr>
                <w:sz w:val="16"/>
                <w:szCs w:val="16"/>
              </w:rPr>
              <w:t>16.4.4 (new)</w:t>
            </w:r>
          </w:p>
        </w:tc>
        <w:tc>
          <w:tcPr>
            <w:tcW w:w="998" w:type="dxa"/>
          </w:tcPr>
          <w:p w14:paraId="38402FD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0CA78AD2" w14:textId="77777777" w:rsidTr="00585DDF">
        <w:tc>
          <w:tcPr>
            <w:tcW w:w="879" w:type="dxa"/>
          </w:tcPr>
          <w:p w14:paraId="23207FE0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0D6696D" w14:textId="77777777" w:rsidR="006A0900" w:rsidRDefault="006A0900" w:rsidP="00585DDF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14:paraId="2C97452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44B8BE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70271D" w14:textId="77777777" w:rsidR="006A0900" w:rsidRDefault="006A0900" w:rsidP="00585DDF">
            <w:r>
              <w:rPr>
                <w:sz w:val="16"/>
                <w:szCs w:val="16"/>
              </w:rPr>
              <w:t>Addition of new NR PRS-RSRP accuracy test case 16.5.3 in RRC_INACTIVE state</w:t>
            </w:r>
          </w:p>
        </w:tc>
        <w:tc>
          <w:tcPr>
            <w:tcW w:w="517" w:type="dxa"/>
          </w:tcPr>
          <w:p w14:paraId="2699786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ADAEDC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6A1A0FC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DC27AE" w14:textId="77777777" w:rsidR="006A0900" w:rsidRDefault="006A0900" w:rsidP="00585DDF">
            <w:r>
              <w:rPr>
                <w:sz w:val="16"/>
                <w:szCs w:val="16"/>
              </w:rPr>
              <w:t>R5-240114</w:t>
            </w:r>
          </w:p>
        </w:tc>
        <w:tc>
          <w:tcPr>
            <w:tcW w:w="1597" w:type="dxa"/>
          </w:tcPr>
          <w:p w14:paraId="0CEADE4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95E401B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FCE1E62" w14:textId="77777777" w:rsidR="006A0900" w:rsidRDefault="006A0900" w:rsidP="00585DDF">
            <w:r>
              <w:rPr>
                <w:sz w:val="16"/>
                <w:szCs w:val="16"/>
              </w:rPr>
              <w:t>16.5.3 (new)</w:t>
            </w:r>
          </w:p>
        </w:tc>
        <w:tc>
          <w:tcPr>
            <w:tcW w:w="998" w:type="dxa"/>
          </w:tcPr>
          <w:p w14:paraId="41704F8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6F1B6434" w14:textId="77777777" w:rsidTr="00585DDF">
        <w:tc>
          <w:tcPr>
            <w:tcW w:w="879" w:type="dxa"/>
          </w:tcPr>
          <w:p w14:paraId="1285442D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D953A6E" w14:textId="77777777" w:rsidR="006A0900" w:rsidRDefault="006A0900" w:rsidP="00585DDF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 w14:paraId="00EF5DC4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CC67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86F87D" w14:textId="77777777" w:rsidR="006A0900" w:rsidRDefault="006A0900" w:rsidP="00585DDF">
            <w:r>
              <w:rPr>
                <w:sz w:val="16"/>
                <w:szCs w:val="16"/>
              </w:rPr>
              <w:t>Addition of new NR PRS-RSRP accuracy test case 16.5.4 in RRC_INACTIVE state</w:t>
            </w:r>
          </w:p>
        </w:tc>
        <w:tc>
          <w:tcPr>
            <w:tcW w:w="517" w:type="dxa"/>
          </w:tcPr>
          <w:p w14:paraId="53F77B0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38589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04AAB162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63B600" w14:textId="77777777" w:rsidR="006A0900" w:rsidRDefault="006A0900" w:rsidP="00585DDF">
            <w:r>
              <w:rPr>
                <w:sz w:val="16"/>
                <w:szCs w:val="16"/>
              </w:rPr>
              <w:t>R5-240115</w:t>
            </w:r>
          </w:p>
        </w:tc>
        <w:tc>
          <w:tcPr>
            <w:tcW w:w="1597" w:type="dxa"/>
          </w:tcPr>
          <w:p w14:paraId="4349D6B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2BF3DF2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DB80C02" w14:textId="77777777" w:rsidR="006A0900" w:rsidRDefault="006A0900" w:rsidP="00585DDF">
            <w:r>
              <w:rPr>
                <w:sz w:val="16"/>
                <w:szCs w:val="16"/>
              </w:rPr>
              <w:t>16.5.4 (new)</w:t>
            </w:r>
          </w:p>
        </w:tc>
        <w:tc>
          <w:tcPr>
            <w:tcW w:w="998" w:type="dxa"/>
          </w:tcPr>
          <w:p w14:paraId="18B1912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48700C50" w14:textId="77777777" w:rsidTr="00585DDF">
        <w:tc>
          <w:tcPr>
            <w:tcW w:w="879" w:type="dxa"/>
          </w:tcPr>
          <w:p w14:paraId="08E01E92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19018E4C" w14:textId="77777777" w:rsidR="006A0900" w:rsidRDefault="006A0900" w:rsidP="00585DDF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6BBCC97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8A65A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6A75C9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17.3.1</w:t>
            </w:r>
          </w:p>
        </w:tc>
        <w:tc>
          <w:tcPr>
            <w:tcW w:w="517" w:type="dxa"/>
          </w:tcPr>
          <w:p w14:paraId="6B3569BF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26BA65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17C9B83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AC0140" w14:textId="77777777" w:rsidR="006A0900" w:rsidRDefault="006A0900" w:rsidP="00585DDF">
            <w:r>
              <w:rPr>
                <w:sz w:val="16"/>
                <w:szCs w:val="16"/>
              </w:rPr>
              <w:t>R5-240116</w:t>
            </w:r>
          </w:p>
        </w:tc>
        <w:tc>
          <w:tcPr>
            <w:tcW w:w="1597" w:type="dxa"/>
          </w:tcPr>
          <w:p w14:paraId="51B8B8BC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693DEE3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61DA7517" w14:textId="77777777" w:rsidR="006A0900" w:rsidRDefault="006A0900" w:rsidP="00585DDF">
            <w:r>
              <w:rPr>
                <w:sz w:val="16"/>
                <w:szCs w:val="16"/>
              </w:rPr>
              <w:t>17.3.1 (new)</w:t>
            </w:r>
          </w:p>
        </w:tc>
        <w:tc>
          <w:tcPr>
            <w:tcW w:w="998" w:type="dxa"/>
          </w:tcPr>
          <w:p w14:paraId="14CAF04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0FB82AB1" w14:textId="77777777" w:rsidTr="00585DDF">
        <w:tc>
          <w:tcPr>
            <w:tcW w:w="879" w:type="dxa"/>
          </w:tcPr>
          <w:p w14:paraId="0D9527F7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E2AEC79" w14:textId="77777777" w:rsidR="006A0900" w:rsidRDefault="006A0900" w:rsidP="00585DDF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</w:tcPr>
          <w:p w14:paraId="3FBEAB35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BAF48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42FA69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17.3.2</w:t>
            </w:r>
          </w:p>
        </w:tc>
        <w:tc>
          <w:tcPr>
            <w:tcW w:w="517" w:type="dxa"/>
          </w:tcPr>
          <w:p w14:paraId="778D9084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EE1A4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257204A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298117" w14:textId="77777777" w:rsidR="006A0900" w:rsidRDefault="006A0900" w:rsidP="00585DDF">
            <w:r>
              <w:rPr>
                <w:sz w:val="16"/>
                <w:szCs w:val="16"/>
              </w:rPr>
              <w:t>R5-240117</w:t>
            </w:r>
          </w:p>
        </w:tc>
        <w:tc>
          <w:tcPr>
            <w:tcW w:w="1597" w:type="dxa"/>
          </w:tcPr>
          <w:p w14:paraId="2D4A23F3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051FDE4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485DAC9" w14:textId="77777777" w:rsidR="006A0900" w:rsidRDefault="006A0900" w:rsidP="00585DDF">
            <w:r>
              <w:rPr>
                <w:sz w:val="16"/>
                <w:szCs w:val="16"/>
              </w:rPr>
              <w:t>17.3.2 (new)</w:t>
            </w:r>
          </w:p>
        </w:tc>
        <w:tc>
          <w:tcPr>
            <w:tcW w:w="998" w:type="dxa"/>
          </w:tcPr>
          <w:p w14:paraId="0E272B63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7D8688C0" w14:textId="77777777" w:rsidTr="00585DDF">
        <w:tc>
          <w:tcPr>
            <w:tcW w:w="879" w:type="dxa"/>
          </w:tcPr>
          <w:p w14:paraId="274A84D8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0D72350" w14:textId="77777777" w:rsidR="006A0900" w:rsidRDefault="006A0900" w:rsidP="00585DDF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</w:tcPr>
          <w:p w14:paraId="0872B3E5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6C072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BF88D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17.3.3</w:t>
            </w:r>
          </w:p>
        </w:tc>
        <w:tc>
          <w:tcPr>
            <w:tcW w:w="517" w:type="dxa"/>
          </w:tcPr>
          <w:p w14:paraId="2D5B23B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541C7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969282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36A7EE" w14:textId="77777777" w:rsidR="006A0900" w:rsidRDefault="006A0900" w:rsidP="00585DDF">
            <w:r>
              <w:rPr>
                <w:sz w:val="16"/>
                <w:szCs w:val="16"/>
              </w:rPr>
              <w:t>R5-240118</w:t>
            </w:r>
          </w:p>
        </w:tc>
        <w:tc>
          <w:tcPr>
            <w:tcW w:w="1597" w:type="dxa"/>
          </w:tcPr>
          <w:p w14:paraId="75D512AD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A3A600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7C838718" w14:textId="77777777" w:rsidR="006A0900" w:rsidRDefault="006A0900" w:rsidP="00585DDF">
            <w:r>
              <w:rPr>
                <w:sz w:val="16"/>
                <w:szCs w:val="16"/>
              </w:rPr>
              <w:t>17.3.3 (new)</w:t>
            </w:r>
          </w:p>
        </w:tc>
        <w:tc>
          <w:tcPr>
            <w:tcW w:w="998" w:type="dxa"/>
          </w:tcPr>
          <w:p w14:paraId="5CE2A2A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4BD17826" w14:textId="77777777" w:rsidTr="00585DDF">
        <w:tc>
          <w:tcPr>
            <w:tcW w:w="879" w:type="dxa"/>
          </w:tcPr>
          <w:p w14:paraId="2D3934C6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6AA4FB3" w14:textId="77777777" w:rsidR="006A0900" w:rsidRDefault="006A0900" w:rsidP="00585DDF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 w14:paraId="4EC0293E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B179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C52DE4" w14:textId="77777777" w:rsidR="006A0900" w:rsidRDefault="006A0900" w:rsidP="00585DDF">
            <w:r>
              <w:rPr>
                <w:sz w:val="16"/>
                <w:szCs w:val="16"/>
              </w:rPr>
              <w:t>Addition of new NR PRS-RSRPP measurement accuracy test case 17.3.4</w:t>
            </w:r>
          </w:p>
        </w:tc>
        <w:tc>
          <w:tcPr>
            <w:tcW w:w="517" w:type="dxa"/>
          </w:tcPr>
          <w:p w14:paraId="327E271F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AF98F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678B36BB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BF9453" w14:textId="77777777" w:rsidR="006A0900" w:rsidRDefault="006A0900" w:rsidP="00585DDF">
            <w:r>
              <w:rPr>
                <w:sz w:val="16"/>
                <w:szCs w:val="16"/>
              </w:rPr>
              <w:t>R5-240119</w:t>
            </w:r>
          </w:p>
        </w:tc>
        <w:tc>
          <w:tcPr>
            <w:tcW w:w="1597" w:type="dxa"/>
          </w:tcPr>
          <w:p w14:paraId="6AAA1FAC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B8DFC6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119AD80" w14:textId="77777777" w:rsidR="006A0900" w:rsidRDefault="006A0900" w:rsidP="00585DDF">
            <w:r>
              <w:rPr>
                <w:sz w:val="16"/>
                <w:szCs w:val="16"/>
              </w:rPr>
              <w:t>17.3.4 (new)</w:t>
            </w:r>
          </w:p>
        </w:tc>
        <w:tc>
          <w:tcPr>
            <w:tcW w:w="998" w:type="dxa"/>
          </w:tcPr>
          <w:p w14:paraId="4121E16A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37.571-3 CR 0167; TS/TR ... CR ... </w:t>
            </w:r>
          </w:p>
        </w:tc>
      </w:tr>
      <w:tr w:rsidR="006A0900" w14:paraId="3F2079DF" w14:textId="77777777" w:rsidTr="00585DDF">
        <w:tc>
          <w:tcPr>
            <w:tcW w:w="879" w:type="dxa"/>
          </w:tcPr>
          <w:p w14:paraId="3DFB1F13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65E3EA80" w14:textId="77777777" w:rsidR="006A0900" w:rsidRDefault="006A0900" w:rsidP="00585DDF"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 w14:paraId="73A81F1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DB97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8079F8" w14:textId="77777777" w:rsidR="006A0900" w:rsidRDefault="006A0900" w:rsidP="00585DDF">
            <w:r>
              <w:rPr>
                <w:sz w:val="16"/>
                <w:szCs w:val="16"/>
              </w:rPr>
              <w:t>Addition of measurement period requirements in RRC_INACTIVE state for NR positioning methods</w:t>
            </w:r>
          </w:p>
        </w:tc>
        <w:tc>
          <w:tcPr>
            <w:tcW w:w="517" w:type="dxa"/>
          </w:tcPr>
          <w:p w14:paraId="0BD40F5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D33FA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4F9FE09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7750AD" w14:textId="77777777" w:rsidR="006A0900" w:rsidRDefault="006A0900" w:rsidP="00585DDF">
            <w:r>
              <w:rPr>
                <w:sz w:val="16"/>
                <w:szCs w:val="16"/>
              </w:rPr>
              <w:t>R5-240120</w:t>
            </w:r>
          </w:p>
        </w:tc>
        <w:tc>
          <w:tcPr>
            <w:tcW w:w="1597" w:type="dxa"/>
          </w:tcPr>
          <w:p w14:paraId="535EDE8E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98CC207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7FC7B95" w14:textId="77777777" w:rsidR="006A0900" w:rsidRDefault="006A0900" w:rsidP="00585DDF">
            <w:r>
              <w:rPr>
                <w:sz w:val="16"/>
                <w:szCs w:val="16"/>
              </w:rPr>
              <w:t>2, 4.14, 4.15, 4.16</w:t>
            </w:r>
          </w:p>
        </w:tc>
        <w:tc>
          <w:tcPr>
            <w:tcW w:w="998" w:type="dxa"/>
          </w:tcPr>
          <w:p w14:paraId="1C1DD27B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B0A487" w14:textId="77777777" w:rsidTr="00585DDF">
        <w:tc>
          <w:tcPr>
            <w:tcW w:w="879" w:type="dxa"/>
          </w:tcPr>
          <w:p w14:paraId="5BF03AE6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2A10700F" w14:textId="77777777" w:rsidR="006A0900" w:rsidRDefault="006A0900" w:rsidP="00585DDF">
            <w:r>
              <w:rPr>
                <w:sz w:val="16"/>
                <w:szCs w:val="16"/>
              </w:rPr>
              <w:t>0468</w:t>
            </w:r>
          </w:p>
        </w:tc>
        <w:tc>
          <w:tcPr>
            <w:tcW w:w="517" w:type="dxa"/>
          </w:tcPr>
          <w:p w14:paraId="53A7B582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EB0FB2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C606D7" w14:textId="77777777" w:rsidR="006A0900" w:rsidRDefault="006A0900" w:rsidP="00585DDF">
            <w:r>
              <w:rPr>
                <w:sz w:val="16"/>
                <w:szCs w:val="16"/>
              </w:rPr>
              <w:t>Correction to PRS-RSRPP positioning test cases</w:t>
            </w:r>
          </w:p>
        </w:tc>
        <w:tc>
          <w:tcPr>
            <w:tcW w:w="517" w:type="dxa"/>
          </w:tcPr>
          <w:p w14:paraId="0701448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AE50B2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785AA73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CDA7B2" w14:textId="77777777" w:rsidR="006A0900" w:rsidRDefault="006A0900" w:rsidP="00585DDF">
            <w:r>
              <w:rPr>
                <w:sz w:val="16"/>
                <w:szCs w:val="16"/>
              </w:rPr>
              <w:t>R5-241912</w:t>
            </w:r>
          </w:p>
        </w:tc>
        <w:tc>
          <w:tcPr>
            <w:tcW w:w="1597" w:type="dxa"/>
          </w:tcPr>
          <w:p w14:paraId="14A732DB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6D56B134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1D91A31" w14:textId="77777777" w:rsidR="006A0900" w:rsidRDefault="006A0900" w:rsidP="00585DDF">
            <w:r>
              <w:rPr>
                <w:sz w:val="16"/>
                <w:szCs w:val="16"/>
              </w:rPr>
              <w:t>17.2</w:t>
            </w:r>
          </w:p>
        </w:tc>
        <w:tc>
          <w:tcPr>
            <w:tcW w:w="998" w:type="dxa"/>
          </w:tcPr>
          <w:p w14:paraId="70CE9ED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3DB3C04" w14:textId="77777777" w:rsidTr="00585DDF">
        <w:tc>
          <w:tcPr>
            <w:tcW w:w="879" w:type="dxa"/>
          </w:tcPr>
          <w:p w14:paraId="30A4A3CA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372C4092" w14:textId="77777777" w:rsidR="006A0900" w:rsidRDefault="006A0900" w:rsidP="00585DDF">
            <w:r>
              <w:rPr>
                <w:sz w:val="16"/>
                <w:szCs w:val="16"/>
              </w:rPr>
              <w:t>0469</w:t>
            </w:r>
          </w:p>
        </w:tc>
        <w:tc>
          <w:tcPr>
            <w:tcW w:w="517" w:type="dxa"/>
          </w:tcPr>
          <w:p w14:paraId="37B5DFC1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55CA3A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3BE81E" w14:textId="77777777" w:rsidR="006A0900" w:rsidRDefault="006A0900" w:rsidP="00585DDF">
            <w:r>
              <w:rPr>
                <w:sz w:val="16"/>
                <w:szCs w:val="16"/>
              </w:rPr>
              <w:t>Correction to PRS-RSRP positioning test cases</w:t>
            </w:r>
          </w:p>
        </w:tc>
        <w:tc>
          <w:tcPr>
            <w:tcW w:w="517" w:type="dxa"/>
          </w:tcPr>
          <w:p w14:paraId="4244809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061BD0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A65D72C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FCA04F" w14:textId="77777777" w:rsidR="006A0900" w:rsidRDefault="006A0900" w:rsidP="00585DDF">
            <w:r>
              <w:rPr>
                <w:sz w:val="16"/>
                <w:szCs w:val="16"/>
              </w:rPr>
              <w:t>R5-241913</w:t>
            </w:r>
          </w:p>
        </w:tc>
        <w:tc>
          <w:tcPr>
            <w:tcW w:w="1597" w:type="dxa"/>
          </w:tcPr>
          <w:p w14:paraId="699EAAB2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0707711E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438B4871" w14:textId="77777777" w:rsidR="006A0900" w:rsidRDefault="006A0900" w:rsidP="00585DDF">
            <w:r>
              <w:rPr>
                <w:sz w:val="16"/>
                <w:szCs w:val="16"/>
              </w:rPr>
              <w:t>16</w:t>
            </w:r>
          </w:p>
        </w:tc>
        <w:tc>
          <w:tcPr>
            <w:tcW w:w="998" w:type="dxa"/>
          </w:tcPr>
          <w:p w14:paraId="5166E7E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88D06E" w14:textId="77777777" w:rsidTr="00585DDF">
        <w:tc>
          <w:tcPr>
            <w:tcW w:w="879" w:type="dxa"/>
          </w:tcPr>
          <w:p w14:paraId="3C9A6103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098877CD" w14:textId="77777777" w:rsidR="006A0900" w:rsidRDefault="006A0900" w:rsidP="00585DDF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5368A06E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DF753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A00C2D" w14:textId="77777777" w:rsidR="006A0900" w:rsidRDefault="006A0900" w:rsidP="00585DDF">
            <w:r>
              <w:rPr>
                <w:sz w:val="16"/>
                <w:szCs w:val="16"/>
              </w:rPr>
              <w:t>Correction to NR RSTD positioning test cases</w:t>
            </w:r>
          </w:p>
        </w:tc>
        <w:tc>
          <w:tcPr>
            <w:tcW w:w="517" w:type="dxa"/>
          </w:tcPr>
          <w:p w14:paraId="190014D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CEEB9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5DCF0EE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7B18F1" w14:textId="77777777" w:rsidR="006A0900" w:rsidRDefault="006A0900" w:rsidP="00585DDF">
            <w:r>
              <w:rPr>
                <w:sz w:val="16"/>
                <w:szCs w:val="16"/>
              </w:rPr>
              <w:t>R5-241914</w:t>
            </w:r>
          </w:p>
        </w:tc>
        <w:tc>
          <w:tcPr>
            <w:tcW w:w="1597" w:type="dxa"/>
          </w:tcPr>
          <w:p w14:paraId="6C78C6C4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706E38B9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4F830439" w14:textId="77777777" w:rsidR="006A0900" w:rsidRDefault="006A0900" w:rsidP="00585DDF">
            <w:r>
              <w:rPr>
                <w:sz w:val="16"/>
                <w:szCs w:val="16"/>
              </w:rPr>
              <w:t>14</w:t>
            </w:r>
          </w:p>
        </w:tc>
        <w:tc>
          <w:tcPr>
            <w:tcW w:w="998" w:type="dxa"/>
          </w:tcPr>
          <w:p w14:paraId="7045D1A6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B380E8A" w14:textId="77777777" w:rsidTr="00585DDF">
        <w:tc>
          <w:tcPr>
            <w:tcW w:w="879" w:type="dxa"/>
          </w:tcPr>
          <w:p w14:paraId="38B0E101" w14:textId="77777777" w:rsidR="006A0900" w:rsidRDefault="006A0900" w:rsidP="00585DDF"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 w14:paraId="74B4C36B" w14:textId="77777777" w:rsidR="006A0900" w:rsidRDefault="006A0900" w:rsidP="00585DDF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14:paraId="55B9DAD4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0CD3B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226E51" w14:textId="77777777" w:rsidR="006A0900" w:rsidRDefault="006A0900" w:rsidP="00585DDF">
            <w:r>
              <w:rPr>
                <w:sz w:val="16"/>
                <w:szCs w:val="16"/>
              </w:rPr>
              <w:t>Correction to NR UE Rx-Tx time difference positioning test cases</w:t>
            </w:r>
          </w:p>
        </w:tc>
        <w:tc>
          <w:tcPr>
            <w:tcW w:w="517" w:type="dxa"/>
          </w:tcPr>
          <w:p w14:paraId="54EEEFA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6D4F95" w14:textId="77777777" w:rsidR="006A0900" w:rsidRDefault="006A0900" w:rsidP="00585DDF">
            <w:r>
              <w:rPr>
                <w:sz w:val="16"/>
                <w:szCs w:val="16"/>
              </w:rPr>
              <w:t>17.3.1</w:t>
            </w:r>
          </w:p>
        </w:tc>
        <w:tc>
          <w:tcPr>
            <w:tcW w:w="758" w:type="dxa"/>
          </w:tcPr>
          <w:p w14:paraId="1592E68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A21245" w14:textId="77777777" w:rsidR="006A0900" w:rsidRDefault="006A0900" w:rsidP="00585DDF">
            <w:r>
              <w:rPr>
                <w:sz w:val="16"/>
                <w:szCs w:val="16"/>
              </w:rPr>
              <w:t>R5-241915</w:t>
            </w:r>
          </w:p>
        </w:tc>
        <w:tc>
          <w:tcPr>
            <w:tcW w:w="1597" w:type="dxa"/>
          </w:tcPr>
          <w:p w14:paraId="47A3C35F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708AF95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E8C52AD" w14:textId="77777777" w:rsidR="006A0900" w:rsidRDefault="006A0900" w:rsidP="00585DDF">
            <w:r>
              <w:rPr>
                <w:sz w:val="16"/>
                <w:szCs w:val="16"/>
              </w:rPr>
              <w:t>15</w:t>
            </w:r>
          </w:p>
        </w:tc>
        <w:tc>
          <w:tcPr>
            <w:tcW w:w="998" w:type="dxa"/>
          </w:tcPr>
          <w:p w14:paraId="084C8933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DA5088" w14:textId="77777777" w:rsidTr="00585DDF">
        <w:tc>
          <w:tcPr>
            <w:tcW w:w="879" w:type="dxa"/>
          </w:tcPr>
          <w:p w14:paraId="3092B9FF" w14:textId="77777777" w:rsidR="006A0900" w:rsidRDefault="006A0900" w:rsidP="00585DDF"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</w:tcPr>
          <w:p w14:paraId="07F63AD7" w14:textId="77777777" w:rsidR="006A0900" w:rsidRDefault="006A0900" w:rsidP="00585DDF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14:paraId="0C3BFD5C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736F30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7D6A32" w14:textId="77777777" w:rsidR="006A0900" w:rsidRDefault="006A0900" w:rsidP="00585DDF">
            <w:r>
              <w:rPr>
                <w:sz w:val="16"/>
                <w:szCs w:val="16"/>
              </w:rPr>
              <w:t>Addition of test applicabilities for Release-17 PRS-RSRP, PRS-RSRPP and RSTD test cases</w:t>
            </w:r>
          </w:p>
        </w:tc>
        <w:tc>
          <w:tcPr>
            <w:tcW w:w="517" w:type="dxa"/>
          </w:tcPr>
          <w:p w14:paraId="655FA70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9881FB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2BF2F0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7B3BBD" w14:textId="77777777" w:rsidR="006A0900" w:rsidRDefault="006A0900" w:rsidP="00585DDF">
            <w:r>
              <w:rPr>
                <w:sz w:val="16"/>
                <w:szCs w:val="16"/>
              </w:rPr>
              <w:t>R5-240125</w:t>
            </w:r>
          </w:p>
        </w:tc>
        <w:tc>
          <w:tcPr>
            <w:tcW w:w="1597" w:type="dxa"/>
          </w:tcPr>
          <w:p w14:paraId="31AF9D99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93DCB8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2B6B951" w14:textId="77777777" w:rsidR="006A0900" w:rsidRDefault="006A0900" w:rsidP="00585DDF">
            <w:r>
              <w:rPr>
                <w:sz w:val="16"/>
                <w:szCs w:val="16"/>
              </w:rPr>
              <w:t>Table 4-11, Table 4-12, Table A.4.3-6B, Table A.4.3-6E, Table A.4.3-6F</w:t>
            </w:r>
          </w:p>
        </w:tc>
        <w:tc>
          <w:tcPr>
            <w:tcW w:w="998" w:type="dxa"/>
          </w:tcPr>
          <w:p w14:paraId="06F00AC8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37.571-1 CR 0455TS 37.571-1 CR 0456TS 37.571-1 CR 0457TS 37.571-1 CR 0458TS 37.571-1 CR 0459TS 37.571-1 CR 0460TS 37.571-1 CR 0461TS 37.571-1 CR 0462TS 37.571-1 CR 0463TS 37.571-1 CR 0464TS 37.571-1 CR 0465TS 37.571-1 CR 0466; TS/TR ... CR ... </w:t>
            </w:r>
          </w:p>
        </w:tc>
      </w:tr>
      <w:tr w:rsidR="006A0900" w14:paraId="6B2ADD75" w14:textId="77777777" w:rsidTr="00585DDF">
        <w:tc>
          <w:tcPr>
            <w:tcW w:w="879" w:type="dxa"/>
          </w:tcPr>
          <w:p w14:paraId="6F503BE2" w14:textId="77777777" w:rsidR="006A0900" w:rsidRDefault="006A0900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74163C11" w14:textId="77777777" w:rsidR="006A0900" w:rsidRDefault="006A0900" w:rsidP="00585DDF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14:paraId="140B58D5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5B923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04E93F" w14:textId="77777777" w:rsidR="006A0900" w:rsidRDefault="006A0900" w:rsidP="00585DDF">
            <w:r>
              <w:rPr>
                <w:sz w:val="16"/>
                <w:szCs w:val="16"/>
              </w:rPr>
              <w:t>Introduction of BDS B2a and B3I signal default test conditions in TS 37.571-5</w:t>
            </w:r>
          </w:p>
        </w:tc>
        <w:tc>
          <w:tcPr>
            <w:tcW w:w="517" w:type="dxa"/>
          </w:tcPr>
          <w:p w14:paraId="7D750899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D7D94F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CB86BC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0AFD4B" w14:textId="77777777" w:rsidR="006A0900" w:rsidRDefault="006A0900" w:rsidP="00585DDF">
            <w:r>
              <w:rPr>
                <w:sz w:val="16"/>
                <w:szCs w:val="16"/>
              </w:rPr>
              <w:t>R5-241577</w:t>
            </w:r>
          </w:p>
        </w:tc>
        <w:tc>
          <w:tcPr>
            <w:tcW w:w="1597" w:type="dxa"/>
          </w:tcPr>
          <w:p w14:paraId="52A3FDD6" w14:textId="77777777" w:rsidR="006A0900" w:rsidRDefault="006A0900" w:rsidP="00585DDF">
            <w:r>
              <w:rPr>
                <w:sz w:val="16"/>
                <w:szCs w:val="16"/>
              </w:rPr>
              <w:t>CATT, CAICT</w:t>
            </w:r>
          </w:p>
        </w:tc>
        <w:tc>
          <w:tcPr>
            <w:tcW w:w="1122" w:type="dxa"/>
          </w:tcPr>
          <w:p w14:paraId="784DE18A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ED2736D" w14:textId="77777777" w:rsidR="006A0900" w:rsidRDefault="006A0900" w:rsidP="00585DDF">
            <w:r>
              <w:rPr>
                <w:sz w:val="16"/>
                <w:szCs w:val="16"/>
              </w:rPr>
              <w:t>2, 3.2, 6.1.3.3, 6.1.3.4</w:t>
            </w:r>
          </w:p>
        </w:tc>
        <w:tc>
          <w:tcPr>
            <w:tcW w:w="998" w:type="dxa"/>
          </w:tcPr>
          <w:p w14:paraId="4AA3060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666B3657" w14:textId="77777777" w:rsidTr="00585DDF">
        <w:tc>
          <w:tcPr>
            <w:tcW w:w="879" w:type="dxa"/>
          </w:tcPr>
          <w:p w14:paraId="667EC411" w14:textId="77777777" w:rsidR="006A0900" w:rsidRDefault="006A0900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2834B60A" w14:textId="77777777" w:rsidR="006A0900" w:rsidRDefault="006A0900" w:rsidP="00585DDF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14:paraId="09386CC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B1211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508984" w14:textId="77777777" w:rsidR="006A0900" w:rsidRDefault="006A0900" w:rsidP="00585DDF">
            <w:r>
              <w:rPr>
                <w:sz w:val="16"/>
                <w:szCs w:val="16"/>
              </w:rPr>
              <w:t>Introduction of BDS B2a and B3I performance default test conditions in TS 37.571-5</w:t>
            </w:r>
          </w:p>
        </w:tc>
        <w:tc>
          <w:tcPr>
            <w:tcW w:w="517" w:type="dxa"/>
          </w:tcPr>
          <w:p w14:paraId="6EB84BF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4739B8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A7E0C6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AEACFA" w14:textId="77777777" w:rsidR="006A0900" w:rsidRDefault="006A0900" w:rsidP="00585DDF">
            <w:r>
              <w:rPr>
                <w:sz w:val="16"/>
                <w:szCs w:val="16"/>
              </w:rPr>
              <w:t>R5-241916</w:t>
            </w:r>
          </w:p>
        </w:tc>
        <w:tc>
          <w:tcPr>
            <w:tcW w:w="1597" w:type="dxa"/>
          </w:tcPr>
          <w:p w14:paraId="382EB954" w14:textId="77777777" w:rsidR="006A0900" w:rsidRDefault="006A0900" w:rsidP="00585DDF">
            <w:r>
              <w:rPr>
                <w:sz w:val="16"/>
                <w:szCs w:val="16"/>
              </w:rPr>
              <w:t>CATT, CAICT</w:t>
            </w:r>
          </w:p>
        </w:tc>
        <w:tc>
          <w:tcPr>
            <w:tcW w:w="1122" w:type="dxa"/>
          </w:tcPr>
          <w:p w14:paraId="7388A26E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BCC4AC6" w14:textId="77777777" w:rsidR="006A0900" w:rsidRDefault="006A0900" w:rsidP="00585DDF">
            <w:r>
              <w:rPr>
                <w:sz w:val="16"/>
                <w:szCs w:val="16"/>
              </w:rPr>
              <w:t>6.2.6, 6.2.7</w:t>
            </w:r>
          </w:p>
        </w:tc>
        <w:tc>
          <w:tcPr>
            <w:tcW w:w="998" w:type="dxa"/>
          </w:tcPr>
          <w:p w14:paraId="475D6EA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3C2B1F63" w14:textId="77777777" w:rsidTr="00585DDF">
        <w:tc>
          <w:tcPr>
            <w:tcW w:w="879" w:type="dxa"/>
          </w:tcPr>
          <w:p w14:paraId="3A10857E" w14:textId="77777777" w:rsidR="006A0900" w:rsidRDefault="006A0900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26DDFD1B" w14:textId="77777777" w:rsidR="006A0900" w:rsidRDefault="006A0900" w:rsidP="00585DDF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14:paraId="2D43AF7B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AFBDC7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1048B2" w14:textId="77777777" w:rsidR="006A0900" w:rsidRDefault="006A0900" w:rsidP="00585DDF">
            <w:r>
              <w:rPr>
                <w:sz w:val="16"/>
                <w:szCs w:val="16"/>
              </w:rPr>
              <w:t>Corrected CellIdentity for DL-TDOA measurement period test</w:t>
            </w:r>
          </w:p>
        </w:tc>
        <w:tc>
          <w:tcPr>
            <w:tcW w:w="517" w:type="dxa"/>
          </w:tcPr>
          <w:p w14:paraId="70C1A07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36D4B8" w14:textId="77777777" w:rsidR="006A0900" w:rsidRDefault="006A0900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58B73A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E1B612" w14:textId="77777777" w:rsidR="006A0900" w:rsidRDefault="006A0900" w:rsidP="00585DDF">
            <w:r>
              <w:rPr>
                <w:sz w:val="16"/>
                <w:szCs w:val="16"/>
              </w:rPr>
              <w:t>R5-241917</w:t>
            </w:r>
          </w:p>
        </w:tc>
        <w:tc>
          <w:tcPr>
            <w:tcW w:w="1597" w:type="dxa"/>
          </w:tcPr>
          <w:p w14:paraId="5B12C4E7" w14:textId="77777777" w:rsidR="006A0900" w:rsidRDefault="006A0900" w:rsidP="00585DDF">
            <w:r>
              <w:rPr>
                <w:sz w:val="16"/>
                <w:szCs w:val="16"/>
              </w:rPr>
              <w:t>CATT, Spirent</w:t>
            </w:r>
          </w:p>
        </w:tc>
        <w:tc>
          <w:tcPr>
            <w:tcW w:w="1122" w:type="dxa"/>
          </w:tcPr>
          <w:p w14:paraId="7A18AF20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0035D55" w14:textId="77777777" w:rsidR="006A0900" w:rsidRDefault="006A0900" w:rsidP="00585DDF">
            <w:r>
              <w:rPr>
                <w:sz w:val="16"/>
                <w:szCs w:val="16"/>
              </w:rPr>
              <w:t>11</w:t>
            </w:r>
          </w:p>
        </w:tc>
        <w:tc>
          <w:tcPr>
            <w:tcW w:w="998" w:type="dxa"/>
          </w:tcPr>
          <w:p w14:paraId="3C203F59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0B39C82D" w14:textId="77777777" w:rsidTr="00585DDF">
        <w:tc>
          <w:tcPr>
            <w:tcW w:w="879" w:type="dxa"/>
          </w:tcPr>
          <w:p w14:paraId="5D5FDB93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1778299" w14:textId="77777777" w:rsidR="006A0900" w:rsidRDefault="006A0900" w:rsidP="00585DDF">
            <w:r>
              <w:rPr>
                <w:sz w:val="16"/>
                <w:szCs w:val="16"/>
              </w:rPr>
              <w:t>0641</w:t>
            </w:r>
          </w:p>
        </w:tc>
        <w:tc>
          <w:tcPr>
            <w:tcW w:w="517" w:type="dxa"/>
          </w:tcPr>
          <w:p w14:paraId="20DA0C83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1ECAC4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559E7E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15.2.8</w:t>
            </w:r>
          </w:p>
        </w:tc>
        <w:tc>
          <w:tcPr>
            <w:tcW w:w="517" w:type="dxa"/>
          </w:tcPr>
          <w:p w14:paraId="6FAE00B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5E6E7D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C1529B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8AC9B1" w14:textId="77777777" w:rsidR="006A0900" w:rsidRDefault="006A0900" w:rsidP="00585DDF">
            <w:r>
              <w:rPr>
                <w:sz w:val="16"/>
                <w:szCs w:val="16"/>
              </w:rPr>
              <w:t>R5-240129</w:t>
            </w:r>
          </w:p>
        </w:tc>
        <w:tc>
          <w:tcPr>
            <w:tcW w:w="1597" w:type="dxa"/>
          </w:tcPr>
          <w:p w14:paraId="5C687848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EDB56D2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F9E8903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6FFAFFF2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BE8E208" w14:textId="77777777" w:rsidTr="00585DDF">
        <w:tc>
          <w:tcPr>
            <w:tcW w:w="879" w:type="dxa"/>
          </w:tcPr>
          <w:p w14:paraId="42C11122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3BB1454" w14:textId="77777777" w:rsidR="006A0900" w:rsidRDefault="006A0900" w:rsidP="00585DDF">
            <w:r>
              <w:rPr>
                <w:sz w:val="16"/>
                <w:szCs w:val="16"/>
              </w:rPr>
              <w:t>0642</w:t>
            </w:r>
          </w:p>
        </w:tc>
        <w:tc>
          <w:tcPr>
            <w:tcW w:w="517" w:type="dxa"/>
          </w:tcPr>
          <w:p w14:paraId="3B079F3A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743D34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5CB228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15.2.9 and 15.2.10</w:t>
            </w:r>
          </w:p>
        </w:tc>
        <w:tc>
          <w:tcPr>
            <w:tcW w:w="517" w:type="dxa"/>
          </w:tcPr>
          <w:p w14:paraId="4B2B803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1EBEF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250DA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88E993" w14:textId="77777777" w:rsidR="006A0900" w:rsidRDefault="006A0900" w:rsidP="00585DDF">
            <w:r>
              <w:rPr>
                <w:sz w:val="16"/>
                <w:szCs w:val="16"/>
              </w:rPr>
              <w:t>R5-241900</w:t>
            </w:r>
          </w:p>
        </w:tc>
        <w:tc>
          <w:tcPr>
            <w:tcW w:w="1597" w:type="dxa"/>
          </w:tcPr>
          <w:p w14:paraId="2375918F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5DD6AA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5B012F0B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5776996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06A729A" w14:textId="77777777" w:rsidTr="00585DDF">
        <w:tc>
          <w:tcPr>
            <w:tcW w:w="879" w:type="dxa"/>
          </w:tcPr>
          <w:p w14:paraId="30343B47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5ED2DBB2" w14:textId="77777777" w:rsidR="006A0900" w:rsidRDefault="006A0900" w:rsidP="00585DDF">
            <w:r>
              <w:rPr>
                <w:sz w:val="16"/>
                <w:szCs w:val="16"/>
              </w:rPr>
              <w:t>0643</w:t>
            </w:r>
          </w:p>
        </w:tc>
        <w:tc>
          <w:tcPr>
            <w:tcW w:w="517" w:type="dxa"/>
          </w:tcPr>
          <w:p w14:paraId="5A4331C0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D876C7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519CF1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16.2.7</w:t>
            </w:r>
          </w:p>
        </w:tc>
        <w:tc>
          <w:tcPr>
            <w:tcW w:w="517" w:type="dxa"/>
          </w:tcPr>
          <w:p w14:paraId="22FE8B91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3CEE21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88212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6CEC13" w14:textId="77777777" w:rsidR="006A0900" w:rsidRDefault="006A0900" w:rsidP="00585DDF">
            <w:r>
              <w:rPr>
                <w:sz w:val="16"/>
                <w:szCs w:val="16"/>
              </w:rPr>
              <w:t>R5-240131</w:t>
            </w:r>
          </w:p>
        </w:tc>
        <w:tc>
          <w:tcPr>
            <w:tcW w:w="1597" w:type="dxa"/>
          </w:tcPr>
          <w:p w14:paraId="68A967FF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6078C56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A9F8BE5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45C6A31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910427F" w14:textId="77777777" w:rsidTr="00585DDF">
        <w:tc>
          <w:tcPr>
            <w:tcW w:w="879" w:type="dxa"/>
          </w:tcPr>
          <w:p w14:paraId="3EBB7D53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9C3AAE6" w14:textId="77777777" w:rsidR="006A0900" w:rsidRDefault="006A0900" w:rsidP="00585DDF">
            <w:r>
              <w:rPr>
                <w:sz w:val="16"/>
                <w:szCs w:val="16"/>
              </w:rPr>
              <w:t>0644</w:t>
            </w:r>
          </w:p>
        </w:tc>
        <w:tc>
          <w:tcPr>
            <w:tcW w:w="517" w:type="dxa"/>
          </w:tcPr>
          <w:p w14:paraId="228019EA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6EF01D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FE54A9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16.2.8</w:t>
            </w:r>
          </w:p>
        </w:tc>
        <w:tc>
          <w:tcPr>
            <w:tcW w:w="517" w:type="dxa"/>
          </w:tcPr>
          <w:p w14:paraId="6902C63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AF842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92D25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9D4A8B" w14:textId="77777777" w:rsidR="006A0900" w:rsidRDefault="006A0900" w:rsidP="00585DDF">
            <w:r>
              <w:rPr>
                <w:sz w:val="16"/>
                <w:szCs w:val="16"/>
              </w:rPr>
              <w:t>R5-240132</w:t>
            </w:r>
          </w:p>
        </w:tc>
        <w:tc>
          <w:tcPr>
            <w:tcW w:w="1597" w:type="dxa"/>
          </w:tcPr>
          <w:p w14:paraId="1641B401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1A3476D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1FF8223A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0D45C7D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415C4549" w14:textId="77777777" w:rsidTr="00585DDF">
        <w:tc>
          <w:tcPr>
            <w:tcW w:w="879" w:type="dxa"/>
          </w:tcPr>
          <w:p w14:paraId="0FD3CF3E" w14:textId="77777777" w:rsidR="006A0900" w:rsidRDefault="006A0900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BC22D7A" w14:textId="77777777" w:rsidR="006A0900" w:rsidRDefault="006A0900" w:rsidP="00585DDF">
            <w:r>
              <w:rPr>
                <w:sz w:val="16"/>
                <w:szCs w:val="16"/>
              </w:rPr>
              <w:t>0645</w:t>
            </w:r>
          </w:p>
        </w:tc>
        <w:tc>
          <w:tcPr>
            <w:tcW w:w="517" w:type="dxa"/>
          </w:tcPr>
          <w:p w14:paraId="735784B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8C950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3D7738" w14:textId="77777777" w:rsidR="006A0900" w:rsidRDefault="006A0900" w:rsidP="00585DDF">
            <w:r>
              <w:rPr>
                <w:sz w:val="16"/>
                <w:szCs w:val="16"/>
              </w:rPr>
              <w:t>Addition of TT analysis for positioning test case 16.3.4</w:t>
            </w:r>
          </w:p>
        </w:tc>
        <w:tc>
          <w:tcPr>
            <w:tcW w:w="517" w:type="dxa"/>
          </w:tcPr>
          <w:p w14:paraId="0413852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E8BD0D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A9944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AA7209" w14:textId="77777777" w:rsidR="006A0900" w:rsidRDefault="006A0900" w:rsidP="00585DDF">
            <w:r>
              <w:rPr>
                <w:sz w:val="16"/>
                <w:szCs w:val="16"/>
              </w:rPr>
              <w:t>R5-240133</w:t>
            </w:r>
          </w:p>
        </w:tc>
        <w:tc>
          <w:tcPr>
            <w:tcW w:w="1597" w:type="dxa"/>
          </w:tcPr>
          <w:p w14:paraId="13E5A1FB" w14:textId="77777777" w:rsidR="006A0900" w:rsidRDefault="006A0900" w:rsidP="00585DDF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B83E46F" w14:textId="77777777" w:rsidR="006A0900" w:rsidRDefault="006A0900" w:rsidP="00585DDF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3DDF76C0" w14:textId="77777777" w:rsidR="006A0900" w:rsidRDefault="006A0900" w:rsidP="00585DDF"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 w14:paraId="40DB8A7A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0BDAC8A1" w14:textId="77777777" w:rsidR="006A0900" w:rsidRDefault="006A0900" w:rsidP="006A0900"/>
    <w:p w14:paraId="634F8A6C" w14:textId="77777777" w:rsidR="006A0900" w:rsidRDefault="006A0900" w:rsidP="006A0900"/>
    <w:p w14:paraId="7F4EB54B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RP-240202</w:t>
      </w:r>
      <w:r>
        <w:rPr>
          <w:b/>
          <w:i/>
          <w:noProof/>
          <w:sz w:val="28"/>
        </w:rPr>
        <w:fldChar w:fldCharType="end"/>
      </w:r>
    </w:p>
    <w:p w14:paraId="098DFA42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6C65AC5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2294F22A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71AEA62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Downlink interruption for NR and EN-DC band combinations to conduct dynamic Tx Switching in Uplink (DL_intrpt_combos_TxSW_R17-UEConTest)</w:t>
      </w:r>
      <w:r>
        <w:rPr>
          <w:rFonts w:ascii="Arial" w:hAnsi="Arial" w:cs="Arial"/>
          <w:b/>
          <w:bCs/>
        </w:rPr>
        <w:fldChar w:fldCharType="end"/>
      </w:r>
    </w:p>
    <w:p w14:paraId="6E9E831F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13.3.22</w:t>
      </w:r>
      <w:r>
        <w:rPr>
          <w:rFonts w:ascii="Arial" w:hAnsi="Arial" w:cs="Arial"/>
          <w:b/>
          <w:bCs/>
        </w:rPr>
        <w:fldChar w:fldCharType="end"/>
      </w:r>
    </w:p>
    <w:p w14:paraId="52192E14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B098BCF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845562C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E6CA77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07A4E3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4D563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F0FC8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13C51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7DEB3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B646B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C4E11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8FBB85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DC006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075F1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D86EC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1F2F6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69304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2DDC887D" w14:textId="77777777" w:rsidTr="00585DDF">
        <w:tc>
          <w:tcPr>
            <w:tcW w:w="879" w:type="dxa"/>
          </w:tcPr>
          <w:p w14:paraId="0961847C" w14:textId="77777777" w:rsidR="006A0900" w:rsidRDefault="006A0900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D243B65" w14:textId="77777777" w:rsidR="006A0900" w:rsidRDefault="006A0900" w:rsidP="00585DDF">
            <w:r>
              <w:rPr>
                <w:sz w:val="16"/>
                <w:szCs w:val="16"/>
              </w:rPr>
              <w:t>2613</w:t>
            </w:r>
          </w:p>
        </w:tc>
        <w:tc>
          <w:tcPr>
            <w:tcW w:w="517" w:type="dxa"/>
          </w:tcPr>
          <w:p w14:paraId="7207944A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D0CBCD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274720" w14:textId="77777777" w:rsidR="006A0900" w:rsidRDefault="006A0900" w:rsidP="00585DDF">
            <w:r>
              <w:rPr>
                <w:sz w:val="16"/>
                <w:szCs w:val="16"/>
              </w:rPr>
              <w:t>Addition of DL interruption allowed indication for CA_n1-n3-n78</w:t>
            </w:r>
          </w:p>
        </w:tc>
        <w:tc>
          <w:tcPr>
            <w:tcW w:w="517" w:type="dxa"/>
          </w:tcPr>
          <w:p w14:paraId="4DE04D5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03338F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DDB69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B276D3" w14:textId="77777777" w:rsidR="006A0900" w:rsidRDefault="006A0900" w:rsidP="00585DDF">
            <w:r>
              <w:rPr>
                <w:sz w:val="16"/>
                <w:szCs w:val="16"/>
              </w:rPr>
              <w:t>R5-241941</w:t>
            </w:r>
          </w:p>
        </w:tc>
        <w:tc>
          <w:tcPr>
            <w:tcW w:w="1597" w:type="dxa"/>
          </w:tcPr>
          <w:p w14:paraId="4F8570CA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4D44E434" w14:textId="77777777" w:rsidR="006A0900" w:rsidRDefault="006A0900" w:rsidP="00585DDF">
            <w:r>
              <w:rPr>
                <w:sz w:val="16"/>
                <w:szCs w:val="16"/>
              </w:rPr>
              <w:t>DL_intrpt_combos_TxSW_R17-UEConTest</w:t>
            </w:r>
          </w:p>
        </w:tc>
        <w:tc>
          <w:tcPr>
            <w:tcW w:w="2323" w:type="dxa"/>
          </w:tcPr>
          <w:p w14:paraId="66F36B2A" w14:textId="77777777" w:rsidR="006A0900" w:rsidRDefault="006A0900" w:rsidP="00585DDF">
            <w:r>
              <w:rPr>
                <w:sz w:val="16"/>
                <w:szCs w:val="16"/>
              </w:rPr>
              <w:t>5.2A.2.2</w:t>
            </w:r>
          </w:p>
        </w:tc>
        <w:tc>
          <w:tcPr>
            <w:tcW w:w="998" w:type="dxa"/>
          </w:tcPr>
          <w:p w14:paraId="2363270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 CR ; TS/TR ... CR ... </w:t>
            </w:r>
          </w:p>
        </w:tc>
      </w:tr>
    </w:tbl>
    <w:p w14:paraId="006CFA8E" w14:textId="77777777" w:rsidR="006A0900" w:rsidRDefault="006A0900" w:rsidP="006A0900"/>
    <w:p w14:paraId="6FD4D693" w14:textId="77777777" w:rsidR="006A0900" w:rsidRDefault="006A0900" w:rsidP="006A0900"/>
    <w:p w14:paraId="6498868C" w14:textId="77777777" w:rsidR="00F74181" w:rsidRPr="00917427" w:rsidRDefault="00F74181" w:rsidP="00F7418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RP-240203</w:t>
      </w:r>
      <w:r>
        <w:rPr>
          <w:b/>
          <w:i/>
          <w:noProof/>
          <w:sz w:val="28"/>
        </w:rPr>
        <w:fldChar w:fldCharType="end"/>
      </w:r>
    </w:p>
    <w:p w14:paraId="4A6E8399" w14:textId="77777777" w:rsidR="00F74181" w:rsidRPr="00784730" w:rsidRDefault="00F74181" w:rsidP="00F7418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CBB5D27" w14:textId="77777777" w:rsidR="00F74181" w:rsidRPr="00050554" w:rsidRDefault="00F74181" w:rsidP="00F74181">
      <w:pPr>
        <w:rPr>
          <w:rFonts w:ascii="Arial" w:hAnsi="Arial" w:cs="Arial"/>
          <w:b/>
          <w:bCs/>
          <w:lang w:val="en-US"/>
        </w:rPr>
      </w:pPr>
    </w:p>
    <w:p w14:paraId="0AF1491C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58E6387" w14:textId="77777777" w:rsidR="00F74181" w:rsidRPr="00E145B1" w:rsidRDefault="00F74181" w:rsidP="00F741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NR and MR-DC measurement gap enhancements (NR_MG_enh-UEConTest)</w:t>
      </w:r>
      <w:r>
        <w:rPr>
          <w:rFonts w:ascii="Arial" w:hAnsi="Arial" w:cs="Arial"/>
          <w:b/>
          <w:bCs/>
        </w:rPr>
        <w:fldChar w:fldCharType="end"/>
      </w:r>
    </w:p>
    <w:p w14:paraId="228D2044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13.3.23</w:t>
      </w:r>
      <w:r>
        <w:rPr>
          <w:rFonts w:ascii="Arial" w:hAnsi="Arial" w:cs="Arial"/>
          <w:b/>
          <w:bCs/>
        </w:rPr>
        <w:fldChar w:fldCharType="end"/>
      </w:r>
    </w:p>
    <w:p w14:paraId="1B1B8B99" w14:textId="77777777" w:rsidR="00F74181" w:rsidRDefault="00F74181" w:rsidP="00F741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C73D95" w14:textId="77777777" w:rsidR="00F74181" w:rsidRDefault="00F74181" w:rsidP="00F7418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8923E2B" w14:textId="77777777" w:rsidR="00F74181" w:rsidRPr="004E535C" w:rsidRDefault="00F74181" w:rsidP="00F7418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74181" w:rsidRPr="004E535C" w14:paraId="53F2293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D67C49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ED03C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B6FB5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D4A00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D0C1692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CA9357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834234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8F9750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2ACAA68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124986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9B692D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1ED8D5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715C63" w14:textId="77777777" w:rsidR="00F74181" w:rsidRPr="00BF1EB6" w:rsidRDefault="00F7418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74181" w14:paraId="38C6F162" w14:textId="77777777" w:rsidTr="00585DDF">
        <w:tc>
          <w:tcPr>
            <w:tcW w:w="879" w:type="dxa"/>
          </w:tcPr>
          <w:p w14:paraId="0C240883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D6741C9" w14:textId="77777777" w:rsidR="00F74181" w:rsidRDefault="00F74181" w:rsidP="00585DDF">
            <w:r>
              <w:rPr>
                <w:sz w:val="16"/>
                <w:szCs w:val="16"/>
              </w:rPr>
              <w:t>2898</w:t>
            </w:r>
          </w:p>
        </w:tc>
        <w:tc>
          <w:tcPr>
            <w:tcW w:w="517" w:type="dxa"/>
          </w:tcPr>
          <w:p w14:paraId="5D539EB3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FC1B55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B171B5" w14:textId="77777777" w:rsidR="00F74181" w:rsidRDefault="00F74181" w:rsidP="00585DDF">
            <w:r>
              <w:rPr>
                <w:sz w:val="16"/>
                <w:szCs w:val="16"/>
              </w:rPr>
              <w:t>Correction to FR2 SA event triggered reporting tests with Pre-MG including TT</w:t>
            </w:r>
          </w:p>
        </w:tc>
        <w:tc>
          <w:tcPr>
            <w:tcW w:w="517" w:type="dxa"/>
          </w:tcPr>
          <w:p w14:paraId="4F6400E6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8350B8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ABC8287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E84D29" w14:textId="77777777" w:rsidR="00F74181" w:rsidRDefault="00F74181" w:rsidP="00585DDF">
            <w:r>
              <w:rPr>
                <w:sz w:val="16"/>
                <w:szCs w:val="16"/>
              </w:rPr>
              <w:t>R5-241677</w:t>
            </w:r>
          </w:p>
        </w:tc>
        <w:tc>
          <w:tcPr>
            <w:tcW w:w="1597" w:type="dxa"/>
          </w:tcPr>
          <w:p w14:paraId="16E4E8C0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6C1D2D5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34C2215A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8649B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89ED6AE" w14:textId="77777777" w:rsidTr="00585DDF">
        <w:tc>
          <w:tcPr>
            <w:tcW w:w="879" w:type="dxa"/>
          </w:tcPr>
          <w:p w14:paraId="432718C3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DEDDAB7" w14:textId="77777777" w:rsidR="00F74181" w:rsidRDefault="00F74181" w:rsidP="00585DDF">
            <w:r>
              <w:rPr>
                <w:sz w:val="16"/>
                <w:szCs w:val="16"/>
              </w:rPr>
              <w:t>2899</w:t>
            </w:r>
          </w:p>
        </w:tc>
        <w:tc>
          <w:tcPr>
            <w:tcW w:w="517" w:type="dxa"/>
          </w:tcPr>
          <w:p w14:paraId="38EC6B35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D9AA17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F2C65" w14:textId="77777777" w:rsidR="00F74181" w:rsidRDefault="00F74181" w:rsidP="00585DDF">
            <w:r>
              <w:rPr>
                <w:sz w:val="16"/>
                <w:szCs w:val="16"/>
              </w:rPr>
              <w:t>Correction to FR2 SA event triggered reporting tests with concurrent gaps including TT</w:t>
            </w:r>
          </w:p>
        </w:tc>
        <w:tc>
          <w:tcPr>
            <w:tcW w:w="517" w:type="dxa"/>
          </w:tcPr>
          <w:p w14:paraId="7336D1B7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184E1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77D44A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180D3A" w14:textId="77777777" w:rsidR="00F74181" w:rsidRDefault="00F74181" w:rsidP="00585DDF">
            <w:r>
              <w:rPr>
                <w:sz w:val="16"/>
                <w:szCs w:val="16"/>
              </w:rPr>
              <w:t>R5-241678</w:t>
            </w:r>
          </w:p>
        </w:tc>
        <w:tc>
          <w:tcPr>
            <w:tcW w:w="1597" w:type="dxa"/>
          </w:tcPr>
          <w:p w14:paraId="79C02496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B488960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08CAFD86" w14:textId="77777777" w:rsidR="00F74181" w:rsidRDefault="00F74181" w:rsidP="00585DDF">
            <w:r>
              <w:rPr>
                <w:sz w:val="16"/>
                <w:szCs w:val="16"/>
              </w:rPr>
              <w:t>7.6.15.1, 7.6.15.2, F.1.1.2, F.1.3.2</w:t>
            </w:r>
          </w:p>
        </w:tc>
        <w:tc>
          <w:tcPr>
            <w:tcW w:w="998" w:type="dxa"/>
          </w:tcPr>
          <w:p w14:paraId="6E6CA264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TR 38.903; TS/TR ... CR ... </w:t>
            </w:r>
          </w:p>
        </w:tc>
      </w:tr>
      <w:tr w:rsidR="00F74181" w14:paraId="580F36FF" w14:textId="77777777" w:rsidTr="00585DDF">
        <w:tc>
          <w:tcPr>
            <w:tcW w:w="879" w:type="dxa"/>
          </w:tcPr>
          <w:p w14:paraId="609EB0E5" w14:textId="77777777" w:rsidR="00F74181" w:rsidRDefault="00F7418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2F5194F" w14:textId="77777777" w:rsidR="00F74181" w:rsidRDefault="00F74181" w:rsidP="00585DDF">
            <w:r>
              <w:rPr>
                <w:sz w:val="16"/>
                <w:szCs w:val="16"/>
              </w:rPr>
              <w:t>2900</w:t>
            </w:r>
          </w:p>
        </w:tc>
        <w:tc>
          <w:tcPr>
            <w:tcW w:w="517" w:type="dxa"/>
          </w:tcPr>
          <w:p w14:paraId="4FD8B68D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E02AA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D1CE17" w14:textId="77777777" w:rsidR="00F74181" w:rsidRDefault="00F74181" w:rsidP="00585DDF">
            <w:r>
              <w:rPr>
                <w:sz w:val="16"/>
                <w:szCs w:val="16"/>
              </w:rPr>
              <w:t>Correction to FR2 SA event triggered reporting tests with NCSG including TT</w:t>
            </w:r>
          </w:p>
        </w:tc>
        <w:tc>
          <w:tcPr>
            <w:tcW w:w="517" w:type="dxa"/>
          </w:tcPr>
          <w:p w14:paraId="74DC3EBD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5FD890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03E88D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FD33B4" w14:textId="77777777" w:rsidR="00F74181" w:rsidRDefault="00F74181" w:rsidP="00585DDF">
            <w:r>
              <w:rPr>
                <w:sz w:val="16"/>
                <w:szCs w:val="16"/>
              </w:rPr>
              <w:t>R5-241679</w:t>
            </w:r>
          </w:p>
        </w:tc>
        <w:tc>
          <w:tcPr>
            <w:tcW w:w="1597" w:type="dxa"/>
          </w:tcPr>
          <w:p w14:paraId="74B548FE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9BE38D9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4197D15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47081D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B1F2AE0" w14:textId="77777777" w:rsidTr="00585DDF">
        <w:tc>
          <w:tcPr>
            <w:tcW w:w="879" w:type="dxa"/>
          </w:tcPr>
          <w:p w14:paraId="5ABDB538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3ADE045A" w14:textId="77777777" w:rsidR="00F74181" w:rsidRDefault="00F74181" w:rsidP="00585DDF">
            <w:r>
              <w:rPr>
                <w:sz w:val="16"/>
                <w:szCs w:val="16"/>
              </w:rPr>
              <w:t>0653</w:t>
            </w:r>
          </w:p>
        </w:tc>
        <w:tc>
          <w:tcPr>
            <w:tcW w:w="517" w:type="dxa"/>
          </w:tcPr>
          <w:p w14:paraId="7259D6D2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93263B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2E8DA8" w14:textId="77777777" w:rsidR="00F74181" w:rsidRDefault="00F74181" w:rsidP="00585DDF">
            <w:r>
              <w:rPr>
                <w:sz w:val="16"/>
                <w:szCs w:val="16"/>
              </w:rPr>
              <w:t>Introduction of Test Tolerance analysis for FR2 SA event triggered reporting tests with Pre-MG</w:t>
            </w:r>
          </w:p>
        </w:tc>
        <w:tc>
          <w:tcPr>
            <w:tcW w:w="517" w:type="dxa"/>
          </w:tcPr>
          <w:p w14:paraId="2FFD5959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5973B7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B8F8C9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2D37E6" w14:textId="77777777" w:rsidR="00F74181" w:rsidRDefault="00F74181" w:rsidP="00585DDF">
            <w:r>
              <w:rPr>
                <w:sz w:val="16"/>
                <w:szCs w:val="16"/>
              </w:rPr>
              <w:t>R5-241680</w:t>
            </w:r>
          </w:p>
        </w:tc>
        <w:tc>
          <w:tcPr>
            <w:tcW w:w="1597" w:type="dxa"/>
          </w:tcPr>
          <w:p w14:paraId="53C63637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61AB6A4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79DDA989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BDE5A1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  <w:tr w:rsidR="00F74181" w14:paraId="5D0659A5" w14:textId="77777777" w:rsidTr="00585DDF">
        <w:tc>
          <w:tcPr>
            <w:tcW w:w="879" w:type="dxa"/>
          </w:tcPr>
          <w:p w14:paraId="55BCC7F6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6501A7C" w14:textId="77777777" w:rsidR="00F74181" w:rsidRDefault="00F74181" w:rsidP="00585DDF">
            <w:r>
              <w:rPr>
                <w:sz w:val="16"/>
                <w:szCs w:val="16"/>
              </w:rPr>
              <w:t>0654</w:t>
            </w:r>
          </w:p>
        </w:tc>
        <w:tc>
          <w:tcPr>
            <w:tcW w:w="517" w:type="dxa"/>
          </w:tcPr>
          <w:p w14:paraId="0A14D307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06E10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BB3055" w14:textId="77777777" w:rsidR="00F74181" w:rsidRDefault="00F74181" w:rsidP="00585DDF">
            <w:r>
              <w:rPr>
                <w:sz w:val="16"/>
                <w:szCs w:val="16"/>
              </w:rPr>
              <w:t>Introduction of Test Tolerance analysis for FR2 SA event triggered reporting tests with concurrent gaps</w:t>
            </w:r>
          </w:p>
        </w:tc>
        <w:tc>
          <w:tcPr>
            <w:tcW w:w="517" w:type="dxa"/>
          </w:tcPr>
          <w:p w14:paraId="753A0285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7F99C2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3A819E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8B5194" w14:textId="77777777" w:rsidR="00F74181" w:rsidRDefault="00F74181" w:rsidP="00585DDF">
            <w:r>
              <w:rPr>
                <w:sz w:val="16"/>
                <w:szCs w:val="16"/>
              </w:rPr>
              <w:t>R5-241681</w:t>
            </w:r>
          </w:p>
        </w:tc>
        <w:tc>
          <w:tcPr>
            <w:tcW w:w="1597" w:type="dxa"/>
          </w:tcPr>
          <w:p w14:paraId="09C58A0A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7A4D4AFD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0242D64F" w14:textId="77777777" w:rsidR="00F74181" w:rsidRDefault="00F74181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592434B1" w14:textId="77777777" w:rsidR="00F74181" w:rsidRDefault="00F74181" w:rsidP="00585DDF">
            <w:r>
              <w:rPr>
                <w:sz w:val="16"/>
                <w:szCs w:val="16"/>
              </w:rPr>
              <w:t xml:space="preserve">TS/TR ... CR ... ; TS 38.533 CR 2899 ; TS/TR ... CR ... </w:t>
            </w:r>
          </w:p>
        </w:tc>
      </w:tr>
      <w:tr w:rsidR="00F74181" w14:paraId="416D618F" w14:textId="77777777" w:rsidTr="00585DDF">
        <w:tc>
          <w:tcPr>
            <w:tcW w:w="879" w:type="dxa"/>
          </w:tcPr>
          <w:p w14:paraId="57A9FCA3" w14:textId="77777777" w:rsidR="00F74181" w:rsidRDefault="00F7418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F4DD00F" w14:textId="77777777" w:rsidR="00F74181" w:rsidRDefault="00F74181" w:rsidP="00585DDF">
            <w:r>
              <w:rPr>
                <w:sz w:val="16"/>
                <w:szCs w:val="16"/>
              </w:rPr>
              <w:t>0655</w:t>
            </w:r>
          </w:p>
        </w:tc>
        <w:tc>
          <w:tcPr>
            <w:tcW w:w="517" w:type="dxa"/>
          </w:tcPr>
          <w:p w14:paraId="573396EE" w14:textId="77777777" w:rsidR="00F74181" w:rsidRDefault="00F7418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320D3D" w14:textId="77777777" w:rsidR="00F74181" w:rsidRDefault="00F7418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32C2C4" w14:textId="77777777" w:rsidR="00F74181" w:rsidRDefault="00F74181" w:rsidP="00585DDF">
            <w:r>
              <w:rPr>
                <w:sz w:val="16"/>
                <w:szCs w:val="16"/>
              </w:rPr>
              <w:t>Introduction of Test Tolerance analysis for SA FR2 event triggered reporting tests with NCSG</w:t>
            </w:r>
          </w:p>
        </w:tc>
        <w:tc>
          <w:tcPr>
            <w:tcW w:w="517" w:type="dxa"/>
          </w:tcPr>
          <w:p w14:paraId="3E66985E" w14:textId="77777777" w:rsidR="00F74181" w:rsidRDefault="00F7418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F02CB6" w14:textId="77777777" w:rsidR="00F74181" w:rsidRDefault="00F7418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EFFE70" w14:textId="77777777" w:rsidR="00F74181" w:rsidRDefault="00F7418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00CAA2" w14:textId="77777777" w:rsidR="00F74181" w:rsidRDefault="00F74181" w:rsidP="00585DDF">
            <w:r>
              <w:rPr>
                <w:sz w:val="16"/>
                <w:szCs w:val="16"/>
              </w:rPr>
              <w:t>R5-241682</w:t>
            </w:r>
          </w:p>
        </w:tc>
        <w:tc>
          <w:tcPr>
            <w:tcW w:w="1597" w:type="dxa"/>
          </w:tcPr>
          <w:p w14:paraId="1B6A73D2" w14:textId="77777777" w:rsidR="00F74181" w:rsidRDefault="00F7418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DE9FBAE" w14:textId="77777777" w:rsidR="00F74181" w:rsidRDefault="00F74181" w:rsidP="00585DDF">
            <w:r>
              <w:rPr>
                <w:sz w:val="16"/>
                <w:szCs w:val="16"/>
              </w:rPr>
              <w:t>NR_MG_enh-UEConTest</w:t>
            </w:r>
          </w:p>
        </w:tc>
        <w:tc>
          <w:tcPr>
            <w:tcW w:w="2323" w:type="dxa"/>
          </w:tcPr>
          <w:p w14:paraId="74692B7B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B615C2" w14:textId="77777777" w:rsidR="00F74181" w:rsidRDefault="00F74181" w:rsidP="00585DDF">
            <w:pPr>
              <w:rPr>
                <w:sz w:val="16"/>
                <w:szCs w:val="16"/>
              </w:rPr>
            </w:pPr>
          </w:p>
        </w:tc>
      </w:tr>
    </w:tbl>
    <w:p w14:paraId="1C4479A1" w14:textId="77777777" w:rsidR="00F74181" w:rsidRDefault="00F74181" w:rsidP="00F74181"/>
    <w:p w14:paraId="09FAD555" w14:textId="77777777" w:rsidR="00F74181" w:rsidRDefault="00F74181" w:rsidP="00F74181"/>
    <w:p w14:paraId="64DF8D0C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RP-240204</w:t>
      </w:r>
      <w:r>
        <w:rPr>
          <w:b/>
          <w:i/>
          <w:noProof/>
          <w:sz w:val="28"/>
        </w:rPr>
        <w:fldChar w:fldCharType="end"/>
      </w:r>
    </w:p>
    <w:p w14:paraId="6F32F719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13E6FF3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2359661E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7AF4026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Further Multi-RAT Dual-Connectivity enhancement (LTE_NR_DC_enh2-UEConTest)</w:t>
      </w:r>
      <w:r>
        <w:rPr>
          <w:rFonts w:ascii="Arial" w:hAnsi="Arial" w:cs="Arial"/>
          <w:b/>
          <w:bCs/>
        </w:rPr>
        <w:fldChar w:fldCharType="end"/>
      </w:r>
    </w:p>
    <w:p w14:paraId="593CD4EF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13.3.24</w:t>
      </w:r>
      <w:r>
        <w:rPr>
          <w:rFonts w:ascii="Arial" w:hAnsi="Arial" w:cs="Arial"/>
          <w:b/>
          <w:bCs/>
        </w:rPr>
        <w:fldChar w:fldCharType="end"/>
      </w:r>
    </w:p>
    <w:p w14:paraId="0DC1BA95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C1F8CDE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16BF6F7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3FF6895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EE452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E0112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FF0E8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DC8F6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7669A0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BF035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F00B8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F71BA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ED895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BA07F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CFC41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8A2F69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DA839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7C08F6BA" w14:textId="77777777" w:rsidTr="00585DDF">
        <w:tc>
          <w:tcPr>
            <w:tcW w:w="879" w:type="dxa"/>
          </w:tcPr>
          <w:p w14:paraId="6FFF16B5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28170AA0" w14:textId="77777777" w:rsidR="00C94B83" w:rsidRDefault="00C94B83" w:rsidP="00585DDF">
            <w:r>
              <w:rPr>
                <w:sz w:val="16"/>
                <w:szCs w:val="16"/>
              </w:rPr>
              <w:t>1462</w:t>
            </w:r>
          </w:p>
        </w:tc>
        <w:tc>
          <w:tcPr>
            <w:tcW w:w="517" w:type="dxa"/>
          </w:tcPr>
          <w:p w14:paraId="16FF731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F01B5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54CEF6" w14:textId="77777777" w:rsidR="00C94B83" w:rsidRDefault="00C94B83" w:rsidP="00585DDF">
            <w:r>
              <w:rPr>
                <w:sz w:val="16"/>
                <w:szCs w:val="16"/>
              </w:rPr>
              <w:t>Addition of conditional PSCell addition and change configuration for EN-DC</w:t>
            </w:r>
          </w:p>
        </w:tc>
        <w:tc>
          <w:tcPr>
            <w:tcW w:w="517" w:type="dxa"/>
          </w:tcPr>
          <w:p w14:paraId="2E9499B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A067B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8375FF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698B48" w14:textId="77777777" w:rsidR="00C94B83" w:rsidRDefault="00C94B83" w:rsidP="00585DDF">
            <w:r>
              <w:rPr>
                <w:sz w:val="16"/>
                <w:szCs w:val="16"/>
              </w:rPr>
              <w:t>R5-241712</w:t>
            </w:r>
          </w:p>
        </w:tc>
        <w:tc>
          <w:tcPr>
            <w:tcW w:w="1597" w:type="dxa"/>
          </w:tcPr>
          <w:p w14:paraId="7F1108FE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92EF2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EEEC21A" w14:textId="77777777" w:rsidR="00C94B83" w:rsidRDefault="00C94B83" w:rsidP="00585DDF">
            <w:r>
              <w:rPr>
                <w:sz w:val="16"/>
                <w:szCs w:val="16"/>
              </w:rPr>
              <w:t>4.6.1, 4.6.5</w:t>
            </w:r>
          </w:p>
        </w:tc>
        <w:tc>
          <w:tcPr>
            <w:tcW w:w="998" w:type="dxa"/>
          </w:tcPr>
          <w:p w14:paraId="08994C1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38.533 CR 2889TS 38.523-1 CR 4217; TS/TR ... CR ... </w:t>
            </w:r>
          </w:p>
        </w:tc>
      </w:tr>
      <w:tr w:rsidR="00C94B83" w14:paraId="5B11068F" w14:textId="77777777" w:rsidTr="00585DDF">
        <w:tc>
          <w:tcPr>
            <w:tcW w:w="879" w:type="dxa"/>
          </w:tcPr>
          <w:p w14:paraId="7EEE3EBE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4EA04EC" w14:textId="77777777" w:rsidR="00C94B83" w:rsidRDefault="00C94B83" w:rsidP="00585DDF"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</w:tcPr>
          <w:p w14:paraId="70CB9BF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2C12F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E0C130" w14:textId="77777777" w:rsidR="00C94B83" w:rsidRDefault="00C94B83" w:rsidP="00585DDF">
            <w:r>
              <w:rPr>
                <w:sz w:val="16"/>
                <w:szCs w:val="16"/>
              </w:rPr>
              <w:t>Addition of SCG activation and deactivation configuration for EN-DC</w:t>
            </w:r>
          </w:p>
        </w:tc>
        <w:tc>
          <w:tcPr>
            <w:tcW w:w="517" w:type="dxa"/>
          </w:tcPr>
          <w:p w14:paraId="4860030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15DBE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05603F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E2C835" w14:textId="77777777" w:rsidR="00C94B83" w:rsidRDefault="00C94B83" w:rsidP="00585DDF">
            <w:r>
              <w:rPr>
                <w:sz w:val="16"/>
                <w:szCs w:val="16"/>
              </w:rPr>
              <w:t>R5-241713</w:t>
            </w:r>
          </w:p>
        </w:tc>
        <w:tc>
          <w:tcPr>
            <w:tcW w:w="1597" w:type="dxa"/>
          </w:tcPr>
          <w:p w14:paraId="5D27A346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AF8C9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6DB28195" w14:textId="77777777" w:rsidR="00C94B83" w:rsidRDefault="00C94B83" w:rsidP="00585DDF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7422187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38.533 CR 2888; TS/TR ... CR ... </w:t>
            </w:r>
          </w:p>
        </w:tc>
      </w:tr>
      <w:tr w:rsidR="00C94B83" w14:paraId="26B253C9" w14:textId="77777777" w:rsidTr="00585DDF">
        <w:tc>
          <w:tcPr>
            <w:tcW w:w="879" w:type="dxa"/>
          </w:tcPr>
          <w:p w14:paraId="373595DC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DC2E0B5" w14:textId="77777777" w:rsidR="00C94B83" w:rsidRDefault="00C94B83" w:rsidP="00585DDF">
            <w:r>
              <w:rPr>
                <w:sz w:val="16"/>
                <w:szCs w:val="16"/>
              </w:rPr>
              <w:t>3028</w:t>
            </w:r>
          </w:p>
        </w:tc>
        <w:tc>
          <w:tcPr>
            <w:tcW w:w="517" w:type="dxa"/>
          </w:tcPr>
          <w:p w14:paraId="583333A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526F5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85D08A" w14:textId="77777777" w:rsidR="00C94B83" w:rsidRDefault="00C94B83" w:rsidP="00585DDF">
            <w:r>
              <w:rPr>
                <w:sz w:val="16"/>
                <w:szCs w:val="16"/>
              </w:rPr>
              <w:t>Update of conditional PSCell addition configuration for NR-DC</w:t>
            </w:r>
          </w:p>
        </w:tc>
        <w:tc>
          <w:tcPr>
            <w:tcW w:w="517" w:type="dxa"/>
          </w:tcPr>
          <w:p w14:paraId="209E34F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62EB1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E1481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9679EF" w14:textId="77777777" w:rsidR="00C94B83" w:rsidRDefault="00C94B83" w:rsidP="00585DDF">
            <w:r>
              <w:rPr>
                <w:sz w:val="16"/>
                <w:szCs w:val="16"/>
              </w:rPr>
              <w:t>R5-240378</w:t>
            </w:r>
          </w:p>
        </w:tc>
        <w:tc>
          <w:tcPr>
            <w:tcW w:w="1597" w:type="dxa"/>
          </w:tcPr>
          <w:p w14:paraId="35D0A3C9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282752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3F792B56" w14:textId="77777777" w:rsidR="00C94B83" w:rsidRDefault="00C94B83" w:rsidP="00585DDF">
            <w:r>
              <w:rPr>
                <w:sz w:val="16"/>
                <w:szCs w:val="16"/>
              </w:rPr>
              <w:t>4.6.3, 4.8.1</w:t>
            </w:r>
          </w:p>
        </w:tc>
        <w:tc>
          <w:tcPr>
            <w:tcW w:w="998" w:type="dxa"/>
          </w:tcPr>
          <w:p w14:paraId="2680651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140E0CA" w14:textId="77777777" w:rsidTr="00585DDF">
        <w:tc>
          <w:tcPr>
            <w:tcW w:w="879" w:type="dxa"/>
          </w:tcPr>
          <w:p w14:paraId="2244FD3E" w14:textId="77777777" w:rsidR="00C94B83" w:rsidRDefault="00C94B83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BB40858" w14:textId="77777777" w:rsidR="00C94B83" w:rsidRDefault="00C94B83" w:rsidP="00585DDF">
            <w:r>
              <w:rPr>
                <w:sz w:val="16"/>
                <w:szCs w:val="16"/>
              </w:rPr>
              <w:t>0579</w:t>
            </w:r>
          </w:p>
        </w:tc>
        <w:tc>
          <w:tcPr>
            <w:tcW w:w="517" w:type="dxa"/>
          </w:tcPr>
          <w:p w14:paraId="54B0E31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05FD3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D028D4" w14:textId="77777777" w:rsidR="00C94B83" w:rsidRDefault="00C94B83" w:rsidP="00585DDF">
            <w:r>
              <w:rPr>
                <w:sz w:val="16"/>
                <w:szCs w:val="16"/>
              </w:rPr>
              <w:t>Addition of UE capability for inter-SN conditional PSCell change</w:t>
            </w:r>
          </w:p>
        </w:tc>
        <w:tc>
          <w:tcPr>
            <w:tcW w:w="517" w:type="dxa"/>
          </w:tcPr>
          <w:p w14:paraId="35BB44E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F1D5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269BF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3AB757" w14:textId="77777777" w:rsidR="00C94B83" w:rsidRDefault="00C94B83" w:rsidP="00585DDF">
            <w:r>
              <w:rPr>
                <w:sz w:val="16"/>
                <w:szCs w:val="16"/>
              </w:rPr>
              <w:t>R5-241601</w:t>
            </w:r>
          </w:p>
        </w:tc>
        <w:tc>
          <w:tcPr>
            <w:tcW w:w="1597" w:type="dxa"/>
          </w:tcPr>
          <w:p w14:paraId="7D983F32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BD630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08C620E" w14:textId="77777777" w:rsidR="00C94B83" w:rsidRDefault="00C94B83" w:rsidP="00585DDF">
            <w:r>
              <w:rPr>
                <w:sz w:val="16"/>
                <w:szCs w:val="16"/>
              </w:rPr>
              <w:t>A.4.3.8</w:t>
            </w:r>
          </w:p>
        </w:tc>
        <w:tc>
          <w:tcPr>
            <w:tcW w:w="998" w:type="dxa"/>
          </w:tcPr>
          <w:p w14:paraId="249A5F2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38.523-2 CR 0435 ; TS/TR ... CR ... </w:t>
            </w:r>
          </w:p>
        </w:tc>
      </w:tr>
      <w:tr w:rsidR="00C94B83" w14:paraId="01B945D5" w14:textId="77777777" w:rsidTr="00585DDF">
        <w:tc>
          <w:tcPr>
            <w:tcW w:w="879" w:type="dxa"/>
          </w:tcPr>
          <w:p w14:paraId="40FC7C43" w14:textId="77777777" w:rsidR="00C94B83" w:rsidRDefault="00C94B83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137F473" w14:textId="77777777" w:rsidR="00C94B83" w:rsidRDefault="00C94B83" w:rsidP="00585DDF">
            <w:r>
              <w:rPr>
                <w:sz w:val="16"/>
                <w:szCs w:val="16"/>
              </w:rPr>
              <w:t>0379</w:t>
            </w:r>
          </w:p>
        </w:tc>
        <w:tc>
          <w:tcPr>
            <w:tcW w:w="517" w:type="dxa"/>
          </w:tcPr>
          <w:p w14:paraId="4AA9BF0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11AAC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D0B80E" w14:textId="77777777" w:rsidR="00C94B83" w:rsidRDefault="00C94B83" w:rsidP="00585DDF">
            <w:r>
              <w:rPr>
                <w:sz w:val="16"/>
                <w:szCs w:val="16"/>
              </w:rPr>
              <w:t>Removal of NOTE 1 from applicability of FR1 and FR2 MRDC test cases</w:t>
            </w:r>
          </w:p>
        </w:tc>
        <w:tc>
          <w:tcPr>
            <w:tcW w:w="517" w:type="dxa"/>
          </w:tcPr>
          <w:p w14:paraId="3731DA5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92DD2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3A0F6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6EE3FF" w14:textId="77777777" w:rsidR="00C94B83" w:rsidRDefault="00C94B83" w:rsidP="00585DDF">
            <w:r>
              <w:rPr>
                <w:sz w:val="16"/>
                <w:szCs w:val="16"/>
              </w:rPr>
              <w:t>R5-240783</w:t>
            </w:r>
          </w:p>
        </w:tc>
        <w:tc>
          <w:tcPr>
            <w:tcW w:w="1597" w:type="dxa"/>
          </w:tcPr>
          <w:p w14:paraId="1A2DA334" w14:textId="77777777" w:rsidR="00C94B83" w:rsidRDefault="00C94B83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3DAB52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8640935" w14:textId="77777777" w:rsidR="00C94B83" w:rsidRDefault="00C94B83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0C21C02" w14:textId="77777777" w:rsidR="00C94B83" w:rsidRDefault="00C94B83" w:rsidP="00585DDF">
            <w:r>
              <w:rPr>
                <w:sz w:val="16"/>
                <w:szCs w:val="16"/>
              </w:rPr>
              <w:t xml:space="preserve">TS/TR … CR ... ; TS/TR … CR ...; TS/TR ... CR ... </w:t>
            </w:r>
          </w:p>
        </w:tc>
      </w:tr>
      <w:tr w:rsidR="00C94B83" w14:paraId="13355EBB" w14:textId="77777777" w:rsidTr="00585DDF">
        <w:tc>
          <w:tcPr>
            <w:tcW w:w="879" w:type="dxa"/>
          </w:tcPr>
          <w:p w14:paraId="3BB8AC55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6B81C50" w14:textId="77777777" w:rsidR="00C94B83" w:rsidRDefault="00C94B83" w:rsidP="00585DDF">
            <w:r>
              <w:rPr>
                <w:sz w:val="16"/>
                <w:szCs w:val="16"/>
              </w:rPr>
              <w:t>4217</w:t>
            </w:r>
          </w:p>
        </w:tc>
        <w:tc>
          <w:tcPr>
            <w:tcW w:w="517" w:type="dxa"/>
          </w:tcPr>
          <w:p w14:paraId="5022F4F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1C81A4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A66F95" w14:textId="77777777" w:rsidR="00C94B83" w:rsidRDefault="00C94B83" w:rsidP="00585DDF">
            <w:r>
              <w:rPr>
                <w:sz w:val="16"/>
                <w:szCs w:val="16"/>
              </w:rPr>
              <w:t>Addition of new test case 8.2.3.18.4 inter-SN CPC for EN-DC</w:t>
            </w:r>
          </w:p>
        </w:tc>
        <w:tc>
          <w:tcPr>
            <w:tcW w:w="517" w:type="dxa"/>
          </w:tcPr>
          <w:p w14:paraId="14137C6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9823A7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99CAC4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96414" w14:textId="77777777" w:rsidR="00C94B83" w:rsidRDefault="00C94B83" w:rsidP="00585DDF">
            <w:r>
              <w:rPr>
                <w:sz w:val="16"/>
                <w:szCs w:val="16"/>
              </w:rPr>
              <w:t>R5-241602</w:t>
            </w:r>
          </w:p>
        </w:tc>
        <w:tc>
          <w:tcPr>
            <w:tcW w:w="1597" w:type="dxa"/>
          </w:tcPr>
          <w:p w14:paraId="23D10FA9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52894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476A570B" w14:textId="77777777" w:rsidR="00C94B83" w:rsidRDefault="00C94B83" w:rsidP="00585DDF">
            <w:r>
              <w:rPr>
                <w:sz w:val="16"/>
                <w:szCs w:val="16"/>
              </w:rPr>
              <w:t>8.2.3.18.4(new)</w:t>
            </w:r>
          </w:p>
        </w:tc>
        <w:tc>
          <w:tcPr>
            <w:tcW w:w="998" w:type="dxa"/>
          </w:tcPr>
          <w:p w14:paraId="559A157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36.508 CR 1462; TS/TR ... CR ... </w:t>
            </w:r>
          </w:p>
        </w:tc>
      </w:tr>
      <w:tr w:rsidR="00C94B83" w14:paraId="12144812" w14:textId="77777777" w:rsidTr="00585DDF">
        <w:tc>
          <w:tcPr>
            <w:tcW w:w="879" w:type="dxa"/>
          </w:tcPr>
          <w:p w14:paraId="017FD4C6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12632F" w14:textId="77777777" w:rsidR="00C94B83" w:rsidRDefault="00C94B83" w:rsidP="00585DDF">
            <w:r>
              <w:rPr>
                <w:sz w:val="16"/>
                <w:szCs w:val="16"/>
              </w:rPr>
              <w:t>4218</w:t>
            </w:r>
          </w:p>
        </w:tc>
        <w:tc>
          <w:tcPr>
            <w:tcW w:w="517" w:type="dxa"/>
          </w:tcPr>
          <w:p w14:paraId="7C73BED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6D2F5B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BEB836" w14:textId="77777777" w:rsidR="00C94B83" w:rsidRDefault="00C94B83" w:rsidP="00585DDF">
            <w:r>
              <w:rPr>
                <w:sz w:val="16"/>
                <w:szCs w:val="16"/>
              </w:rPr>
              <w:t>Addition of new test case 8.2.3.18.5 inter-SN CPC for NR-DC</w:t>
            </w:r>
          </w:p>
        </w:tc>
        <w:tc>
          <w:tcPr>
            <w:tcW w:w="517" w:type="dxa"/>
          </w:tcPr>
          <w:p w14:paraId="21ADB6B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47BF82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B8AB21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DE4032" w14:textId="77777777" w:rsidR="00C94B83" w:rsidRDefault="00C94B83" w:rsidP="00585DDF">
            <w:r>
              <w:rPr>
                <w:sz w:val="16"/>
                <w:szCs w:val="16"/>
              </w:rPr>
              <w:t>R5-241603</w:t>
            </w:r>
          </w:p>
        </w:tc>
        <w:tc>
          <w:tcPr>
            <w:tcW w:w="1597" w:type="dxa"/>
          </w:tcPr>
          <w:p w14:paraId="7351881E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DFCB7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398CF1FD" w14:textId="77777777" w:rsidR="00C94B83" w:rsidRDefault="00C94B83" w:rsidP="00585DDF">
            <w:r>
              <w:rPr>
                <w:sz w:val="16"/>
                <w:szCs w:val="16"/>
              </w:rPr>
              <w:t>8.2.3.18.5(new)</w:t>
            </w:r>
          </w:p>
        </w:tc>
        <w:tc>
          <w:tcPr>
            <w:tcW w:w="998" w:type="dxa"/>
          </w:tcPr>
          <w:p w14:paraId="6F2C505F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DE7C23C" w14:textId="77777777" w:rsidTr="00585DDF">
        <w:tc>
          <w:tcPr>
            <w:tcW w:w="879" w:type="dxa"/>
          </w:tcPr>
          <w:p w14:paraId="2F1DA23F" w14:textId="77777777" w:rsidR="00C94B83" w:rsidRDefault="00C94B83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EE61E36" w14:textId="77777777" w:rsidR="00C94B83" w:rsidRDefault="00C94B83" w:rsidP="00585DDF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 w14:paraId="7D21B07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7CB86E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BC01BF" w14:textId="77777777" w:rsidR="00C94B83" w:rsidRDefault="00C94B83" w:rsidP="00585DDF">
            <w:r>
              <w:rPr>
                <w:sz w:val="16"/>
                <w:szCs w:val="16"/>
              </w:rPr>
              <w:t>Addition of applicability for inter-SN conditional PSCell change</w:t>
            </w:r>
          </w:p>
        </w:tc>
        <w:tc>
          <w:tcPr>
            <w:tcW w:w="517" w:type="dxa"/>
          </w:tcPr>
          <w:p w14:paraId="169BAF3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9CA41E" w14:textId="77777777" w:rsidR="00C94B83" w:rsidRDefault="00C94B83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2D51116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148118" w14:textId="77777777" w:rsidR="00C94B83" w:rsidRDefault="00C94B83" w:rsidP="00585DDF">
            <w:r>
              <w:rPr>
                <w:sz w:val="16"/>
                <w:szCs w:val="16"/>
              </w:rPr>
              <w:t>R5-241604</w:t>
            </w:r>
          </w:p>
        </w:tc>
        <w:tc>
          <w:tcPr>
            <w:tcW w:w="1597" w:type="dxa"/>
          </w:tcPr>
          <w:p w14:paraId="1FA93ACE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41B672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6010371" w14:textId="77777777" w:rsidR="00C94B83" w:rsidRDefault="00C94B83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6FEDB939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38.508-2 CR 0579 ; TS/TR ... CR ... </w:t>
            </w:r>
          </w:p>
        </w:tc>
      </w:tr>
      <w:tr w:rsidR="00C94B83" w14:paraId="63DB07B7" w14:textId="77777777" w:rsidTr="00585DDF">
        <w:tc>
          <w:tcPr>
            <w:tcW w:w="879" w:type="dxa"/>
          </w:tcPr>
          <w:p w14:paraId="0F133B76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FDCD22A" w14:textId="77777777" w:rsidR="00C94B83" w:rsidRDefault="00C94B83" w:rsidP="00585DDF">
            <w:r>
              <w:rPr>
                <w:sz w:val="16"/>
                <w:szCs w:val="16"/>
              </w:rPr>
              <w:t>2888</w:t>
            </w:r>
          </w:p>
        </w:tc>
        <w:tc>
          <w:tcPr>
            <w:tcW w:w="517" w:type="dxa"/>
          </w:tcPr>
          <w:p w14:paraId="05778D3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16FD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DC646B" w14:textId="77777777" w:rsidR="00C94B83" w:rsidRDefault="00C94B83" w:rsidP="00585DDF">
            <w:r>
              <w:rPr>
                <w:sz w:val="16"/>
                <w:szCs w:val="16"/>
              </w:rPr>
              <w:t>Update of test procedure in 4.5.10.1 PSCell activation for EN-DC</w:t>
            </w:r>
          </w:p>
        </w:tc>
        <w:tc>
          <w:tcPr>
            <w:tcW w:w="517" w:type="dxa"/>
          </w:tcPr>
          <w:p w14:paraId="1A054A7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0793A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B812E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BA32AF" w14:textId="77777777" w:rsidR="00C94B83" w:rsidRDefault="00C94B83" w:rsidP="00585DDF">
            <w:r>
              <w:rPr>
                <w:sz w:val="16"/>
                <w:szCs w:val="16"/>
              </w:rPr>
              <w:t>R5-240381</w:t>
            </w:r>
          </w:p>
        </w:tc>
        <w:tc>
          <w:tcPr>
            <w:tcW w:w="1597" w:type="dxa"/>
          </w:tcPr>
          <w:p w14:paraId="0F374CB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8642D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4C048AA" w14:textId="77777777" w:rsidR="00C94B83" w:rsidRDefault="00C94B83" w:rsidP="00585DDF">
            <w:r>
              <w:rPr>
                <w:sz w:val="16"/>
                <w:szCs w:val="16"/>
              </w:rPr>
              <w:t>4.5.10.1</w:t>
            </w:r>
          </w:p>
        </w:tc>
        <w:tc>
          <w:tcPr>
            <w:tcW w:w="998" w:type="dxa"/>
          </w:tcPr>
          <w:p w14:paraId="6FB091E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36.508 CR 1463; TS/TR ... CR ... </w:t>
            </w:r>
          </w:p>
        </w:tc>
      </w:tr>
      <w:tr w:rsidR="00C94B83" w14:paraId="37B4DCF2" w14:textId="77777777" w:rsidTr="00585DDF">
        <w:tc>
          <w:tcPr>
            <w:tcW w:w="879" w:type="dxa"/>
          </w:tcPr>
          <w:p w14:paraId="64C3D06B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71F8A03" w14:textId="77777777" w:rsidR="00C94B83" w:rsidRDefault="00C94B83" w:rsidP="00585DDF">
            <w:r>
              <w:rPr>
                <w:sz w:val="16"/>
                <w:szCs w:val="16"/>
              </w:rPr>
              <w:t>2889</w:t>
            </w:r>
          </w:p>
        </w:tc>
        <w:tc>
          <w:tcPr>
            <w:tcW w:w="517" w:type="dxa"/>
          </w:tcPr>
          <w:p w14:paraId="1FFE799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8A9FC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201837" w14:textId="77777777" w:rsidR="00C94B83" w:rsidRDefault="00C94B83" w:rsidP="00585DDF">
            <w:r>
              <w:rPr>
                <w:sz w:val="16"/>
                <w:szCs w:val="16"/>
              </w:rPr>
              <w:t>Correction to 4.5.11.1 EN-DC FR1 Conditional PSCell Addition</w:t>
            </w:r>
          </w:p>
        </w:tc>
        <w:tc>
          <w:tcPr>
            <w:tcW w:w="517" w:type="dxa"/>
          </w:tcPr>
          <w:p w14:paraId="274DD30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A622D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94584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0B1CC3" w14:textId="77777777" w:rsidR="00C94B83" w:rsidRDefault="00C94B83" w:rsidP="00585DDF">
            <w:r>
              <w:rPr>
                <w:sz w:val="16"/>
                <w:szCs w:val="16"/>
              </w:rPr>
              <w:t>R5-240382</w:t>
            </w:r>
          </w:p>
        </w:tc>
        <w:tc>
          <w:tcPr>
            <w:tcW w:w="1597" w:type="dxa"/>
          </w:tcPr>
          <w:p w14:paraId="2E5B72E8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53F0BF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047874A" w14:textId="77777777" w:rsidR="00C94B83" w:rsidRDefault="00C94B83" w:rsidP="00585DDF">
            <w:r>
              <w:rPr>
                <w:sz w:val="16"/>
                <w:szCs w:val="16"/>
              </w:rPr>
              <w:t>4.5.11.1</w:t>
            </w:r>
          </w:p>
        </w:tc>
        <w:tc>
          <w:tcPr>
            <w:tcW w:w="998" w:type="dxa"/>
          </w:tcPr>
          <w:p w14:paraId="531DC25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36.508 CR 1462 ; TS/TR ... CR ... </w:t>
            </w:r>
          </w:p>
        </w:tc>
      </w:tr>
      <w:tr w:rsidR="00C94B83" w14:paraId="67463027" w14:textId="77777777" w:rsidTr="00585DDF">
        <w:tc>
          <w:tcPr>
            <w:tcW w:w="879" w:type="dxa"/>
          </w:tcPr>
          <w:p w14:paraId="308CFC44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BB69A11" w14:textId="77777777" w:rsidR="00C94B83" w:rsidRDefault="00C94B83" w:rsidP="00585DDF">
            <w:r>
              <w:rPr>
                <w:sz w:val="16"/>
                <w:szCs w:val="16"/>
              </w:rPr>
              <w:t>2890</w:t>
            </w:r>
          </w:p>
        </w:tc>
        <w:tc>
          <w:tcPr>
            <w:tcW w:w="517" w:type="dxa"/>
          </w:tcPr>
          <w:p w14:paraId="17413E18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F7CFD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EE7DD9" w14:textId="77777777" w:rsidR="00C94B83" w:rsidRDefault="00C94B83" w:rsidP="00585DDF">
            <w:r>
              <w:rPr>
                <w:sz w:val="16"/>
                <w:szCs w:val="16"/>
              </w:rPr>
              <w:t>Update of measurement configuration for 5.5.13.1</w:t>
            </w:r>
          </w:p>
        </w:tc>
        <w:tc>
          <w:tcPr>
            <w:tcW w:w="517" w:type="dxa"/>
          </w:tcPr>
          <w:p w14:paraId="1D5EAD8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33B04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FEF31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C02B32" w14:textId="77777777" w:rsidR="00C94B83" w:rsidRDefault="00C94B83" w:rsidP="00585DDF">
            <w:r>
              <w:rPr>
                <w:sz w:val="16"/>
                <w:szCs w:val="16"/>
              </w:rPr>
              <w:t>R5-240383</w:t>
            </w:r>
          </w:p>
        </w:tc>
        <w:tc>
          <w:tcPr>
            <w:tcW w:w="1597" w:type="dxa"/>
          </w:tcPr>
          <w:p w14:paraId="1F45EA58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3BE8E4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D625224" w14:textId="77777777" w:rsidR="00C94B83" w:rsidRDefault="00C94B83" w:rsidP="00585DDF">
            <w:r>
              <w:rPr>
                <w:sz w:val="16"/>
                <w:szCs w:val="16"/>
              </w:rPr>
              <w:t>5.5.13.1</w:t>
            </w:r>
          </w:p>
        </w:tc>
        <w:tc>
          <w:tcPr>
            <w:tcW w:w="998" w:type="dxa"/>
          </w:tcPr>
          <w:p w14:paraId="0FF5E45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3A09128" w14:textId="77777777" w:rsidTr="00585DDF">
        <w:tc>
          <w:tcPr>
            <w:tcW w:w="879" w:type="dxa"/>
          </w:tcPr>
          <w:p w14:paraId="0AB231BF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12B1D3D" w14:textId="77777777" w:rsidR="00C94B83" w:rsidRDefault="00C94B83" w:rsidP="00585DDF">
            <w:r>
              <w:rPr>
                <w:sz w:val="16"/>
                <w:szCs w:val="16"/>
              </w:rPr>
              <w:t>2891</w:t>
            </w:r>
          </w:p>
        </w:tc>
        <w:tc>
          <w:tcPr>
            <w:tcW w:w="517" w:type="dxa"/>
          </w:tcPr>
          <w:p w14:paraId="1E0D977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79404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46BB0" w14:textId="77777777" w:rsidR="00C94B83" w:rsidRDefault="00C94B83" w:rsidP="00585DDF">
            <w:r>
              <w:rPr>
                <w:sz w:val="16"/>
                <w:szCs w:val="16"/>
              </w:rPr>
              <w:t>Update of measurement configuration for 7.5.12.1</w:t>
            </w:r>
          </w:p>
        </w:tc>
        <w:tc>
          <w:tcPr>
            <w:tcW w:w="517" w:type="dxa"/>
          </w:tcPr>
          <w:p w14:paraId="06C4351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35EB1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8846C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109C22" w14:textId="77777777" w:rsidR="00C94B83" w:rsidRDefault="00C94B83" w:rsidP="00585DDF">
            <w:r>
              <w:rPr>
                <w:sz w:val="16"/>
                <w:szCs w:val="16"/>
              </w:rPr>
              <w:t>R5-240384</w:t>
            </w:r>
          </w:p>
        </w:tc>
        <w:tc>
          <w:tcPr>
            <w:tcW w:w="1597" w:type="dxa"/>
          </w:tcPr>
          <w:p w14:paraId="7A429BA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859D3DE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5921DE10" w14:textId="77777777" w:rsidR="00C94B83" w:rsidRDefault="00C94B83" w:rsidP="00585DDF">
            <w:r>
              <w:rPr>
                <w:sz w:val="16"/>
                <w:szCs w:val="16"/>
              </w:rPr>
              <w:t>7.5.12.1</w:t>
            </w:r>
          </w:p>
        </w:tc>
        <w:tc>
          <w:tcPr>
            <w:tcW w:w="998" w:type="dxa"/>
          </w:tcPr>
          <w:p w14:paraId="0350F3A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83169EE" w14:textId="77777777" w:rsidTr="00585DDF">
        <w:tc>
          <w:tcPr>
            <w:tcW w:w="879" w:type="dxa"/>
          </w:tcPr>
          <w:p w14:paraId="51ED818D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F8FDCC9" w14:textId="77777777" w:rsidR="00C94B83" w:rsidRDefault="00C94B83" w:rsidP="00585DDF">
            <w:r>
              <w:rPr>
                <w:sz w:val="16"/>
                <w:szCs w:val="16"/>
              </w:rPr>
              <w:t>2892</w:t>
            </w:r>
          </w:p>
        </w:tc>
        <w:tc>
          <w:tcPr>
            <w:tcW w:w="517" w:type="dxa"/>
          </w:tcPr>
          <w:p w14:paraId="6D15C75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8D108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C0B0AF" w14:textId="77777777" w:rsidR="00C94B83" w:rsidRDefault="00C94B83" w:rsidP="00585DDF">
            <w:r>
              <w:rPr>
                <w:sz w:val="16"/>
                <w:szCs w:val="16"/>
              </w:rPr>
              <w:t>Update of message contents for 4.5.3.7 and 6.5.3.11</w:t>
            </w:r>
          </w:p>
        </w:tc>
        <w:tc>
          <w:tcPr>
            <w:tcW w:w="517" w:type="dxa"/>
          </w:tcPr>
          <w:p w14:paraId="7047241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4012D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20B56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DAFEE9" w14:textId="77777777" w:rsidR="00C94B83" w:rsidRDefault="00C94B83" w:rsidP="00585DDF">
            <w:r>
              <w:rPr>
                <w:sz w:val="16"/>
                <w:szCs w:val="16"/>
              </w:rPr>
              <w:t>R5-240385</w:t>
            </w:r>
          </w:p>
        </w:tc>
        <w:tc>
          <w:tcPr>
            <w:tcW w:w="1597" w:type="dxa"/>
          </w:tcPr>
          <w:p w14:paraId="2A722516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057ACE" w14:textId="77777777" w:rsidR="00C94B83" w:rsidRDefault="00C94B83" w:rsidP="00585DDF">
            <w:r>
              <w:rPr>
                <w:sz w:val="16"/>
                <w:szCs w:val="16"/>
              </w:rPr>
              <w:t>LTE_NR_DC_enh2-UEConTest</w:t>
            </w:r>
          </w:p>
        </w:tc>
        <w:tc>
          <w:tcPr>
            <w:tcW w:w="2323" w:type="dxa"/>
          </w:tcPr>
          <w:p w14:paraId="05452B6C" w14:textId="77777777" w:rsidR="00C94B83" w:rsidRDefault="00C94B83" w:rsidP="00585DDF">
            <w:r>
              <w:rPr>
                <w:sz w:val="16"/>
                <w:szCs w:val="16"/>
              </w:rPr>
              <w:t>4.5.3.7, 6.5.3.11</w:t>
            </w:r>
          </w:p>
        </w:tc>
        <w:tc>
          <w:tcPr>
            <w:tcW w:w="998" w:type="dxa"/>
          </w:tcPr>
          <w:p w14:paraId="499F880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6AB98196" w14:textId="77777777" w:rsidR="00C94B83" w:rsidRDefault="00C94B83" w:rsidP="00C94B83"/>
    <w:p w14:paraId="668A181D" w14:textId="77777777" w:rsidR="006A0900" w:rsidRDefault="006A0900" w:rsidP="0028593B"/>
    <w:p w14:paraId="415006FD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RP-240205</w:t>
      </w:r>
      <w:r>
        <w:rPr>
          <w:b/>
          <w:i/>
          <w:noProof/>
          <w:sz w:val="28"/>
        </w:rPr>
        <w:fldChar w:fldCharType="end"/>
      </w:r>
    </w:p>
    <w:p w14:paraId="3628F233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BE063A5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4A5B97F8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6E1D591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Support of Uncrewed Aerial Systems Connectivity, Identification, and Tracking (ID_UAS-UEConTest)</w:t>
      </w:r>
      <w:r>
        <w:rPr>
          <w:rFonts w:ascii="Arial" w:hAnsi="Arial" w:cs="Arial"/>
          <w:b/>
          <w:bCs/>
        </w:rPr>
        <w:fldChar w:fldCharType="end"/>
      </w:r>
    </w:p>
    <w:p w14:paraId="10CAF8AA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13.3.25</w:t>
      </w:r>
      <w:r>
        <w:rPr>
          <w:rFonts w:ascii="Arial" w:hAnsi="Arial" w:cs="Arial"/>
          <w:b/>
          <w:bCs/>
        </w:rPr>
        <w:fldChar w:fldCharType="end"/>
      </w:r>
    </w:p>
    <w:p w14:paraId="55B25531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57B24EC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444FB2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264F798B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B230F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0D2A4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61BC8A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EC6C0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F83FF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BA221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BAE43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D2B2C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2071C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B8B23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9984D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089904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871F1A0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5F15C47B" w14:textId="77777777" w:rsidTr="00585DDF">
        <w:tc>
          <w:tcPr>
            <w:tcW w:w="879" w:type="dxa"/>
          </w:tcPr>
          <w:p w14:paraId="51F68AFC" w14:textId="77777777" w:rsidR="006A0900" w:rsidRDefault="006A0900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A3EB5F1" w14:textId="77777777" w:rsidR="006A0900" w:rsidRDefault="006A0900" w:rsidP="00585DDF">
            <w:r>
              <w:rPr>
                <w:sz w:val="16"/>
                <w:szCs w:val="16"/>
              </w:rPr>
              <w:t>5291</w:t>
            </w:r>
          </w:p>
        </w:tc>
        <w:tc>
          <w:tcPr>
            <w:tcW w:w="517" w:type="dxa"/>
          </w:tcPr>
          <w:p w14:paraId="52D6DAEE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99CA6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F5D6FD" w14:textId="77777777" w:rsidR="006A0900" w:rsidRDefault="006A0900" w:rsidP="00585DDF">
            <w:r>
              <w:rPr>
                <w:sz w:val="16"/>
                <w:szCs w:val="16"/>
              </w:rPr>
              <w:t>Addition of UAS EPS test case 10.10.2</w:t>
            </w:r>
          </w:p>
        </w:tc>
        <w:tc>
          <w:tcPr>
            <w:tcW w:w="517" w:type="dxa"/>
          </w:tcPr>
          <w:p w14:paraId="4F45630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F4E973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5ACAC7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60C983" w14:textId="77777777" w:rsidR="006A0900" w:rsidRDefault="006A0900" w:rsidP="00585DDF">
            <w:r>
              <w:rPr>
                <w:sz w:val="16"/>
                <w:szCs w:val="16"/>
              </w:rPr>
              <w:t>R5-241608</w:t>
            </w:r>
          </w:p>
        </w:tc>
        <w:tc>
          <w:tcPr>
            <w:tcW w:w="1597" w:type="dxa"/>
          </w:tcPr>
          <w:p w14:paraId="081F8B99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D3B1A5D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1F6F3AF4" w14:textId="77777777" w:rsidR="006A0900" w:rsidRDefault="006A0900" w:rsidP="00585DDF">
            <w:r>
              <w:rPr>
                <w:sz w:val="16"/>
                <w:szCs w:val="16"/>
              </w:rPr>
              <w:t>10.10.2 (New)</w:t>
            </w:r>
          </w:p>
        </w:tc>
        <w:tc>
          <w:tcPr>
            <w:tcW w:w="998" w:type="dxa"/>
          </w:tcPr>
          <w:p w14:paraId="09355BF7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36.523-2 CR 1443; TS/TR ... CR ... </w:t>
            </w:r>
          </w:p>
        </w:tc>
      </w:tr>
      <w:tr w:rsidR="006A0900" w14:paraId="786B5D33" w14:textId="77777777" w:rsidTr="00585DDF">
        <w:tc>
          <w:tcPr>
            <w:tcW w:w="879" w:type="dxa"/>
          </w:tcPr>
          <w:p w14:paraId="611F93E6" w14:textId="77777777" w:rsidR="006A0900" w:rsidRDefault="006A0900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379CA01" w14:textId="77777777" w:rsidR="006A0900" w:rsidRDefault="006A0900" w:rsidP="00585DDF">
            <w:r>
              <w:rPr>
                <w:sz w:val="16"/>
                <w:szCs w:val="16"/>
              </w:rPr>
              <w:t>5292</w:t>
            </w:r>
          </w:p>
        </w:tc>
        <w:tc>
          <w:tcPr>
            <w:tcW w:w="517" w:type="dxa"/>
          </w:tcPr>
          <w:p w14:paraId="42474DF9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87197B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E95D3A" w14:textId="77777777" w:rsidR="006A0900" w:rsidRDefault="006A0900" w:rsidP="00585DDF">
            <w:r>
              <w:rPr>
                <w:sz w:val="16"/>
                <w:szCs w:val="16"/>
              </w:rPr>
              <w:t>Addition of UAS EPS test case 10.10.4</w:t>
            </w:r>
          </w:p>
        </w:tc>
        <w:tc>
          <w:tcPr>
            <w:tcW w:w="517" w:type="dxa"/>
          </w:tcPr>
          <w:p w14:paraId="4CAA2FD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FB4186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D0D7E68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B7359F" w14:textId="77777777" w:rsidR="006A0900" w:rsidRDefault="006A0900" w:rsidP="00585DDF">
            <w:r>
              <w:rPr>
                <w:sz w:val="16"/>
                <w:szCs w:val="16"/>
              </w:rPr>
              <w:t>R5-241609</w:t>
            </w:r>
          </w:p>
        </w:tc>
        <w:tc>
          <w:tcPr>
            <w:tcW w:w="1597" w:type="dxa"/>
          </w:tcPr>
          <w:p w14:paraId="1490E670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5E509B7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0EB27FB5" w14:textId="77777777" w:rsidR="006A0900" w:rsidRDefault="006A0900" w:rsidP="00585DDF">
            <w:r>
              <w:rPr>
                <w:sz w:val="16"/>
                <w:szCs w:val="16"/>
              </w:rPr>
              <w:t>10.10.4 (New)</w:t>
            </w:r>
          </w:p>
        </w:tc>
        <w:tc>
          <w:tcPr>
            <w:tcW w:w="998" w:type="dxa"/>
          </w:tcPr>
          <w:p w14:paraId="70DA0E81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36.523-2 CR 1443; TS/TR ... CR ... </w:t>
            </w:r>
          </w:p>
        </w:tc>
      </w:tr>
      <w:tr w:rsidR="006A0900" w14:paraId="5A60820F" w14:textId="77777777" w:rsidTr="00585DDF">
        <w:tc>
          <w:tcPr>
            <w:tcW w:w="879" w:type="dxa"/>
          </w:tcPr>
          <w:p w14:paraId="49E374EC" w14:textId="77777777" w:rsidR="006A0900" w:rsidRDefault="006A0900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6096444" w14:textId="77777777" w:rsidR="006A0900" w:rsidRDefault="006A0900" w:rsidP="00585DDF">
            <w:r>
              <w:rPr>
                <w:sz w:val="16"/>
                <w:szCs w:val="16"/>
              </w:rPr>
              <w:t>5293</w:t>
            </w:r>
          </w:p>
        </w:tc>
        <w:tc>
          <w:tcPr>
            <w:tcW w:w="517" w:type="dxa"/>
          </w:tcPr>
          <w:p w14:paraId="2158591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5DF59C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A434FF" w14:textId="77777777" w:rsidR="006A0900" w:rsidRDefault="006A0900" w:rsidP="00585DDF">
            <w:r>
              <w:rPr>
                <w:sz w:val="16"/>
                <w:szCs w:val="16"/>
              </w:rPr>
              <w:t>Addition of EPS UAS test case 10.10.6</w:t>
            </w:r>
          </w:p>
        </w:tc>
        <w:tc>
          <w:tcPr>
            <w:tcW w:w="517" w:type="dxa"/>
          </w:tcPr>
          <w:p w14:paraId="0691CD84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6013E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9EA7B86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91688C" w14:textId="77777777" w:rsidR="006A0900" w:rsidRDefault="006A0900" w:rsidP="00585DDF">
            <w:r>
              <w:rPr>
                <w:sz w:val="16"/>
                <w:szCs w:val="16"/>
              </w:rPr>
              <w:t>R5-241610</w:t>
            </w:r>
          </w:p>
        </w:tc>
        <w:tc>
          <w:tcPr>
            <w:tcW w:w="1597" w:type="dxa"/>
          </w:tcPr>
          <w:p w14:paraId="7C64846B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738FA9A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1FF2B7FE" w14:textId="77777777" w:rsidR="006A0900" w:rsidRDefault="006A0900" w:rsidP="00585DDF">
            <w:r>
              <w:rPr>
                <w:sz w:val="16"/>
                <w:szCs w:val="16"/>
              </w:rPr>
              <w:t>10.10.6 (New)</w:t>
            </w:r>
          </w:p>
        </w:tc>
        <w:tc>
          <w:tcPr>
            <w:tcW w:w="998" w:type="dxa"/>
          </w:tcPr>
          <w:p w14:paraId="3D89612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36.523-2 CR 1443; TS/TR ... CR ... </w:t>
            </w:r>
          </w:p>
        </w:tc>
      </w:tr>
      <w:tr w:rsidR="006A0900" w14:paraId="36BA08A3" w14:textId="77777777" w:rsidTr="00585DDF">
        <w:tc>
          <w:tcPr>
            <w:tcW w:w="879" w:type="dxa"/>
          </w:tcPr>
          <w:p w14:paraId="436A6D70" w14:textId="77777777" w:rsidR="006A0900" w:rsidRDefault="006A0900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4F5426B" w14:textId="77777777" w:rsidR="006A0900" w:rsidRDefault="006A0900" w:rsidP="00585DDF"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</w:tcPr>
          <w:p w14:paraId="3001EFD1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5A02CF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2AAFE3" w14:textId="77777777" w:rsidR="006A0900" w:rsidRDefault="006A0900" w:rsidP="00585DDF">
            <w:r>
              <w:rPr>
                <w:sz w:val="16"/>
                <w:szCs w:val="16"/>
              </w:rPr>
              <w:t>Applicability updates to EPS UAS test cases</w:t>
            </w:r>
          </w:p>
        </w:tc>
        <w:tc>
          <w:tcPr>
            <w:tcW w:w="517" w:type="dxa"/>
          </w:tcPr>
          <w:p w14:paraId="75AA9ED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9D4074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4BE769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D8272B" w14:textId="77777777" w:rsidR="006A0900" w:rsidRDefault="006A0900" w:rsidP="00585DDF">
            <w:r>
              <w:rPr>
                <w:sz w:val="16"/>
                <w:szCs w:val="16"/>
              </w:rPr>
              <w:t>R5-241043</w:t>
            </w:r>
          </w:p>
        </w:tc>
        <w:tc>
          <w:tcPr>
            <w:tcW w:w="1597" w:type="dxa"/>
          </w:tcPr>
          <w:p w14:paraId="14636BD3" w14:textId="77777777" w:rsidR="006A0900" w:rsidRDefault="006A0900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52C30E7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4B5CF10C" w14:textId="77777777" w:rsidR="006A0900" w:rsidRDefault="006A0900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47983F1D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36.523-1 CR 5291 CR 5292 CR 5293; TS/TR ... CR ... </w:t>
            </w:r>
          </w:p>
        </w:tc>
      </w:tr>
      <w:tr w:rsidR="006A0900" w14:paraId="02515419" w14:textId="77777777" w:rsidTr="00585DDF">
        <w:tc>
          <w:tcPr>
            <w:tcW w:w="879" w:type="dxa"/>
          </w:tcPr>
          <w:p w14:paraId="19EA2B89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94E3D6" w14:textId="77777777" w:rsidR="006A0900" w:rsidRDefault="006A0900" w:rsidP="00585DDF">
            <w:r>
              <w:rPr>
                <w:sz w:val="16"/>
                <w:szCs w:val="16"/>
              </w:rPr>
              <w:t>4253</w:t>
            </w:r>
          </w:p>
        </w:tc>
        <w:tc>
          <w:tcPr>
            <w:tcW w:w="517" w:type="dxa"/>
          </w:tcPr>
          <w:p w14:paraId="35F56401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0A5D59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ABD0CA" w14:textId="77777777" w:rsidR="006A0900" w:rsidRDefault="006A0900" w:rsidP="00585DDF">
            <w:r>
              <w:rPr>
                <w:sz w:val="16"/>
                <w:szCs w:val="16"/>
              </w:rPr>
              <w:t>Modification of testcase 9.1.6.2.3 UE or NW initiated de-registration for UAS</w:t>
            </w:r>
          </w:p>
        </w:tc>
        <w:tc>
          <w:tcPr>
            <w:tcW w:w="517" w:type="dxa"/>
          </w:tcPr>
          <w:p w14:paraId="1475845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63B95A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BCAB32C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487407" w14:textId="77777777" w:rsidR="006A0900" w:rsidRDefault="006A0900" w:rsidP="00585DDF">
            <w:r>
              <w:rPr>
                <w:sz w:val="16"/>
                <w:szCs w:val="16"/>
              </w:rPr>
              <w:t>R5-241605</w:t>
            </w:r>
          </w:p>
        </w:tc>
        <w:tc>
          <w:tcPr>
            <w:tcW w:w="1597" w:type="dxa"/>
          </w:tcPr>
          <w:p w14:paraId="78981099" w14:textId="77777777" w:rsidR="006A0900" w:rsidRDefault="006A0900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CC1B889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2ED162D2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C8E04A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28BF52E0" w14:textId="77777777" w:rsidTr="00585DDF">
        <w:tc>
          <w:tcPr>
            <w:tcW w:w="879" w:type="dxa"/>
          </w:tcPr>
          <w:p w14:paraId="0513F510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AD2035" w14:textId="77777777" w:rsidR="006A0900" w:rsidRDefault="006A0900" w:rsidP="00585DDF">
            <w:r>
              <w:rPr>
                <w:sz w:val="16"/>
                <w:szCs w:val="16"/>
              </w:rPr>
              <w:t>4271</w:t>
            </w:r>
          </w:p>
        </w:tc>
        <w:tc>
          <w:tcPr>
            <w:tcW w:w="517" w:type="dxa"/>
          </w:tcPr>
          <w:p w14:paraId="31B98755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899CA0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4A6A4E" w14:textId="77777777" w:rsidR="006A0900" w:rsidRDefault="006A0900" w:rsidP="00585DDF">
            <w:r>
              <w:rPr>
                <w:sz w:val="16"/>
                <w:szCs w:val="16"/>
              </w:rPr>
              <w:t>Corrections to UAS test case 10.1.4.3</w:t>
            </w:r>
          </w:p>
        </w:tc>
        <w:tc>
          <w:tcPr>
            <w:tcW w:w="517" w:type="dxa"/>
          </w:tcPr>
          <w:p w14:paraId="70DD3DC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97D67A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60C08C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B9508C" w14:textId="77777777" w:rsidR="006A0900" w:rsidRDefault="006A0900" w:rsidP="00585DDF">
            <w:r>
              <w:rPr>
                <w:sz w:val="16"/>
                <w:szCs w:val="16"/>
              </w:rPr>
              <w:t>R5-241606</w:t>
            </w:r>
          </w:p>
        </w:tc>
        <w:tc>
          <w:tcPr>
            <w:tcW w:w="1597" w:type="dxa"/>
          </w:tcPr>
          <w:p w14:paraId="1E53E2AD" w14:textId="77777777" w:rsidR="006A0900" w:rsidRDefault="006A0900" w:rsidP="00585DD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132BDC32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14AB195F" w14:textId="77777777" w:rsidR="006A0900" w:rsidRDefault="006A0900" w:rsidP="00585DDF">
            <w:r>
              <w:rPr>
                <w:sz w:val="16"/>
                <w:szCs w:val="16"/>
              </w:rPr>
              <w:t>10.1.4.3</w:t>
            </w:r>
          </w:p>
        </w:tc>
        <w:tc>
          <w:tcPr>
            <w:tcW w:w="998" w:type="dxa"/>
          </w:tcPr>
          <w:p w14:paraId="02F915A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34B0FC24" w14:textId="77777777" w:rsidTr="00585DDF">
        <w:tc>
          <w:tcPr>
            <w:tcW w:w="879" w:type="dxa"/>
          </w:tcPr>
          <w:p w14:paraId="4EDB143F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5A4A08F" w14:textId="77777777" w:rsidR="006A0900" w:rsidRDefault="006A0900" w:rsidP="00585DDF">
            <w:r>
              <w:rPr>
                <w:sz w:val="16"/>
                <w:szCs w:val="16"/>
              </w:rPr>
              <w:t>4301</w:t>
            </w:r>
          </w:p>
        </w:tc>
        <w:tc>
          <w:tcPr>
            <w:tcW w:w="517" w:type="dxa"/>
          </w:tcPr>
          <w:p w14:paraId="57B06876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A460E5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25E57E" w14:textId="77777777" w:rsidR="006A0900" w:rsidRDefault="006A0900" w:rsidP="00585DDF">
            <w:r>
              <w:rPr>
                <w:sz w:val="16"/>
                <w:szCs w:val="16"/>
              </w:rPr>
              <w:t>Correction to UAS TC 9.1.5.2.11</w:t>
            </w:r>
          </w:p>
        </w:tc>
        <w:tc>
          <w:tcPr>
            <w:tcW w:w="517" w:type="dxa"/>
          </w:tcPr>
          <w:p w14:paraId="7EE1E45E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2E2EF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8C8BD2B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0E0C5D" w14:textId="77777777" w:rsidR="006A0900" w:rsidRDefault="006A0900" w:rsidP="00585DDF">
            <w:r>
              <w:rPr>
                <w:sz w:val="16"/>
                <w:szCs w:val="16"/>
              </w:rPr>
              <w:t>R5-241607</w:t>
            </w:r>
          </w:p>
        </w:tc>
        <w:tc>
          <w:tcPr>
            <w:tcW w:w="1597" w:type="dxa"/>
          </w:tcPr>
          <w:p w14:paraId="5DFD1B6F" w14:textId="77777777" w:rsidR="006A0900" w:rsidRDefault="006A0900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124E62" w14:textId="77777777" w:rsidR="006A0900" w:rsidRDefault="006A0900" w:rsidP="00585DDF">
            <w:r>
              <w:rPr>
                <w:sz w:val="16"/>
                <w:szCs w:val="16"/>
              </w:rPr>
              <w:t>ID_UAS-UEConTest</w:t>
            </w:r>
          </w:p>
        </w:tc>
        <w:tc>
          <w:tcPr>
            <w:tcW w:w="2323" w:type="dxa"/>
          </w:tcPr>
          <w:p w14:paraId="2355F65F" w14:textId="77777777" w:rsidR="006A0900" w:rsidRDefault="006A0900" w:rsidP="00585DDF">
            <w:r>
              <w:rPr>
                <w:sz w:val="16"/>
                <w:szCs w:val="16"/>
              </w:rPr>
              <w:t>9.1.5.2.11</w:t>
            </w:r>
          </w:p>
        </w:tc>
        <w:tc>
          <w:tcPr>
            <w:tcW w:w="998" w:type="dxa"/>
          </w:tcPr>
          <w:p w14:paraId="33D95C26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</w:tbl>
    <w:p w14:paraId="04C5BEDC" w14:textId="77777777" w:rsidR="006A0900" w:rsidRDefault="006A0900" w:rsidP="006A0900"/>
    <w:p w14:paraId="31379FDE" w14:textId="77777777" w:rsidR="006A0900" w:rsidRDefault="006A0900" w:rsidP="006A0900"/>
    <w:p w14:paraId="11D9D712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RP-240206</w:t>
      </w:r>
      <w:r>
        <w:rPr>
          <w:b/>
          <w:i/>
          <w:noProof/>
          <w:sz w:val="28"/>
        </w:rPr>
        <w:fldChar w:fldCharType="end"/>
      </w:r>
    </w:p>
    <w:p w14:paraId="6D1C861C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A51BF54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2D25EDBB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31DEE49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IMS voice service support and network usability guarantee for UE’s E-UTRA capability disabled scenario in 5GS (ING_5GS-UEConTest)</w:t>
      </w:r>
      <w:r>
        <w:rPr>
          <w:rFonts w:ascii="Arial" w:hAnsi="Arial" w:cs="Arial"/>
          <w:b/>
          <w:bCs/>
        </w:rPr>
        <w:fldChar w:fldCharType="end"/>
      </w:r>
    </w:p>
    <w:p w14:paraId="4E4B27B5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13.3.26</w:t>
      </w:r>
      <w:r>
        <w:rPr>
          <w:rFonts w:ascii="Arial" w:hAnsi="Arial" w:cs="Arial"/>
          <w:b/>
          <w:bCs/>
        </w:rPr>
        <w:fldChar w:fldCharType="end"/>
      </w:r>
    </w:p>
    <w:p w14:paraId="343F25A5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593EB14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AE4AB0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62AA291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74157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68FDD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DE884D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1FED7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E5622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F3DC2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52419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AA8A1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800DD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A9FAC3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9EECA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EAD7A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6018F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4FCA3DC8" w14:textId="77777777" w:rsidTr="00585DDF">
        <w:tc>
          <w:tcPr>
            <w:tcW w:w="879" w:type="dxa"/>
          </w:tcPr>
          <w:p w14:paraId="34F68EF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1D7D4D3" w14:textId="77777777" w:rsidR="006A0900" w:rsidRDefault="006A0900" w:rsidP="00585DDF">
            <w:r>
              <w:rPr>
                <w:sz w:val="16"/>
                <w:szCs w:val="16"/>
              </w:rPr>
              <w:t>4158</w:t>
            </w:r>
          </w:p>
        </w:tc>
        <w:tc>
          <w:tcPr>
            <w:tcW w:w="517" w:type="dxa"/>
          </w:tcPr>
          <w:p w14:paraId="000C91DA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43FA96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F134A5" w14:textId="77777777" w:rsidR="006A0900" w:rsidRDefault="006A0900" w:rsidP="00585DDF">
            <w:r>
              <w:rPr>
                <w:sz w:val="16"/>
                <w:szCs w:val="16"/>
              </w:rPr>
              <w:t>Editorial correction for test procedure sequence in 11.1.10</w:t>
            </w:r>
          </w:p>
        </w:tc>
        <w:tc>
          <w:tcPr>
            <w:tcW w:w="517" w:type="dxa"/>
          </w:tcPr>
          <w:p w14:paraId="477D71A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D4FEF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C7055E0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9B21E1" w14:textId="77777777" w:rsidR="006A0900" w:rsidRDefault="006A0900" w:rsidP="00585DDF">
            <w:r>
              <w:rPr>
                <w:sz w:val="16"/>
                <w:szCs w:val="16"/>
              </w:rPr>
              <w:t>R5-241591</w:t>
            </w:r>
          </w:p>
        </w:tc>
        <w:tc>
          <w:tcPr>
            <w:tcW w:w="1597" w:type="dxa"/>
          </w:tcPr>
          <w:p w14:paraId="766F94B8" w14:textId="77777777" w:rsidR="006A0900" w:rsidRDefault="006A0900" w:rsidP="00585DD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31A94AD5" w14:textId="77777777" w:rsidR="006A0900" w:rsidRDefault="006A0900" w:rsidP="00585DDF">
            <w:r>
              <w:rPr>
                <w:sz w:val="16"/>
                <w:szCs w:val="16"/>
              </w:rPr>
              <w:t>ING_5GS-UEConTest</w:t>
            </w:r>
          </w:p>
        </w:tc>
        <w:tc>
          <w:tcPr>
            <w:tcW w:w="2323" w:type="dxa"/>
          </w:tcPr>
          <w:p w14:paraId="46A8AE1C" w14:textId="77777777" w:rsidR="006A0900" w:rsidRDefault="006A0900" w:rsidP="00585DDF">
            <w:r>
              <w:rPr>
                <w:sz w:val="16"/>
                <w:szCs w:val="16"/>
              </w:rPr>
              <w:t>11.1</w:t>
            </w:r>
          </w:p>
        </w:tc>
        <w:tc>
          <w:tcPr>
            <w:tcW w:w="998" w:type="dxa"/>
          </w:tcPr>
          <w:p w14:paraId="502C551E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2D022FD5" w14:textId="77777777" w:rsidTr="00585DDF">
        <w:tc>
          <w:tcPr>
            <w:tcW w:w="879" w:type="dxa"/>
          </w:tcPr>
          <w:p w14:paraId="1CB1125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019C15D" w14:textId="77777777" w:rsidR="006A0900" w:rsidRDefault="006A0900" w:rsidP="00585DDF">
            <w:r>
              <w:rPr>
                <w:sz w:val="16"/>
                <w:szCs w:val="16"/>
              </w:rPr>
              <w:t>4309</w:t>
            </w:r>
          </w:p>
        </w:tc>
        <w:tc>
          <w:tcPr>
            <w:tcW w:w="517" w:type="dxa"/>
          </w:tcPr>
          <w:p w14:paraId="071BEF3F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B5EAE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0251ED" w14:textId="77777777" w:rsidR="006A0900" w:rsidRDefault="006A0900" w:rsidP="00585DDF">
            <w:r>
              <w:rPr>
                <w:sz w:val="16"/>
                <w:szCs w:val="16"/>
              </w:rPr>
              <w:t>Add new ING_5GS test case 9.3.1.6</w:t>
            </w:r>
          </w:p>
        </w:tc>
        <w:tc>
          <w:tcPr>
            <w:tcW w:w="517" w:type="dxa"/>
          </w:tcPr>
          <w:p w14:paraId="570DC40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26B6C2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63E055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60DFA3" w14:textId="77777777" w:rsidR="006A0900" w:rsidRDefault="006A0900" w:rsidP="00585DDF">
            <w:r>
              <w:rPr>
                <w:sz w:val="16"/>
                <w:szCs w:val="16"/>
              </w:rPr>
              <w:t>R5-241638</w:t>
            </w:r>
          </w:p>
        </w:tc>
        <w:tc>
          <w:tcPr>
            <w:tcW w:w="1597" w:type="dxa"/>
          </w:tcPr>
          <w:p w14:paraId="337026B0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708909CC" w14:textId="77777777" w:rsidR="006A0900" w:rsidRDefault="006A0900" w:rsidP="00585DDF">
            <w:r>
              <w:rPr>
                <w:sz w:val="16"/>
                <w:szCs w:val="16"/>
              </w:rPr>
              <w:t>ING_5GS-UEConTest</w:t>
            </w:r>
          </w:p>
        </w:tc>
        <w:tc>
          <w:tcPr>
            <w:tcW w:w="2323" w:type="dxa"/>
          </w:tcPr>
          <w:p w14:paraId="5449CB79" w14:textId="77777777" w:rsidR="006A0900" w:rsidRDefault="006A0900" w:rsidP="00585DDF">
            <w:r>
              <w:rPr>
                <w:sz w:val="16"/>
                <w:szCs w:val="16"/>
              </w:rPr>
              <w:t>9.3.1.6(new)</w:t>
            </w:r>
          </w:p>
        </w:tc>
        <w:tc>
          <w:tcPr>
            <w:tcW w:w="998" w:type="dxa"/>
          </w:tcPr>
          <w:p w14:paraId="2E0FBE3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..38.523-2. CR .0453.. ; TS/TR ... CR ... </w:t>
            </w:r>
          </w:p>
        </w:tc>
      </w:tr>
      <w:tr w:rsidR="006A0900" w14:paraId="66EA1378" w14:textId="77777777" w:rsidTr="00585DDF">
        <w:tc>
          <w:tcPr>
            <w:tcW w:w="879" w:type="dxa"/>
          </w:tcPr>
          <w:p w14:paraId="47F1DA04" w14:textId="77777777" w:rsidR="006A0900" w:rsidRDefault="006A090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445AAEA" w14:textId="77777777" w:rsidR="006A0900" w:rsidRDefault="006A0900" w:rsidP="00585DDF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 w14:paraId="1FBA9639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21B98F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D88D46" w14:textId="77777777" w:rsidR="006A0900" w:rsidRDefault="006A0900" w:rsidP="00585DDF">
            <w:r>
              <w:rPr>
                <w:sz w:val="16"/>
                <w:szCs w:val="16"/>
              </w:rPr>
              <w:t>Addition of applicability of new ING_5GS test case 9.3.1.6</w:t>
            </w:r>
          </w:p>
        </w:tc>
        <w:tc>
          <w:tcPr>
            <w:tcW w:w="517" w:type="dxa"/>
          </w:tcPr>
          <w:p w14:paraId="0AB0869B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28A96C" w14:textId="77777777" w:rsidR="006A0900" w:rsidRDefault="006A090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FF8682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C08ACA" w14:textId="77777777" w:rsidR="006A0900" w:rsidRDefault="006A0900" w:rsidP="00585DDF">
            <w:r>
              <w:rPr>
                <w:sz w:val="16"/>
                <w:szCs w:val="16"/>
              </w:rPr>
              <w:t>R5-241654</w:t>
            </w:r>
          </w:p>
        </w:tc>
        <w:tc>
          <w:tcPr>
            <w:tcW w:w="1597" w:type="dxa"/>
          </w:tcPr>
          <w:p w14:paraId="30995381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52559E7" w14:textId="77777777" w:rsidR="006A0900" w:rsidRDefault="006A0900" w:rsidP="00585DDF">
            <w:r>
              <w:rPr>
                <w:sz w:val="16"/>
                <w:szCs w:val="16"/>
              </w:rPr>
              <w:t>ING_5GS-UEConTest</w:t>
            </w:r>
          </w:p>
        </w:tc>
        <w:tc>
          <w:tcPr>
            <w:tcW w:w="2323" w:type="dxa"/>
          </w:tcPr>
          <w:p w14:paraId="04F6A4D3" w14:textId="77777777" w:rsidR="006A0900" w:rsidRDefault="006A0900" w:rsidP="00585DD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051DE51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.38.523-1.. CR .4309. ; TS/TR ... CR ... </w:t>
            </w:r>
          </w:p>
        </w:tc>
      </w:tr>
    </w:tbl>
    <w:p w14:paraId="3CF9CF51" w14:textId="77777777" w:rsidR="006A0900" w:rsidRDefault="006A0900" w:rsidP="006A0900"/>
    <w:p w14:paraId="56931F68" w14:textId="77777777" w:rsidR="006A0900" w:rsidRDefault="006A0900" w:rsidP="006A0900"/>
    <w:p w14:paraId="28CB8F3E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RP-240207</w:t>
      </w:r>
      <w:r>
        <w:rPr>
          <w:b/>
          <w:i/>
          <w:noProof/>
          <w:sz w:val="28"/>
        </w:rPr>
        <w:fldChar w:fldCharType="end"/>
      </w:r>
    </w:p>
    <w:p w14:paraId="24431651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CBBDE45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0E4AC36D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537F593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Access Traffic Steering, Switch and Splitting support in the 5G system architecture; Phase 2 (ATSSS_Ph2-UEConTest)</w:t>
      </w:r>
      <w:r>
        <w:rPr>
          <w:rFonts w:ascii="Arial" w:hAnsi="Arial" w:cs="Arial"/>
          <w:b/>
          <w:bCs/>
        </w:rPr>
        <w:fldChar w:fldCharType="end"/>
      </w:r>
    </w:p>
    <w:p w14:paraId="2ED50576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13.3.28</w:t>
      </w:r>
      <w:r>
        <w:rPr>
          <w:rFonts w:ascii="Arial" w:hAnsi="Arial" w:cs="Arial"/>
          <w:b/>
          <w:bCs/>
        </w:rPr>
        <w:fldChar w:fldCharType="end"/>
      </w:r>
    </w:p>
    <w:p w14:paraId="3D3F396A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D8A5E2A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4B561E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408DD659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5335CB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79C66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0BE5749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273F9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BF8D47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9B953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B8303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1E10D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78A254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F86062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9670B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6EB92E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5C2E31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0AB6CDE1" w14:textId="77777777" w:rsidTr="00585DDF">
        <w:tc>
          <w:tcPr>
            <w:tcW w:w="879" w:type="dxa"/>
          </w:tcPr>
          <w:p w14:paraId="1C64DFA3" w14:textId="77777777" w:rsidR="006A0900" w:rsidRDefault="006A0900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4E438BE" w14:textId="77777777" w:rsidR="006A0900" w:rsidRDefault="006A0900" w:rsidP="00585DDF"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 w14:paraId="2261CAA2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A77B20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2B3F08" w14:textId="77777777" w:rsidR="006A0900" w:rsidRDefault="006A0900" w:rsidP="00585DDF">
            <w:r>
              <w:rPr>
                <w:sz w:val="16"/>
                <w:szCs w:val="16"/>
              </w:rPr>
              <w:t>Addition of PICS for Rel-17 ATSSS devices</w:t>
            </w:r>
          </w:p>
        </w:tc>
        <w:tc>
          <w:tcPr>
            <w:tcW w:w="517" w:type="dxa"/>
          </w:tcPr>
          <w:p w14:paraId="761E0FE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546C93" w14:textId="77777777" w:rsidR="006A0900" w:rsidRDefault="006A0900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D64003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626944" w14:textId="77777777" w:rsidR="006A0900" w:rsidRDefault="006A0900" w:rsidP="00585DDF">
            <w:r>
              <w:rPr>
                <w:sz w:val="16"/>
                <w:szCs w:val="16"/>
              </w:rPr>
              <w:t>R5-240027</w:t>
            </w:r>
          </w:p>
        </w:tc>
        <w:tc>
          <w:tcPr>
            <w:tcW w:w="1597" w:type="dxa"/>
          </w:tcPr>
          <w:p w14:paraId="636D15B1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AE605C8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1578CBBC" w14:textId="77777777" w:rsidR="006A0900" w:rsidRDefault="006A0900" w:rsidP="00585DDF"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 w14:paraId="562CAB5C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..38.523-2. CR .0430.. ; TS/TR ... CR ... </w:t>
            </w:r>
          </w:p>
        </w:tc>
      </w:tr>
      <w:tr w:rsidR="006A0900" w14:paraId="2412AB89" w14:textId="77777777" w:rsidTr="00585DDF">
        <w:tc>
          <w:tcPr>
            <w:tcW w:w="879" w:type="dxa"/>
          </w:tcPr>
          <w:p w14:paraId="2204E1F8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5DA789" w14:textId="77777777" w:rsidR="006A0900" w:rsidRDefault="006A0900" w:rsidP="00585DDF">
            <w:r>
              <w:rPr>
                <w:sz w:val="16"/>
                <w:szCs w:val="16"/>
              </w:rPr>
              <w:t>4162</w:t>
            </w:r>
          </w:p>
        </w:tc>
        <w:tc>
          <w:tcPr>
            <w:tcW w:w="517" w:type="dxa"/>
          </w:tcPr>
          <w:p w14:paraId="13F0EE57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F44298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AB8387" w14:textId="77777777" w:rsidR="006A0900" w:rsidRDefault="006A0900" w:rsidP="00585DDF">
            <w:r>
              <w:rPr>
                <w:sz w:val="16"/>
                <w:szCs w:val="16"/>
              </w:rPr>
              <w:t>Add new r17 ATSSS test case 11.9.1</w:t>
            </w:r>
          </w:p>
        </w:tc>
        <w:tc>
          <w:tcPr>
            <w:tcW w:w="517" w:type="dxa"/>
          </w:tcPr>
          <w:p w14:paraId="0BE1C8B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DE7CFB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56D9B39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E8C53B" w14:textId="77777777" w:rsidR="006A0900" w:rsidRDefault="006A0900" w:rsidP="00585DDF">
            <w:r>
              <w:rPr>
                <w:sz w:val="16"/>
                <w:szCs w:val="16"/>
              </w:rPr>
              <w:t>R5-241617</w:t>
            </w:r>
          </w:p>
        </w:tc>
        <w:tc>
          <w:tcPr>
            <w:tcW w:w="1597" w:type="dxa"/>
          </w:tcPr>
          <w:p w14:paraId="34E33503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0B757FFF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35BC0D30" w14:textId="77777777" w:rsidR="006A0900" w:rsidRDefault="006A0900" w:rsidP="00585DDF">
            <w:r>
              <w:rPr>
                <w:sz w:val="16"/>
                <w:szCs w:val="16"/>
              </w:rPr>
              <w:t>11.9.1(new)</w:t>
            </w:r>
          </w:p>
        </w:tc>
        <w:tc>
          <w:tcPr>
            <w:tcW w:w="998" w:type="dxa"/>
          </w:tcPr>
          <w:p w14:paraId="0A52C31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.38.523-2.. CR .0430.; TS/TR ... CR ... </w:t>
            </w:r>
          </w:p>
        </w:tc>
      </w:tr>
      <w:tr w:rsidR="006A0900" w14:paraId="33E0D1D9" w14:textId="77777777" w:rsidTr="00585DDF">
        <w:tc>
          <w:tcPr>
            <w:tcW w:w="879" w:type="dxa"/>
          </w:tcPr>
          <w:p w14:paraId="7B4B755E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E285BF" w14:textId="77777777" w:rsidR="006A0900" w:rsidRDefault="006A0900" w:rsidP="00585DDF">
            <w:r>
              <w:rPr>
                <w:sz w:val="16"/>
                <w:szCs w:val="16"/>
              </w:rPr>
              <w:t>4196</w:t>
            </w:r>
          </w:p>
        </w:tc>
        <w:tc>
          <w:tcPr>
            <w:tcW w:w="517" w:type="dxa"/>
          </w:tcPr>
          <w:p w14:paraId="4531A7C2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FDA03C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F8E0B5" w14:textId="77777777" w:rsidR="006A0900" w:rsidRDefault="006A0900" w:rsidP="00585DDF">
            <w:r>
              <w:rPr>
                <w:sz w:val="16"/>
                <w:szCs w:val="16"/>
              </w:rPr>
              <w:t>Add new ATSSS test case 11.9.3</w:t>
            </w:r>
          </w:p>
        </w:tc>
        <w:tc>
          <w:tcPr>
            <w:tcW w:w="517" w:type="dxa"/>
          </w:tcPr>
          <w:p w14:paraId="0ED16177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94C051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2A28BB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D7A0DD" w14:textId="77777777" w:rsidR="006A0900" w:rsidRDefault="006A0900" w:rsidP="00585DDF">
            <w:r>
              <w:rPr>
                <w:sz w:val="16"/>
                <w:szCs w:val="16"/>
              </w:rPr>
              <w:t>R5-241618</w:t>
            </w:r>
          </w:p>
        </w:tc>
        <w:tc>
          <w:tcPr>
            <w:tcW w:w="1597" w:type="dxa"/>
          </w:tcPr>
          <w:p w14:paraId="6B42F189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238F7E8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5E8B23EB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EDE7C3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4D4A9275" w14:textId="77777777" w:rsidTr="00585DDF">
        <w:tc>
          <w:tcPr>
            <w:tcW w:w="879" w:type="dxa"/>
          </w:tcPr>
          <w:p w14:paraId="52DF398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AF3674" w14:textId="77777777" w:rsidR="006A0900" w:rsidRDefault="006A0900" w:rsidP="00585DDF">
            <w:r>
              <w:rPr>
                <w:sz w:val="16"/>
                <w:szCs w:val="16"/>
              </w:rPr>
              <w:t>4197</w:t>
            </w:r>
          </w:p>
        </w:tc>
        <w:tc>
          <w:tcPr>
            <w:tcW w:w="517" w:type="dxa"/>
          </w:tcPr>
          <w:p w14:paraId="54C8D961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4844E4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87B2D3" w14:textId="77777777" w:rsidR="006A0900" w:rsidRDefault="006A0900" w:rsidP="00585DDF">
            <w:r>
              <w:rPr>
                <w:sz w:val="16"/>
                <w:szCs w:val="16"/>
              </w:rPr>
              <w:t>Add new ATSSS test case 11.9.4</w:t>
            </w:r>
          </w:p>
        </w:tc>
        <w:tc>
          <w:tcPr>
            <w:tcW w:w="517" w:type="dxa"/>
          </w:tcPr>
          <w:p w14:paraId="3BE413E2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DB86AA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BC9FF1F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4D4086" w14:textId="77777777" w:rsidR="006A0900" w:rsidRDefault="006A0900" w:rsidP="00585DDF">
            <w:r>
              <w:rPr>
                <w:sz w:val="16"/>
                <w:szCs w:val="16"/>
              </w:rPr>
              <w:t>R5-241619</w:t>
            </w:r>
          </w:p>
        </w:tc>
        <w:tc>
          <w:tcPr>
            <w:tcW w:w="1597" w:type="dxa"/>
          </w:tcPr>
          <w:p w14:paraId="21B11CB0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2A654C5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620ED252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77BF0" w14:textId="77777777" w:rsidR="006A0900" w:rsidRDefault="006A0900" w:rsidP="00585DDF">
            <w:pPr>
              <w:rPr>
                <w:sz w:val="16"/>
                <w:szCs w:val="16"/>
              </w:rPr>
            </w:pPr>
          </w:p>
        </w:tc>
      </w:tr>
      <w:tr w:rsidR="006A0900" w14:paraId="2E29C335" w14:textId="77777777" w:rsidTr="00585DDF">
        <w:tc>
          <w:tcPr>
            <w:tcW w:w="879" w:type="dxa"/>
          </w:tcPr>
          <w:p w14:paraId="40E17E7A" w14:textId="77777777" w:rsidR="006A0900" w:rsidRDefault="006A0900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BDDE58" w14:textId="77777777" w:rsidR="006A0900" w:rsidRDefault="006A0900" w:rsidP="00585DDF">
            <w:r>
              <w:rPr>
                <w:sz w:val="16"/>
                <w:szCs w:val="16"/>
              </w:rPr>
              <w:t>4201</w:t>
            </w:r>
          </w:p>
        </w:tc>
        <w:tc>
          <w:tcPr>
            <w:tcW w:w="517" w:type="dxa"/>
          </w:tcPr>
          <w:p w14:paraId="0007AF83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E4EA63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00C1D8" w14:textId="77777777" w:rsidR="006A0900" w:rsidRDefault="006A0900" w:rsidP="00585DDF">
            <w:r>
              <w:rPr>
                <w:sz w:val="16"/>
                <w:szCs w:val="16"/>
              </w:rPr>
              <w:t>Add new r17 ATSSS test case 11.9.2</w:t>
            </w:r>
          </w:p>
        </w:tc>
        <w:tc>
          <w:tcPr>
            <w:tcW w:w="517" w:type="dxa"/>
          </w:tcPr>
          <w:p w14:paraId="66192F7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3EEAAE" w14:textId="77777777" w:rsidR="006A0900" w:rsidRDefault="006A0900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BBDF81D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E467C0" w14:textId="77777777" w:rsidR="006A0900" w:rsidRDefault="006A0900" w:rsidP="00585DDF">
            <w:r>
              <w:rPr>
                <w:sz w:val="16"/>
                <w:szCs w:val="16"/>
              </w:rPr>
              <w:t>R5-241620</w:t>
            </w:r>
          </w:p>
        </w:tc>
        <w:tc>
          <w:tcPr>
            <w:tcW w:w="1597" w:type="dxa"/>
          </w:tcPr>
          <w:p w14:paraId="526CE3DA" w14:textId="77777777" w:rsidR="006A0900" w:rsidRDefault="006A0900" w:rsidP="00585DDF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66DF764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33B87EF6" w14:textId="77777777" w:rsidR="006A0900" w:rsidRDefault="006A0900" w:rsidP="00585DDF">
            <w:r>
              <w:rPr>
                <w:sz w:val="16"/>
                <w:szCs w:val="16"/>
              </w:rPr>
              <w:t>11.9.2(new)</w:t>
            </w:r>
          </w:p>
        </w:tc>
        <w:tc>
          <w:tcPr>
            <w:tcW w:w="998" w:type="dxa"/>
          </w:tcPr>
          <w:p w14:paraId="47EB6FB8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.38.523-2.. CR ..0452. ; TS/TR ... CR ... </w:t>
            </w:r>
          </w:p>
        </w:tc>
      </w:tr>
      <w:tr w:rsidR="006A0900" w14:paraId="5A0A6BA0" w14:textId="77777777" w:rsidTr="00585DDF">
        <w:tc>
          <w:tcPr>
            <w:tcW w:w="879" w:type="dxa"/>
          </w:tcPr>
          <w:p w14:paraId="1332882C" w14:textId="77777777" w:rsidR="006A0900" w:rsidRDefault="006A0900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49EB124" w14:textId="77777777" w:rsidR="006A0900" w:rsidRDefault="006A0900" w:rsidP="00585DDF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 w14:paraId="26FE6B8D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70BFEA" w14:textId="77777777" w:rsidR="006A0900" w:rsidRDefault="006A0900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7F369E" w14:textId="77777777" w:rsidR="006A0900" w:rsidRDefault="006A0900" w:rsidP="00585DDF">
            <w:r>
              <w:rPr>
                <w:sz w:val="16"/>
                <w:szCs w:val="16"/>
              </w:rPr>
              <w:t>Add applicability for Rel-17 ATSSS test cases</w:t>
            </w:r>
          </w:p>
        </w:tc>
        <w:tc>
          <w:tcPr>
            <w:tcW w:w="517" w:type="dxa"/>
          </w:tcPr>
          <w:p w14:paraId="3C5F379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E4A726" w14:textId="77777777" w:rsidR="006A0900" w:rsidRDefault="006A0900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ED29FA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705F79" w14:textId="77777777" w:rsidR="006A0900" w:rsidRDefault="006A0900" w:rsidP="00585DDF">
            <w:r>
              <w:rPr>
                <w:sz w:val="16"/>
                <w:szCs w:val="16"/>
              </w:rPr>
              <w:t>R5-241621</w:t>
            </w:r>
          </w:p>
        </w:tc>
        <w:tc>
          <w:tcPr>
            <w:tcW w:w="1597" w:type="dxa"/>
          </w:tcPr>
          <w:p w14:paraId="080B5DFB" w14:textId="77777777" w:rsidR="006A0900" w:rsidRDefault="006A0900" w:rsidP="00585DDF">
            <w:r>
              <w:rPr>
                <w:sz w:val="16"/>
                <w:szCs w:val="16"/>
              </w:rPr>
              <w:t>China Telecom,ZTE</w:t>
            </w:r>
          </w:p>
        </w:tc>
        <w:tc>
          <w:tcPr>
            <w:tcW w:w="1122" w:type="dxa"/>
          </w:tcPr>
          <w:p w14:paraId="3721226D" w14:textId="77777777" w:rsidR="006A0900" w:rsidRDefault="006A0900" w:rsidP="00585DDF">
            <w:r>
              <w:rPr>
                <w:sz w:val="16"/>
                <w:szCs w:val="16"/>
              </w:rPr>
              <w:t>ATSSS_Ph2-UEConTest</w:t>
            </w:r>
          </w:p>
        </w:tc>
        <w:tc>
          <w:tcPr>
            <w:tcW w:w="2323" w:type="dxa"/>
          </w:tcPr>
          <w:p w14:paraId="0D328AF0" w14:textId="77777777" w:rsidR="006A0900" w:rsidRDefault="006A0900" w:rsidP="00585DDF"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 w14:paraId="6708DCC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.38.523-1,38.508-2.. CR .4256,4196,4197,0562 ; TS/TR ... CR ... </w:t>
            </w:r>
          </w:p>
        </w:tc>
      </w:tr>
    </w:tbl>
    <w:p w14:paraId="5CCFAED7" w14:textId="77777777" w:rsidR="006A0900" w:rsidRDefault="006A0900" w:rsidP="006A0900"/>
    <w:p w14:paraId="26736684" w14:textId="77777777" w:rsidR="006A0900" w:rsidRDefault="006A0900" w:rsidP="006A0900"/>
    <w:p w14:paraId="668B0C54" w14:textId="77777777" w:rsidR="006A0900" w:rsidRPr="00917427" w:rsidRDefault="006A0900" w:rsidP="006A090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RP-240208</w:t>
      </w:r>
      <w:r>
        <w:rPr>
          <w:b/>
          <w:i/>
          <w:noProof/>
          <w:sz w:val="28"/>
        </w:rPr>
        <w:fldChar w:fldCharType="end"/>
      </w:r>
    </w:p>
    <w:p w14:paraId="7F64F1BE" w14:textId="77777777" w:rsidR="006A0900" w:rsidRPr="00784730" w:rsidRDefault="006A0900" w:rsidP="006A0900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E9AF032" w14:textId="77777777" w:rsidR="006A0900" w:rsidRPr="00050554" w:rsidRDefault="006A0900" w:rsidP="006A0900">
      <w:pPr>
        <w:rPr>
          <w:rFonts w:ascii="Arial" w:hAnsi="Arial" w:cs="Arial"/>
          <w:b/>
          <w:bCs/>
          <w:lang w:val="en-US"/>
        </w:rPr>
      </w:pPr>
    </w:p>
    <w:p w14:paraId="78FD96D6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390866E" w14:textId="77777777" w:rsidR="006A0900" w:rsidRPr="00E145B1" w:rsidRDefault="006A0900" w:rsidP="006A09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 Rel-17 LTE CA Configurations (LTE_CA_R17-UEConTest)</w:t>
      </w:r>
      <w:r>
        <w:rPr>
          <w:rFonts w:ascii="Arial" w:hAnsi="Arial" w:cs="Arial"/>
          <w:b/>
          <w:bCs/>
        </w:rPr>
        <w:fldChar w:fldCharType="end"/>
      </w:r>
    </w:p>
    <w:p w14:paraId="4A81F903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13.3.29</w:t>
      </w:r>
      <w:r>
        <w:rPr>
          <w:rFonts w:ascii="Arial" w:hAnsi="Arial" w:cs="Arial"/>
          <w:b/>
          <w:bCs/>
        </w:rPr>
        <w:fldChar w:fldCharType="end"/>
      </w:r>
    </w:p>
    <w:p w14:paraId="773AB3C4" w14:textId="77777777" w:rsidR="006A0900" w:rsidRDefault="006A0900" w:rsidP="006A09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20F5194" w14:textId="77777777" w:rsidR="006A0900" w:rsidRDefault="006A0900" w:rsidP="006A090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B9597B" w14:textId="77777777" w:rsidR="006A0900" w:rsidRPr="004E535C" w:rsidRDefault="006A0900" w:rsidP="006A09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A0900" w:rsidRPr="004E535C" w14:paraId="5B8D2DF9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AA9EC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9ACD2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BD313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652AB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6E205F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DCA37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780CF5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95EF16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B022843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CF6331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1D01E8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DED01C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E2B02A" w14:textId="77777777" w:rsidR="006A0900" w:rsidRPr="00BF1EB6" w:rsidRDefault="006A0900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A0900" w14:paraId="4A170FCA" w14:textId="77777777" w:rsidTr="00585DDF">
        <w:tc>
          <w:tcPr>
            <w:tcW w:w="879" w:type="dxa"/>
          </w:tcPr>
          <w:p w14:paraId="522986D1" w14:textId="77777777" w:rsidR="006A0900" w:rsidRDefault="006A0900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1E25E635" w14:textId="77777777" w:rsidR="006A0900" w:rsidRDefault="006A0900" w:rsidP="00585DDF">
            <w:r>
              <w:rPr>
                <w:sz w:val="16"/>
                <w:szCs w:val="16"/>
              </w:rPr>
              <w:t>1461</w:t>
            </w:r>
          </w:p>
        </w:tc>
        <w:tc>
          <w:tcPr>
            <w:tcW w:w="517" w:type="dxa"/>
          </w:tcPr>
          <w:p w14:paraId="2EFD3069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36E59D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139E16" w14:textId="77777777" w:rsidR="006A0900" w:rsidRDefault="006A0900" w:rsidP="00585DDF">
            <w:r>
              <w:rPr>
                <w:sz w:val="16"/>
                <w:szCs w:val="16"/>
              </w:rPr>
              <w:t>Additional CA_30A-48A for CA signalling test</w:t>
            </w:r>
          </w:p>
        </w:tc>
        <w:tc>
          <w:tcPr>
            <w:tcW w:w="517" w:type="dxa"/>
          </w:tcPr>
          <w:p w14:paraId="3EA49AF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9E1ED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0BD2608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68A7B7" w14:textId="77777777" w:rsidR="006A0900" w:rsidRDefault="006A0900" w:rsidP="00585DDF">
            <w:r>
              <w:rPr>
                <w:sz w:val="16"/>
                <w:szCs w:val="16"/>
              </w:rPr>
              <w:t>R5-240939</w:t>
            </w:r>
          </w:p>
        </w:tc>
        <w:tc>
          <w:tcPr>
            <w:tcW w:w="1597" w:type="dxa"/>
          </w:tcPr>
          <w:p w14:paraId="10F71B22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International, CATT</w:t>
            </w:r>
          </w:p>
        </w:tc>
        <w:tc>
          <w:tcPr>
            <w:tcW w:w="1122" w:type="dxa"/>
          </w:tcPr>
          <w:p w14:paraId="72D8ABE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D47EB33" w14:textId="77777777" w:rsidR="006A0900" w:rsidRDefault="006A0900" w:rsidP="00585DDF">
            <w:r>
              <w:rPr>
                <w:sz w:val="16"/>
                <w:szCs w:val="16"/>
              </w:rPr>
              <w:t>6.2.3.2</w:t>
            </w:r>
          </w:p>
        </w:tc>
        <w:tc>
          <w:tcPr>
            <w:tcW w:w="998" w:type="dxa"/>
          </w:tcPr>
          <w:p w14:paraId="4B16F08C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3A5CED2B" w14:textId="77777777" w:rsidTr="00585DDF">
        <w:tc>
          <w:tcPr>
            <w:tcW w:w="879" w:type="dxa"/>
          </w:tcPr>
          <w:p w14:paraId="71C5858E" w14:textId="77777777" w:rsidR="006A0900" w:rsidRDefault="006A0900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1A19C3C" w14:textId="77777777" w:rsidR="006A0900" w:rsidRDefault="006A0900" w:rsidP="00585DDF">
            <w:r>
              <w:rPr>
                <w:sz w:val="16"/>
                <w:szCs w:val="16"/>
              </w:rPr>
              <w:t>5490</w:t>
            </w:r>
          </w:p>
        </w:tc>
        <w:tc>
          <w:tcPr>
            <w:tcW w:w="517" w:type="dxa"/>
          </w:tcPr>
          <w:p w14:paraId="6FF3892E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E28C50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2DDAC3" w14:textId="77777777" w:rsidR="006A0900" w:rsidRDefault="006A0900" w:rsidP="00585DDF">
            <w:r>
              <w:rPr>
                <w:sz w:val="16"/>
                <w:szCs w:val="16"/>
              </w:rPr>
              <w:t>Update to CBW for multiples CA combos</w:t>
            </w:r>
          </w:p>
        </w:tc>
        <w:tc>
          <w:tcPr>
            <w:tcW w:w="517" w:type="dxa"/>
          </w:tcPr>
          <w:p w14:paraId="5C2E54DD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7A7CF2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1847E1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8A2EDF" w14:textId="77777777" w:rsidR="006A0900" w:rsidRDefault="006A0900" w:rsidP="00585DDF">
            <w:r>
              <w:rPr>
                <w:sz w:val="16"/>
                <w:szCs w:val="16"/>
              </w:rPr>
              <w:t>R5-241853</w:t>
            </w:r>
          </w:p>
        </w:tc>
        <w:tc>
          <w:tcPr>
            <w:tcW w:w="1597" w:type="dxa"/>
          </w:tcPr>
          <w:p w14:paraId="5434FA53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0F742FC7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7598ECD" w14:textId="77777777" w:rsidR="006A0900" w:rsidRDefault="006A0900" w:rsidP="00585DDF">
            <w:r>
              <w:rPr>
                <w:sz w:val="16"/>
                <w:szCs w:val="16"/>
              </w:rPr>
              <w:t>5.4.2A.1</w:t>
            </w:r>
          </w:p>
        </w:tc>
        <w:tc>
          <w:tcPr>
            <w:tcW w:w="998" w:type="dxa"/>
          </w:tcPr>
          <w:p w14:paraId="41C84070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62155DA0" w14:textId="77777777" w:rsidTr="00585DDF">
        <w:tc>
          <w:tcPr>
            <w:tcW w:w="879" w:type="dxa"/>
          </w:tcPr>
          <w:p w14:paraId="1A03545A" w14:textId="77777777" w:rsidR="006A0900" w:rsidRDefault="006A0900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0CC7D059" w14:textId="77777777" w:rsidR="006A0900" w:rsidRDefault="006A0900" w:rsidP="00585DDF">
            <w:r>
              <w:rPr>
                <w:sz w:val="16"/>
                <w:szCs w:val="16"/>
              </w:rPr>
              <w:t>5491</w:t>
            </w:r>
          </w:p>
        </w:tc>
        <w:tc>
          <w:tcPr>
            <w:tcW w:w="517" w:type="dxa"/>
          </w:tcPr>
          <w:p w14:paraId="68909D07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E50650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2FECB4" w14:textId="77777777" w:rsidR="006A0900" w:rsidRDefault="006A0900" w:rsidP="00585DDF">
            <w:r>
              <w:rPr>
                <w:sz w:val="16"/>
                <w:szCs w:val="16"/>
              </w:rPr>
              <w:t>Update to Transmit test cases for CA_30A-48A</w:t>
            </w:r>
          </w:p>
        </w:tc>
        <w:tc>
          <w:tcPr>
            <w:tcW w:w="517" w:type="dxa"/>
          </w:tcPr>
          <w:p w14:paraId="60986D5C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85690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F0DB1A0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63FC66" w14:textId="77777777" w:rsidR="006A0900" w:rsidRDefault="006A0900" w:rsidP="00585DDF">
            <w:r>
              <w:rPr>
                <w:sz w:val="16"/>
                <w:szCs w:val="16"/>
              </w:rPr>
              <w:t>R5-240941</w:t>
            </w:r>
          </w:p>
        </w:tc>
        <w:tc>
          <w:tcPr>
            <w:tcW w:w="1597" w:type="dxa"/>
          </w:tcPr>
          <w:p w14:paraId="75D6B483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48D7EF50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1F04B54B" w14:textId="77777777" w:rsidR="006A0900" w:rsidRDefault="006A0900" w:rsidP="00585DDF">
            <w:r>
              <w:rPr>
                <w:sz w:val="16"/>
                <w:szCs w:val="16"/>
              </w:rPr>
              <w:t>6.2.2A.0, 6.2.2A.2.5, 6.2.5.3</w:t>
            </w:r>
          </w:p>
        </w:tc>
        <w:tc>
          <w:tcPr>
            <w:tcW w:w="998" w:type="dxa"/>
          </w:tcPr>
          <w:p w14:paraId="12ABC0E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6227327B" w14:textId="77777777" w:rsidTr="00585DDF">
        <w:tc>
          <w:tcPr>
            <w:tcW w:w="879" w:type="dxa"/>
          </w:tcPr>
          <w:p w14:paraId="68B5A3EE" w14:textId="77777777" w:rsidR="006A0900" w:rsidRDefault="006A0900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1B5ED561" w14:textId="77777777" w:rsidR="006A0900" w:rsidRDefault="006A0900" w:rsidP="00585DDF">
            <w:r>
              <w:rPr>
                <w:sz w:val="16"/>
                <w:szCs w:val="16"/>
              </w:rPr>
              <w:t>5492</w:t>
            </w:r>
          </w:p>
        </w:tc>
        <w:tc>
          <w:tcPr>
            <w:tcW w:w="517" w:type="dxa"/>
          </w:tcPr>
          <w:p w14:paraId="202C9DA4" w14:textId="77777777" w:rsidR="006A0900" w:rsidRDefault="006A0900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A86748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8F12AA" w14:textId="77777777" w:rsidR="006A0900" w:rsidRDefault="006A0900" w:rsidP="00585DDF">
            <w:r>
              <w:rPr>
                <w:sz w:val="16"/>
                <w:szCs w:val="16"/>
              </w:rPr>
              <w:t>Update to Receiver test cases for multiple CA combos</w:t>
            </w:r>
          </w:p>
        </w:tc>
        <w:tc>
          <w:tcPr>
            <w:tcW w:w="517" w:type="dxa"/>
          </w:tcPr>
          <w:p w14:paraId="60CBF7F8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F4DABC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78188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515EF6" w14:textId="77777777" w:rsidR="006A0900" w:rsidRDefault="006A0900" w:rsidP="00585DDF">
            <w:r>
              <w:rPr>
                <w:sz w:val="16"/>
                <w:szCs w:val="16"/>
              </w:rPr>
              <w:t>R5-241874</w:t>
            </w:r>
          </w:p>
        </w:tc>
        <w:tc>
          <w:tcPr>
            <w:tcW w:w="1597" w:type="dxa"/>
          </w:tcPr>
          <w:p w14:paraId="21B4E97F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346E76B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0CCD328F" w14:textId="77777777" w:rsidR="006A0900" w:rsidRDefault="006A0900" w:rsidP="00585DDF">
            <w:r>
              <w:rPr>
                <w:sz w:val="16"/>
                <w:szCs w:val="16"/>
              </w:rPr>
              <w:t>7.3A.3.5, 7.3A.9.4.1, 7.3A.9.5, 7.3A.10.4.1, 7.3A.10.5</w:t>
            </w:r>
          </w:p>
        </w:tc>
        <w:tc>
          <w:tcPr>
            <w:tcW w:w="998" w:type="dxa"/>
          </w:tcPr>
          <w:p w14:paraId="371956E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588A20AC" w14:textId="77777777" w:rsidTr="00585DDF">
        <w:tc>
          <w:tcPr>
            <w:tcW w:w="879" w:type="dxa"/>
          </w:tcPr>
          <w:p w14:paraId="14C887BB" w14:textId="77777777" w:rsidR="006A0900" w:rsidRDefault="006A0900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6C0BCBC0" w14:textId="77777777" w:rsidR="006A0900" w:rsidRDefault="006A0900" w:rsidP="00585DDF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 w14:paraId="1B947525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5ED19A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9BCD86" w14:textId="77777777" w:rsidR="006A0900" w:rsidRDefault="006A0900" w:rsidP="00585DDF">
            <w:r>
              <w:rPr>
                <w:sz w:val="16"/>
                <w:szCs w:val="16"/>
              </w:rPr>
              <w:t>Update PRD20 E-UTRA CA list v160</w:t>
            </w:r>
          </w:p>
        </w:tc>
        <w:tc>
          <w:tcPr>
            <w:tcW w:w="517" w:type="dxa"/>
          </w:tcPr>
          <w:p w14:paraId="35285995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01830A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D0D15A4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03E37C" w14:textId="77777777" w:rsidR="006A0900" w:rsidRDefault="006A0900" w:rsidP="00585DDF">
            <w:r>
              <w:rPr>
                <w:sz w:val="16"/>
                <w:szCs w:val="16"/>
              </w:rPr>
              <w:t>R5-240833</w:t>
            </w:r>
          </w:p>
        </w:tc>
        <w:tc>
          <w:tcPr>
            <w:tcW w:w="1597" w:type="dxa"/>
          </w:tcPr>
          <w:p w14:paraId="223ADAA6" w14:textId="77777777" w:rsidR="006A0900" w:rsidRDefault="006A0900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6E2DA89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07E69782" w14:textId="77777777" w:rsidR="006A0900" w:rsidRDefault="006A0900" w:rsidP="00585DDF"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 w14:paraId="344F129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A0900" w14:paraId="7DC1F476" w14:textId="77777777" w:rsidTr="00585DDF">
        <w:tc>
          <w:tcPr>
            <w:tcW w:w="879" w:type="dxa"/>
          </w:tcPr>
          <w:p w14:paraId="46144831" w14:textId="77777777" w:rsidR="006A0900" w:rsidRDefault="006A0900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1322543F" w14:textId="77777777" w:rsidR="006A0900" w:rsidRDefault="006A0900" w:rsidP="00585DDF"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 w14:paraId="2706C390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893A83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968D35" w14:textId="77777777" w:rsidR="006A0900" w:rsidRDefault="006A0900" w:rsidP="00585DDF">
            <w:r>
              <w:rPr>
                <w:sz w:val="16"/>
                <w:szCs w:val="16"/>
              </w:rPr>
              <w:t>Additional supported capabilities for multiple CA combos</w:t>
            </w:r>
          </w:p>
        </w:tc>
        <w:tc>
          <w:tcPr>
            <w:tcW w:w="517" w:type="dxa"/>
          </w:tcPr>
          <w:p w14:paraId="1AB3E706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B29093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760FE25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028165" w14:textId="77777777" w:rsidR="006A0900" w:rsidRDefault="006A0900" w:rsidP="00585DDF">
            <w:r>
              <w:rPr>
                <w:sz w:val="16"/>
                <w:szCs w:val="16"/>
              </w:rPr>
              <w:t>R5-240937</w:t>
            </w:r>
          </w:p>
        </w:tc>
        <w:tc>
          <w:tcPr>
            <w:tcW w:w="1597" w:type="dxa"/>
          </w:tcPr>
          <w:p w14:paraId="1E2AFA20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</w:t>
            </w:r>
          </w:p>
        </w:tc>
        <w:tc>
          <w:tcPr>
            <w:tcW w:w="1122" w:type="dxa"/>
          </w:tcPr>
          <w:p w14:paraId="71CA6FF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E366ED5" w14:textId="77777777" w:rsidR="006A0900" w:rsidRDefault="006A0900" w:rsidP="00585DDF">
            <w:r>
              <w:rPr>
                <w:sz w:val="16"/>
                <w:szCs w:val="16"/>
              </w:rPr>
              <w:t>A.4.6.3</w:t>
            </w:r>
          </w:p>
        </w:tc>
        <w:tc>
          <w:tcPr>
            <w:tcW w:w="998" w:type="dxa"/>
          </w:tcPr>
          <w:p w14:paraId="0946D765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02C40CE4" w14:textId="77777777" w:rsidTr="00585DDF">
        <w:tc>
          <w:tcPr>
            <w:tcW w:w="879" w:type="dxa"/>
          </w:tcPr>
          <w:p w14:paraId="14CC4A9B" w14:textId="77777777" w:rsidR="006A0900" w:rsidRDefault="006A0900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7C56D9F9" w14:textId="77777777" w:rsidR="006A0900" w:rsidRDefault="006A0900" w:rsidP="00585DDF"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</w:tcPr>
          <w:p w14:paraId="2AF5121B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C457F9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6FADD9" w14:textId="77777777" w:rsidR="006A0900" w:rsidRDefault="006A0900" w:rsidP="00585DDF">
            <w:r>
              <w:rPr>
                <w:sz w:val="16"/>
                <w:szCs w:val="16"/>
              </w:rPr>
              <w:t>Additional supported capabilities for multiple CA combos</w:t>
            </w:r>
          </w:p>
        </w:tc>
        <w:tc>
          <w:tcPr>
            <w:tcW w:w="517" w:type="dxa"/>
          </w:tcPr>
          <w:p w14:paraId="286D0EC3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C19C4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8D5669E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CEA353" w14:textId="77777777" w:rsidR="006A0900" w:rsidRDefault="006A0900" w:rsidP="00585DDF">
            <w:r>
              <w:rPr>
                <w:sz w:val="16"/>
                <w:szCs w:val="16"/>
              </w:rPr>
              <w:t>R5-240938</w:t>
            </w:r>
          </w:p>
        </w:tc>
        <w:tc>
          <w:tcPr>
            <w:tcW w:w="1597" w:type="dxa"/>
          </w:tcPr>
          <w:p w14:paraId="5B5C7E84" w14:textId="77777777" w:rsidR="006A0900" w:rsidRDefault="006A0900" w:rsidP="00585DDF">
            <w:r>
              <w:rPr>
                <w:sz w:val="16"/>
                <w:szCs w:val="16"/>
              </w:rPr>
              <w:t>Bureau Veritas ADT, Sporton International, CATT</w:t>
            </w:r>
          </w:p>
        </w:tc>
        <w:tc>
          <w:tcPr>
            <w:tcW w:w="1122" w:type="dxa"/>
          </w:tcPr>
          <w:p w14:paraId="066E8638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591FB3E9" w14:textId="77777777" w:rsidR="006A0900" w:rsidRDefault="006A0900" w:rsidP="00585DDF">
            <w:r>
              <w:rPr>
                <w:sz w:val="16"/>
                <w:szCs w:val="16"/>
              </w:rPr>
              <w:t>A.4.3.3.3</w:t>
            </w:r>
          </w:p>
        </w:tc>
        <w:tc>
          <w:tcPr>
            <w:tcW w:w="998" w:type="dxa"/>
          </w:tcPr>
          <w:p w14:paraId="3045D9DF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A0900" w14:paraId="79461CBE" w14:textId="77777777" w:rsidTr="00585DDF">
        <w:tc>
          <w:tcPr>
            <w:tcW w:w="879" w:type="dxa"/>
          </w:tcPr>
          <w:p w14:paraId="362F483E" w14:textId="77777777" w:rsidR="006A0900" w:rsidRDefault="006A0900" w:rsidP="00585DDF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4EF33BF4" w14:textId="77777777" w:rsidR="006A0900" w:rsidRDefault="006A0900" w:rsidP="00585DDF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644FF0C8" w14:textId="77777777" w:rsidR="006A0900" w:rsidRDefault="006A0900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D50D22" w14:textId="77777777" w:rsidR="006A0900" w:rsidRDefault="006A0900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65C172" w14:textId="77777777" w:rsidR="006A0900" w:rsidRDefault="006A0900" w:rsidP="00585DDF">
            <w:r>
              <w:rPr>
                <w:sz w:val="16"/>
                <w:szCs w:val="16"/>
              </w:rPr>
              <w:t>Adding Test Point Analysis for 4DL and 5DL RefSens</w:t>
            </w:r>
          </w:p>
        </w:tc>
        <w:tc>
          <w:tcPr>
            <w:tcW w:w="517" w:type="dxa"/>
          </w:tcPr>
          <w:p w14:paraId="33BB0210" w14:textId="77777777" w:rsidR="006A0900" w:rsidRDefault="006A0900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4AFCE0" w14:textId="77777777" w:rsidR="006A0900" w:rsidRDefault="006A0900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FD3E7C7" w14:textId="77777777" w:rsidR="006A0900" w:rsidRDefault="006A0900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6FA54B" w14:textId="77777777" w:rsidR="006A0900" w:rsidRDefault="006A0900" w:rsidP="00585DDF">
            <w:r>
              <w:rPr>
                <w:sz w:val="16"/>
                <w:szCs w:val="16"/>
              </w:rPr>
              <w:t>R5-241202</w:t>
            </w:r>
          </w:p>
        </w:tc>
        <w:tc>
          <w:tcPr>
            <w:tcW w:w="1597" w:type="dxa"/>
          </w:tcPr>
          <w:p w14:paraId="59250C94" w14:textId="77777777" w:rsidR="006A0900" w:rsidRDefault="006A0900" w:rsidP="00585DDF">
            <w:r>
              <w:rPr>
                <w:sz w:val="16"/>
                <w:szCs w:val="16"/>
              </w:rPr>
              <w:t>Sporton, Bureau Veritas</w:t>
            </w:r>
          </w:p>
        </w:tc>
        <w:tc>
          <w:tcPr>
            <w:tcW w:w="1122" w:type="dxa"/>
          </w:tcPr>
          <w:p w14:paraId="7D607DE7" w14:textId="77777777" w:rsidR="006A0900" w:rsidRDefault="006A0900" w:rsidP="00585DDF">
            <w:r>
              <w:rPr>
                <w:sz w:val="16"/>
                <w:szCs w:val="16"/>
              </w:rPr>
              <w:t>LTE_CA_R17-UEConTest</w:t>
            </w:r>
          </w:p>
        </w:tc>
        <w:tc>
          <w:tcPr>
            <w:tcW w:w="2323" w:type="dxa"/>
          </w:tcPr>
          <w:p w14:paraId="79CAF595" w14:textId="77777777" w:rsidR="006A0900" w:rsidRDefault="006A0900" w:rsidP="00585DDF">
            <w:r>
              <w:rPr>
                <w:sz w:val="16"/>
                <w:szCs w:val="16"/>
              </w:rPr>
              <w:t>4.2.6.4, 4.2.7.4</w:t>
            </w:r>
          </w:p>
        </w:tc>
        <w:tc>
          <w:tcPr>
            <w:tcW w:w="998" w:type="dxa"/>
          </w:tcPr>
          <w:p w14:paraId="7A3C6044" w14:textId="77777777" w:rsidR="006A0900" w:rsidRDefault="006A0900" w:rsidP="00585DDF">
            <w:r>
              <w:rPr>
                <w:sz w:val="16"/>
                <w:szCs w:val="16"/>
              </w:rPr>
              <w:t xml:space="preserve">TS/TR ... CR ... ; TS 36.521-1 CR 5492 ; TS/TR ... CR ... </w:t>
            </w:r>
          </w:p>
        </w:tc>
      </w:tr>
    </w:tbl>
    <w:p w14:paraId="11C99199" w14:textId="77777777" w:rsidR="006A0900" w:rsidRDefault="006A0900" w:rsidP="006A0900"/>
    <w:p w14:paraId="7CE355B2" w14:textId="77777777" w:rsidR="006A0900" w:rsidRDefault="006A0900" w:rsidP="006A0900"/>
    <w:p w14:paraId="6D55E2B5" w14:textId="77777777" w:rsidR="009A3C4A" w:rsidRDefault="009A3C4A" w:rsidP="009A3C4A"/>
    <w:p w14:paraId="12E729DA" w14:textId="77777777" w:rsidR="009A3C4A" w:rsidRDefault="009A3C4A" w:rsidP="009A3C4A">
      <w:pPr>
        <w:pStyle w:val="Heading1"/>
        <w:rPr>
          <w:lang w:val="en-US"/>
        </w:rPr>
      </w:pPr>
      <w:r w:rsidRPr="004F572C">
        <w:rPr>
          <w:lang w:val="en-US"/>
        </w:rPr>
        <w:t>13.</w:t>
      </w:r>
      <w:r>
        <w:rPr>
          <w:lang w:val="en-US"/>
        </w:rPr>
        <w:t>4</w:t>
      </w:r>
      <w:r>
        <w:rPr>
          <w:lang w:val="en-US"/>
        </w:rPr>
        <w:tab/>
      </w:r>
      <w:r w:rsidRPr="004F572C">
        <w:rPr>
          <w:lang w:val="en-US"/>
        </w:rPr>
        <w:t>Open Rel-1</w:t>
      </w:r>
      <w:r>
        <w:rPr>
          <w:lang w:val="en-US"/>
        </w:rPr>
        <w:t>8 W</w:t>
      </w:r>
      <w:r w:rsidRPr="004F572C">
        <w:rPr>
          <w:lang w:val="en-US"/>
        </w:rPr>
        <w:t>Is</w:t>
      </w:r>
    </w:p>
    <w:p w14:paraId="493D397B" w14:textId="77777777" w:rsidR="009A3C4A" w:rsidRDefault="009A3C4A" w:rsidP="009A3C4A"/>
    <w:p w14:paraId="0F9F7F8E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RP-240209</w:t>
      </w:r>
      <w:r>
        <w:rPr>
          <w:b/>
          <w:i/>
          <w:noProof/>
          <w:sz w:val="28"/>
        </w:rPr>
        <w:fldChar w:fldCharType="end"/>
      </w:r>
    </w:p>
    <w:p w14:paraId="74ED2793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9142D0F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26117FA1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859FB8A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NB-IoT (Narrowband IoT)/eMTC (enhanced Machine Type Communication) core &amp; performance requirements for Non-Terrestrial Networks (NTN) (LTE_NBIOT_eMTC_NTN_req-UEConTest)</w:t>
      </w:r>
      <w:r>
        <w:rPr>
          <w:rFonts w:ascii="Arial" w:hAnsi="Arial" w:cs="Arial"/>
          <w:b/>
          <w:bCs/>
        </w:rPr>
        <w:fldChar w:fldCharType="end"/>
      </w:r>
    </w:p>
    <w:p w14:paraId="7F138B83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p w14:paraId="2BDC0B24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3A422F2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ADD609A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06B525E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CFC0B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22403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058BB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CDC53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314CC9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F99A5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A3D60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955A44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58C0F50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34298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2A2C7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F86D7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8CCD8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0A7895ED" w14:textId="77777777" w:rsidTr="00585DDF">
        <w:tc>
          <w:tcPr>
            <w:tcW w:w="879" w:type="dxa"/>
          </w:tcPr>
          <w:p w14:paraId="6E7B1C5A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3FB8CF4" w14:textId="77777777" w:rsidR="00C94B83" w:rsidRDefault="00C94B83" w:rsidP="00585DDF"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 w14:paraId="645B219D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256DF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F9303F" w14:textId="77777777" w:rsidR="00C94B83" w:rsidRDefault="00C94B83" w:rsidP="00585DDF">
            <w:r>
              <w:rPr>
                <w:sz w:val="16"/>
                <w:szCs w:val="16"/>
              </w:rPr>
              <w:t>Update to common requirements of test equipment for IoT-NTN</w:t>
            </w:r>
          </w:p>
        </w:tc>
        <w:tc>
          <w:tcPr>
            <w:tcW w:w="517" w:type="dxa"/>
          </w:tcPr>
          <w:p w14:paraId="1FBC903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F66C92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AFF2E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068E44" w14:textId="77777777" w:rsidR="00C94B83" w:rsidRDefault="00C94B83" w:rsidP="00585DDF">
            <w:r>
              <w:rPr>
                <w:sz w:val="16"/>
                <w:szCs w:val="16"/>
              </w:rPr>
              <w:t>R5-240075</w:t>
            </w:r>
          </w:p>
        </w:tc>
        <w:tc>
          <w:tcPr>
            <w:tcW w:w="1597" w:type="dxa"/>
          </w:tcPr>
          <w:p w14:paraId="6E8C9454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2233B40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CA4CCE8" w14:textId="77777777" w:rsidR="00C94B83" w:rsidRDefault="00C94B83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1955C52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BC8298E" w14:textId="77777777" w:rsidTr="00585DDF">
        <w:tc>
          <w:tcPr>
            <w:tcW w:w="879" w:type="dxa"/>
          </w:tcPr>
          <w:p w14:paraId="4F1C6024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EA12404" w14:textId="77777777" w:rsidR="00C94B83" w:rsidRDefault="00C94B83" w:rsidP="00585DDF"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 w14:paraId="56EF663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3272F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70BBFA" w14:textId="77777777" w:rsidR="00C94B83" w:rsidRDefault="00C94B83" w:rsidP="00585DDF">
            <w:r>
              <w:rPr>
                <w:sz w:val="16"/>
                <w:szCs w:val="16"/>
              </w:rPr>
              <w:t>Editorial correction of test environment for IoT NTN RF testing</w:t>
            </w:r>
          </w:p>
        </w:tc>
        <w:tc>
          <w:tcPr>
            <w:tcW w:w="517" w:type="dxa"/>
          </w:tcPr>
          <w:p w14:paraId="02E84EA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1DEE34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84807B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5C4175" w14:textId="77777777" w:rsidR="00C94B83" w:rsidRDefault="00C94B83" w:rsidP="00585DDF">
            <w:r>
              <w:rPr>
                <w:sz w:val="16"/>
                <w:szCs w:val="16"/>
              </w:rPr>
              <w:t>R5-241951</w:t>
            </w:r>
          </w:p>
        </w:tc>
        <w:tc>
          <w:tcPr>
            <w:tcW w:w="1597" w:type="dxa"/>
          </w:tcPr>
          <w:p w14:paraId="444800C4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9524230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3C1DCE5" w14:textId="77777777" w:rsidR="00C94B83" w:rsidRDefault="00C94B83" w:rsidP="00585DDF">
            <w:r>
              <w:rPr>
                <w:sz w:val="16"/>
                <w:szCs w:val="16"/>
              </w:rPr>
              <w:t>8.2.2.1.3, 8.2.6.2.1</w:t>
            </w:r>
          </w:p>
        </w:tc>
        <w:tc>
          <w:tcPr>
            <w:tcW w:w="998" w:type="dxa"/>
          </w:tcPr>
          <w:p w14:paraId="3F43EC2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8625DC2" w14:textId="77777777" w:rsidTr="00585DDF">
        <w:tc>
          <w:tcPr>
            <w:tcW w:w="879" w:type="dxa"/>
          </w:tcPr>
          <w:p w14:paraId="38EEF0B2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4194BAC6" w14:textId="77777777" w:rsidR="00C94B83" w:rsidRDefault="00C94B83" w:rsidP="00585DDF"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</w:tcPr>
          <w:p w14:paraId="01CE1D2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41A8E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FA6FAF" w14:textId="77777777" w:rsidR="00C94B83" w:rsidRDefault="00C94B83" w:rsidP="00585DDF">
            <w:r>
              <w:rPr>
                <w:sz w:val="16"/>
                <w:szCs w:val="16"/>
              </w:rPr>
              <w:t>Updates to Test environment for eMTC NTN RRM testing</w:t>
            </w:r>
          </w:p>
        </w:tc>
        <w:tc>
          <w:tcPr>
            <w:tcW w:w="517" w:type="dxa"/>
          </w:tcPr>
          <w:p w14:paraId="229B400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F50465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AB67B9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AFE00A" w14:textId="77777777" w:rsidR="00C94B83" w:rsidRDefault="00C94B83" w:rsidP="00585DDF">
            <w:r>
              <w:rPr>
                <w:sz w:val="16"/>
                <w:szCs w:val="16"/>
              </w:rPr>
              <w:t>R5-241952</w:t>
            </w:r>
          </w:p>
        </w:tc>
        <w:tc>
          <w:tcPr>
            <w:tcW w:w="1597" w:type="dxa"/>
          </w:tcPr>
          <w:p w14:paraId="3732C277" w14:textId="77777777" w:rsidR="00C94B83" w:rsidRDefault="00C94B83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315B191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EDF24C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1FB4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BB9C1D9" w14:textId="77777777" w:rsidTr="00585DDF">
        <w:tc>
          <w:tcPr>
            <w:tcW w:w="879" w:type="dxa"/>
          </w:tcPr>
          <w:p w14:paraId="70B3E2CB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401087BF" w14:textId="77777777" w:rsidR="00C94B83" w:rsidRDefault="00C94B83" w:rsidP="00585DDF"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 w14:paraId="553489E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9BECE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DCA01B" w14:textId="77777777" w:rsidR="00C94B83" w:rsidRDefault="00C94B83" w:rsidP="00585DDF">
            <w:r>
              <w:rPr>
                <w:sz w:val="16"/>
                <w:szCs w:val="16"/>
              </w:rPr>
              <w:t>Updates to Test environment for NB-IoT NTN RRM testing</w:t>
            </w:r>
          </w:p>
        </w:tc>
        <w:tc>
          <w:tcPr>
            <w:tcW w:w="517" w:type="dxa"/>
          </w:tcPr>
          <w:p w14:paraId="35F6F02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67881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7DCD39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AE1DA7" w14:textId="77777777" w:rsidR="00C94B83" w:rsidRDefault="00C94B83" w:rsidP="00585DDF">
            <w:r>
              <w:rPr>
                <w:sz w:val="16"/>
                <w:szCs w:val="16"/>
              </w:rPr>
              <w:t>R5-242002</w:t>
            </w:r>
          </w:p>
        </w:tc>
        <w:tc>
          <w:tcPr>
            <w:tcW w:w="1597" w:type="dxa"/>
          </w:tcPr>
          <w:p w14:paraId="3BB44252" w14:textId="77777777" w:rsidR="00C94B83" w:rsidRDefault="00C94B83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0D61158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6084092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5F011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B45334D" w14:textId="77777777" w:rsidTr="00585DDF">
        <w:tc>
          <w:tcPr>
            <w:tcW w:w="879" w:type="dxa"/>
          </w:tcPr>
          <w:p w14:paraId="704E6A49" w14:textId="77777777" w:rsidR="00C94B83" w:rsidRDefault="00C94B83" w:rsidP="00585DDF"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 w14:paraId="0B50652A" w14:textId="77777777" w:rsidR="00C94B83" w:rsidRDefault="00C94B83" w:rsidP="00585DDF"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</w:tcPr>
          <w:p w14:paraId="2645AC7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F516A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73204C" w14:textId="77777777" w:rsidR="00C94B83" w:rsidRDefault="00C94B83" w:rsidP="00585DDF">
            <w:r>
              <w:rPr>
                <w:sz w:val="16"/>
                <w:szCs w:val="16"/>
              </w:rPr>
              <w:t>Common Test environment updates for IoT NTN RF, demod and RRM testing</w:t>
            </w:r>
          </w:p>
        </w:tc>
        <w:tc>
          <w:tcPr>
            <w:tcW w:w="517" w:type="dxa"/>
          </w:tcPr>
          <w:p w14:paraId="1DAAC15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C866F2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522362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84EACE" w14:textId="77777777" w:rsidR="00C94B83" w:rsidRDefault="00C94B83" w:rsidP="00585DDF">
            <w:r>
              <w:rPr>
                <w:sz w:val="16"/>
                <w:szCs w:val="16"/>
              </w:rPr>
              <w:t>R5-241793</w:t>
            </w:r>
          </w:p>
        </w:tc>
        <w:tc>
          <w:tcPr>
            <w:tcW w:w="1597" w:type="dxa"/>
          </w:tcPr>
          <w:p w14:paraId="1230E337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8896A8D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AC99E8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486D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23E1DE1" w14:textId="77777777" w:rsidTr="00585DDF">
        <w:tc>
          <w:tcPr>
            <w:tcW w:w="879" w:type="dxa"/>
          </w:tcPr>
          <w:p w14:paraId="28CE0B55" w14:textId="77777777" w:rsidR="00C94B83" w:rsidRDefault="00C94B83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03958730" w14:textId="77777777" w:rsidR="00C94B83" w:rsidRDefault="00C94B83" w:rsidP="00585DDF"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 w14:paraId="1A6FDE9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BBB38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E420DB" w14:textId="77777777" w:rsidR="00C94B83" w:rsidRDefault="00C94B83" w:rsidP="00585DDF">
            <w:r>
              <w:rPr>
                <w:sz w:val="16"/>
                <w:szCs w:val="16"/>
              </w:rPr>
              <w:t>Update to R18 IoT NTN test cases applicability</w:t>
            </w:r>
          </w:p>
        </w:tc>
        <w:tc>
          <w:tcPr>
            <w:tcW w:w="517" w:type="dxa"/>
          </w:tcPr>
          <w:p w14:paraId="09CD5C5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5BFC80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1F2894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8326B" w14:textId="77777777" w:rsidR="00C94B83" w:rsidRDefault="00C94B83" w:rsidP="00585DDF">
            <w:r>
              <w:rPr>
                <w:sz w:val="16"/>
                <w:szCs w:val="16"/>
              </w:rPr>
              <w:t>R5-241918</w:t>
            </w:r>
          </w:p>
        </w:tc>
        <w:tc>
          <w:tcPr>
            <w:tcW w:w="1597" w:type="dxa"/>
          </w:tcPr>
          <w:p w14:paraId="4403085D" w14:textId="77777777" w:rsidR="00C94B83" w:rsidRDefault="00C94B83" w:rsidP="00585DDF">
            <w:r>
              <w:rPr>
                <w:sz w:val="16"/>
                <w:szCs w:val="16"/>
              </w:rPr>
              <w:t>CMCC, MediaTek, CAICT, Sporton, Keysight</w:t>
            </w:r>
          </w:p>
        </w:tc>
        <w:tc>
          <w:tcPr>
            <w:tcW w:w="1122" w:type="dxa"/>
          </w:tcPr>
          <w:p w14:paraId="4364BB4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A71E81E" w14:textId="77777777" w:rsidR="00C94B83" w:rsidRDefault="00C94B83" w:rsidP="00585DDF">
            <w:r>
              <w:rPr>
                <w:sz w:val="16"/>
                <w:szCs w:val="16"/>
              </w:rPr>
              <w:t>4.3, A.4.1, A.4.3, A.4.5</w:t>
            </w:r>
          </w:p>
        </w:tc>
        <w:tc>
          <w:tcPr>
            <w:tcW w:w="998" w:type="dxa"/>
          </w:tcPr>
          <w:p w14:paraId="4EE27F6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8380A75" w14:textId="77777777" w:rsidTr="00585DDF">
        <w:tc>
          <w:tcPr>
            <w:tcW w:w="879" w:type="dxa"/>
          </w:tcPr>
          <w:p w14:paraId="040D38ED" w14:textId="77777777" w:rsidR="00C94B83" w:rsidRDefault="00C94B83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0A4D9D10" w14:textId="77777777" w:rsidR="00C94B83" w:rsidRDefault="00C94B83" w:rsidP="00585DDF">
            <w:r>
              <w:rPr>
                <w:sz w:val="16"/>
                <w:szCs w:val="16"/>
              </w:rPr>
              <w:t>1027</w:t>
            </w:r>
          </w:p>
        </w:tc>
        <w:tc>
          <w:tcPr>
            <w:tcW w:w="517" w:type="dxa"/>
          </w:tcPr>
          <w:p w14:paraId="5E8F34C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E9429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D45F8" w14:textId="77777777" w:rsidR="00C94B83" w:rsidRDefault="00C94B83" w:rsidP="00585DDF">
            <w:r>
              <w:rPr>
                <w:sz w:val="16"/>
                <w:szCs w:val="16"/>
              </w:rPr>
              <w:t>Aligning the applicability for IoT NTN frequency error</w:t>
            </w:r>
          </w:p>
        </w:tc>
        <w:tc>
          <w:tcPr>
            <w:tcW w:w="517" w:type="dxa"/>
          </w:tcPr>
          <w:p w14:paraId="6B62192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6ADF41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803998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26A75D" w14:textId="77777777" w:rsidR="00C94B83" w:rsidRDefault="00C94B83" w:rsidP="00585DDF">
            <w:r>
              <w:rPr>
                <w:sz w:val="16"/>
                <w:szCs w:val="16"/>
              </w:rPr>
              <w:t>R5-241953</w:t>
            </w:r>
          </w:p>
        </w:tc>
        <w:tc>
          <w:tcPr>
            <w:tcW w:w="1597" w:type="dxa"/>
          </w:tcPr>
          <w:p w14:paraId="0EEF7F6B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4F7DD2D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3ECCEC2" w14:textId="77777777" w:rsidR="00C94B83" w:rsidRDefault="00C94B83" w:rsidP="00585DDF">
            <w:r>
              <w:rPr>
                <w:sz w:val="16"/>
                <w:szCs w:val="16"/>
              </w:rPr>
              <w:t>4.3.1</w:t>
            </w:r>
          </w:p>
        </w:tc>
        <w:tc>
          <w:tcPr>
            <w:tcW w:w="998" w:type="dxa"/>
          </w:tcPr>
          <w:p w14:paraId="2EC49FE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36.521-4 CR 0014 ; TS/TR ... CR ... </w:t>
            </w:r>
          </w:p>
        </w:tc>
      </w:tr>
      <w:tr w:rsidR="00C94B83" w14:paraId="4BF7994C" w14:textId="77777777" w:rsidTr="00585DDF">
        <w:tc>
          <w:tcPr>
            <w:tcW w:w="879" w:type="dxa"/>
          </w:tcPr>
          <w:p w14:paraId="28F60FA9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2C3821E" w14:textId="77777777" w:rsidR="00C94B83" w:rsidRDefault="00C94B83" w:rsidP="00585DDF">
            <w:r>
              <w:rPr>
                <w:sz w:val="16"/>
                <w:szCs w:val="16"/>
              </w:rPr>
              <w:t>2997</w:t>
            </w:r>
          </w:p>
        </w:tc>
        <w:tc>
          <w:tcPr>
            <w:tcW w:w="517" w:type="dxa"/>
          </w:tcPr>
          <w:p w14:paraId="21636376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EB5FF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CC6243" w14:textId="77777777" w:rsidR="00C94B83" w:rsidRDefault="00C94B83" w:rsidP="00585DDF">
            <w:r>
              <w:rPr>
                <w:sz w:val="16"/>
                <w:szCs w:val="16"/>
              </w:rPr>
              <w:t>Editorial corrections for NB-IoT NTN TA cases and RLM cases</w:t>
            </w:r>
          </w:p>
        </w:tc>
        <w:tc>
          <w:tcPr>
            <w:tcW w:w="517" w:type="dxa"/>
          </w:tcPr>
          <w:p w14:paraId="77E289B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CA288B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82281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492B7D" w14:textId="77777777" w:rsidR="00C94B83" w:rsidRDefault="00C94B83" w:rsidP="00585DDF">
            <w:r>
              <w:rPr>
                <w:sz w:val="16"/>
                <w:szCs w:val="16"/>
              </w:rPr>
              <w:t>R5-241794</w:t>
            </w:r>
          </w:p>
        </w:tc>
        <w:tc>
          <w:tcPr>
            <w:tcW w:w="1597" w:type="dxa"/>
          </w:tcPr>
          <w:p w14:paraId="3C161D2C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769F4C1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6DF6CCC" w14:textId="77777777" w:rsidR="00C94B83" w:rsidRDefault="00C94B83" w:rsidP="00585DDF">
            <w:r>
              <w:rPr>
                <w:sz w:val="16"/>
                <w:szCs w:val="16"/>
              </w:rPr>
              <w:t>13.4.3</w:t>
            </w:r>
          </w:p>
        </w:tc>
        <w:tc>
          <w:tcPr>
            <w:tcW w:w="998" w:type="dxa"/>
          </w:tcPr>
          <w:p w14:paraId="745DC26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75EFD6C" w14:textId="77777777" w:rsidTr="00585DDF">
        <w:tc>
          <w:tcPr>
            <w:tcW w:w="879" w:type="dxa"/>
          </w:tcPr>
          <w:p w14:paraId="74C0D525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4BDD2CC" w14:textId="77777777" w:rsidR="00C94B83" w:rsidRDefault="00C94B83" w:rsidP="00585DDF">
            <w:r>
              <w:rPr>
                <w:sz w:val="16"/>
                <w:szCs w:val="16"/>
              </w:rPr>
              <w:t>2998</w:t>
            </w:r>
          </w:p>
        </w:tc>
        <w:tc>
          <w:tcPr>
            <w:tcW w:w="517" w:type="dxa"/>
          </w:tcPr>
          <w:p w14:paraId="214C946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E536E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7780A7" w14:textId="77777777" w:rsidR="00C94B83" w:rsidRDefault="00C94B83" w:rsidP="00585DDF">
            <w:r>
              <w:rPr>
                <w:sz w:val="16"/>
                <w:szCs w:val="16"/>
              </w:rPr>
              <w:t>Update NB-IoT NTN UL timing accuracy cases</w:t>
            </w:r>
          </w:p>
        </w:tc>
        <w:tc>
          <w:tcPr>
            <w:tcW w:w="517" w:type="dxa"/>
          </w:tcPr>
          <w:p w14:paraId="008F468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90B9C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233C4E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150349" w14:textId="77777777" w:rsidR="00C94B83" w:rsidRDefault="00C94B83" w:rsidP="00585DDF">
            <w:r>
              <w:rPr>
                <w:sz w:val="16"/>
                <w:szCs w:val="16"/>
              </w:rPr>
              <w:t>R5-240024</w:t>
            </w:r>
          </w:p>
        </w:tc>
        <w:tc>
          <w:tcPr>
            <w:tcW w:w="1597" w:type="dxa"/>
          </w:tcPr>
          <w:p w14:paraId="4C2BB5F0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43EF930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8E8B681" w14:textId="77777777" w:rsidR="00C94B83" w:rsidRDefault="00C94B83" w:rsidP="00585DDF">
            <w:r>
              <w:rPr>
                <w:sz w:val="16"/>
                <w:szCs w:val="16"/>
              </w:rPr>
              <w:t>13.4.1</w:t>
            </w:r>
          </w:p>
        </w:tc>
        <w:tc>
          <w:tcPr>
            <w:tcW w:w="998" w:type="dxa"/>
          </w:tcPr>
          <w:p w14:paraId="72AE64D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61F168DE" w14:textId="77777777" w:rsidTr="00585DDF">
        <w:tc>
          <w:tcPr>
            <w:tcW w:w="879" w:type="dxa"/>
          </w:tcPr>
          <w:p w14:paraId="022CDB00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DDA3C69" w14:textId="77777777" w:rsidR="00C94B83" w:rsidRDefault="00C94B83" w:rsidP="00585DDF">
            <w:r>
              <w:rPr>
                <w:sz w:val="16"/>
                <w:szCs w:val="16"/>
              </w:rPr>
              <w:t>2999</w:t>
            </w:r>
          </w:p>
        </w:tc>
        <w:tc>
          <w:tcPr>
            <w:tcW w:w="517" w:type="dxa"/>
          </w:tcPr>
          <w:p w14:paraId="084C3E7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05668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3AEFDC" w14:textId="77777777" w:rsidR="00C94B83" w:rsidRDefault="00C94B83" w:rsidP="00585DDF">
            <w:r>
              <w:rPr>
                <w:sz w:val="16"/>
                <w:szCs w:val="16"/>
              </w:rPr>
              <w:t>Update NB-IoT NTN UL timing accuracy cases TT in Annex</w:t>
            </w:r>
          </w:p>
        </w:tc>
        <w:tc>
          <w:tcPr>
            <w:tcW w:w="517" w:type="dxa"/>
          </w:tcPr>
          <w:p w14:paraId="621081F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57DA85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B66F3B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A06D53" w14:textId="77777777" w:rsidR="00C94B83" w:rsidRDefault="00C94B83" w:rsidP="00585DDF">
            <w:r>
              <w:rPr>
                <w:sz w:val="16"/>
                <w:szCs w:val="16"/>
              </w:rPr>
              <w:t>R5-240029</w:t>
            </w:r>
          </w:p>
        </w:tc>
        <w:tc>
          <w:tcPr>
            <w:tcW w:w="1597" w:type="dxa"/>
          </w:tcPr>
          <w:p w14:paraId="208EEBAF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25F46CF2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D04479F" w14:textId="77777777" w:rsidR="00C94B83" w:rsidRDefault="00C94B83" w:rsidP="00585DDF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183C721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71227F0" w14:textId="77777777" w:rsidTr="00585DDF">
        <w:tc>
          <w:tcPr>
            <w:tcW w:w="879" w:type="dxa"/>
          </w:tcPr>
          <w:p w14:paraId="0550F34E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D92A4F8" w14:textId="77777777" w:rsidR="00C94B83" w:rsidRDefault="00C94B83" w:rsidP="00585DDF">
            <w:r>
              <w:rPr>
                <w:sz w:val="16"/>
                <w:szCs w:val="16"/>
              </w:rPr>
              <w:t>3003</w:t>
            </w:r>
          </w:p>
        </w:tc>
        <w:tc>
          <w:tcPr>
            <w:tcW w:w="517" w:type="dxa"/>
          </w:tcPr>
          <w:p w14:paraId="4DCF8952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D3F6B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ACA1D9" w14:textId="77777777" w:rsidR="00C94B83" w:rsidRDefault="00C94B83" w:rsidP="00585DDF">
            <w:r>
              <w:rPr>
                <w:sz w:val="16"/>
                <w:szCs w:val="16"/>
              </w:rPr>
              <w:t>Addition and correction to the NTN related abbreviations in 36.521-3</w:t>
            </w:r>
          </w:p>
        </w:tc>
        <w:tc>
          <w:tcPr>
            <w:tcW w:w="517" w:type="dxa"/>
          </w:tcPr>
          <w:p w14:paraId="74C9D3B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CC74DC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7AC2A8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2E7B08B" w14:textId="77777777" w:rsidR="00C94B83" w:rsidRDefault="00C94B83" w:rsidP="00585DDF">
            <w:r>
              <w:rPr>
                <w:sz w:val="16"/>
                <w:szCs w:val="16"/>
              </w:rPr>
              <w:t>R5-242004</w:t>
            </w:r>
          </w:p>
        </w:tc>
        <w:tc>
          <w:tcPr>
            <w:tcW w:w="1597" w:type="dxa"/>
          </w:tcPr>
          <w:p w14:paraId="5D6C8CE0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2865590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315FBD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6C840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8D9814A" w14:textId="77777777" w:rsidTr="00585DDF">
        <w:tc>
          <w:tcPr>
            <w:tcW w:w="879" w:type="dxa"/>
          </w:tcPr>
          <w:p w14:paraId="2E92CD6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0DF7AA8" w14:textId="77777777" w:rsidR="00C94B83" w:rsidRDefault="00C94B83" w:rsidP="00585DDF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2871516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4BC19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4F99E5" w14:textId="77777777" w:rsidR="00C94B83" w:rsidRDefault="00C94B83" w:rsidP="00585DDF">
            <w:r>
              <w:rPr>
                <w:sz w:val="16"/>
                <w:szCs w:val="16"/>
              </w:rPr>
              <w:t>Update TT value to message content and test requirement of RA cases</w:t>
            </w:r>
          </w:p>
        </w:tc>
        <w:tc>
          <w:tcPr>
            <w:tcW w:w="517" w:type="dxa"/>
          </w:tcPr>
          <w:p w14:paraId="17CFDBA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B74DC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A2EDCC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D9D695" w14:textId="77777777" w:rsidR="00C94B83" w:rsidRDefault="00C94B83" w:rsidP="00585DDF">
            <w:r>
              <w:rPr>
                <w:sz w:val="16"/>
                <w:szCs w:val="16"/>
              </w:rPr>
              <w:t>R5-240211</w:t>
            </w:r>
          </w:p>
        </w:tc>
        <w:tc>
          <w:tcPr>
            <w:tcW w:w="1597" w:type="dxa"/>
          </w:tcPr>
          <w:p w14:paraId="7A09BC63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628D0CE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8345906" w14:textId="77777777" w:rsidR="00C94B83" w:rsidRDefault="00C94B83" w:rsidP="00585DDF">
            <w:r>
              <w:rPr>
                <w:sz w:val="16"/>
                <w:szCs w:val="16"/>
              </w:rPr>
              <w:t>13.3.2</w:t>
            </w:r>
          </w:p>
        </w:tc>
        <w:tc>
          <w:tcPr>
            <w:tcW w:w="998" w:type="dxa"/>
          </w:tcPr>
          <w:p w14:paraId="6B481EF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0869F74" w14:textId="77777777" w:rsidTr="00585DDF">
        <w:tc>
          <w:tcPr>
            <w:tcW w:w="879" w:type="dxa"/>
          </w:tcPr>
          <w:p w14:paraId="5B41C255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4C9178A" w14:textId="77777777" w:rsidR="00C94B83" w:rsidRDefault="00C94B83" w:rsidP="00585DDF">
            <w:r>
              <w:rPr>
                <w:sz w:val="16"/>
                <w:szCs w:val="16"/>
              </w:rPr>
              <w:t>3006</w:t>
            </w:r>
          </w:p>
        </w:tc>
        <w:tc>
          <w:tcPr>
            <w:tcW w:w="517" w:type="dxa"/>
          </w:tcPr>
          <w:p w14:paraId="3198C8C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5A296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F2D1A6" w14:textId="77777777" w:rsidR="00C94B83" w:rsidRDefault="00C94B83" w:rsidP="00585DDF">
            <w:r>
              <w:rPr>
                <w:sz w:val="16"/>
                <w:szCs w:val="16"/>
              </w:rPr>
              <w:t>Editorial removal to editors notes of DCQR cases</w:t>
            </w:r>
          </w:p>
        </w:tc>
        <w:tc>
          <w:tcPr>
            <w:tcW w:w="517" w:type="dxa"/>
          </w:tcPr>
          <w:p w14:paraId="7C618B7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157D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103785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2CAC5F" w14:textId="77777777" w:rsidR="00C94B83" w:rsidRDefault="00C94B83" w:rsidP="00585DDF">
            <w:r>
              <w:rPr>
                <w:sz w:val="16"/>
                <w:szCs w:val="16"/>
              </w:rPr>
              <w:t>R5-241795</w:t>
            </w:r>
          </w:p>
        </w:tc>
        <w:tc>
          <w:tcPr>
            <w:tcW w:w="1597" w:type="dxa"/>
          </w:tcPr>
          <w:p w14:paraId="45DDA1A3" w14:textId="77777777" w:rsidR="00C94B83" w:rsidRDefault="00C94B83" w:rsidP="00585DDF">
            <w:r>
              <w:rPr>
                <w:sz w:val="16"/>
                <w:szCs w:val="16"/>
              </w:rPr>
              <w:t>MediaTek (Hefei) Inc., Rohde &amp; Schwarz</w:t>
            </w:r>
          </w:p>
        </w:tc>
        <w:tc>
          <w:tcPr>
            <w:tcW w:w="1122" w:type="dxa"/>
          </w:tcPr>
          <w:p w14:paraId="628EBDF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91B493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D550B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DAD22E8" w14:textId="77777777" w:rsidTr="00585DDF">
        <w:tc>
          <w:tcPr>
            <w:tcW w:w="879" w:type="dxa"/>
          </w:tcPr>
          <w:p w14:paraId="479FDB3D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AAA928B" w14:textId="77777777" w:rsidR="00C94B83" w:rsidRDefault="00C94B83" w:rsidP="00585DDF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5CC4CC9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E8AA0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CE74E0" w14:textId="77777777" w:rsidR="00C94B83" w:rsidRDefault="00C94B83" w:rsidP="00585DDF">
            <w:r>
              <w:rPr>
                <w:sz w:val="16"/>
                <w:szCs w:val="16"/>
              </w:rPr>
              <w:t>Update cell specific parameters for NB-IoT NTN RA test cases</w:t>
            </w:r>
          </w:p>
        </w:tc>
        <w:tc>
          <w:tcPr>
            <w:tcW w:w="517" w:type="dxa"/>
          </w:tcPr>
          <w:p w14:paraId="47669C0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7C8CB0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32E151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EC6622" w14:textId="77777777" w:rsidR="00C94B83" w:rsidRDefault="00C94B83" w:rsidP="00585DDF">
            <w:r>
              <w:rPr>
                <w:sz w:val="16"/>
                <w:szCs w:val="16"/>
              </w:rPr>
              <w:t>R5-240219</w:t>
            </w:r>
          </w:p>
        </w:tc>
        <w:tc>
          <w:tcPr>
            <w:tcW w:w="1597" w:type="dxa"/>
          </w:tcPr>
          <w:p w14:paraId="4D16D81A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006D4EAB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C6F94D7" w14:textId="77777777" w:rsidR="00C94B83" w:rsidRDefault="00C94B83" w:rsidP="00585DDF">
            <w:r>
              <w:rPr>
                <w:sz w:val="16"/>
                <w:szCs w:val="16"/>
              </w:rPr>
              <w:t>13.3.2</w:t>
            </w:r>
          </w:p>
        </w:tc>
        <w:tc>
          <w:tcPr>
            <w:tcW w:w="998" w:type="dxa"/>
          </w:tcPr>
          <w:p w14:paraId="5FADE81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FDA646B" w14:textId="77777777" w:rsidTr="00585DDF">
        <w:tc>
          <w:tcPr>
            <w:tcW w:w="879" w:type="dxa"/>
          </w:tcPr>
          <w:p w14:paraId="6620D760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4F36774" w14:textId="77777777" w:rsidR="00C94B83" w:rsidRDefault="00C94B83" w:rsidP="00585DDF">
            <w:r>
              <w:rPr>
                <w:sz w:val="16"/>
                <w:szCs w:val="16"/>
              </w:rPr>
              <w:t>3009</w:t>
            </w:r>
          </w:p>
        </w:tc>
        <w:tc>
          <w:tcPr>
            <w:tcW w:w="517" w:type="dxa"/>
          </w:tcPr>
          <w:p w14:paraId="58D47DF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F2639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E3B4C1" w14:textId="77777777" w:rsidR="00C94B83" w:rsidRDefault="00C94B83" w:rsidP="00585DDF">
            <w:r>
              <w:rPr>
                <w:sz w:val="16"/>
                <w:szCs w:val="16"/>
              </w:rPr>
              <w:t>NTN NB-IoT - Message exception correction in RRM test case 13.1.1.2</w:t>
            </w:r>
          </w:p>
        </w:tc>
        <w:tc>
          <w:tcPr>
            <w:tcW w:w="517" w:type="dxa"/>
          </w:tcPr>
          <w:p w14:paraId="0D9A37B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92F9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8839D3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32BCB7" w14:textId="77777777" w:rsidR="00C94B83" w:rsidRDefault="00C94B83" w:rsidP="00585DDF">
            <w:r>
              <w:rPr>
                <w:sz w:val="16"/>
                <w:szCs w:val="16"/>
              </w:rPr>
              <w:t>R5-240615</w:t>
            </w:r>
          </w:p>
        </w:tc>
        <w:tc>
          <w:tcPr>
            <w:tcW w:w="1597" w:type="dxa"/>
          </w:tcPr>
          <w:p w14:paraId="217E96BE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069BDD5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3A460C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22A32B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2D69FA2" w14:textId="77777777" w:rsidTr="00585DDF">
        <w:tc>
          <w:tcPr>
            <w:tcW w:w="879" w:type="dxa"/>
          </w:tcPr>
          <w:p w14:paraId="484B0E66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2743B5F" w14:textId="77777777" w:rsidR="00C94B83" w:rsidRDefault="00C94B83" w:rsidP="00585DDF">
            <w:r>
              <w:rPr>
                <w:sz w:val="16"/>
                <w:szCs w:val="16"/>
              </w:rPr>
              <w:t>3010</w:t>
            </w:r>
          </w:p>
        </w:tc>
        <w:tc>
          <w:tcPr>
            <w:tcW w:w="517" w:type="dxa"/>
          </w:tcPr>
          <w:p w14:paraId="4016569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04F01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7AADC5" w14:textId="77777777" w:rsidR="00C94B83" w:rsidRDefault="00C94B83" w:rsidP="00585DDF">
            <w:r>
              <w:rPr>
                <w:sz w:val="16"/>
                <w:szCs w:val="16"/>
              </w:rPr>
              <w:t>Editorial update for UE timing advance for satellite access TC 13.4.2.2</w:t>
            </w:r>
          </w:p>
        </w:tc>
        <w:tc>
          <w:tcPr>
            <w:tcW w:w="517" w:type="dxa"/>
          </w:tcPr>
          <w:p w14:paraId="4969202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2695A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49099F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6F13F0" w14:textId="77777777" w:rsidR="00C94B83" w:rsidRDefault="00C94B83" w:rsidP="00585DDF">
            <w:r>
              <w:rPr>
                <w:sz w:val="16"/>
                <w:szCs w:val="16"/>
              </w:rPr>
              <w:t>R5-240922</w:t>
            </w:r>
          </w:p>
        </w:tc>
        <w:tc>
          <w:tcPr>
            <w:tcW w:w="1597" w:type="dxa"/>
          </w:tcPr>
          <w:p w14:paraId="025CA00E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674DF9A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CB2D85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2321DB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D41FC05" w14:textId="77777777" w:rsidTr="00585DDF">
        <w:tc>
          <w:tcPr>
            <w:tcW w:w="879" w:type="dxa"/>
          </w:tcPr>
          <w:p w14:paraId="3EB6D1D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69DADC2" w14:textId="77777777" w:rsidR="00C94B83" w:rsidRDefault="00C94B83" w:rsidP="00585DDF">
            <w:r>
              <w:rPr>
                <w:sz w:val="16"/>
                <w:szCs w:val="16"/>
              </w:rPr>
              <w:t>3011</w:t>
            </w:r>
          </w:p>
        </w:tc>
        <w:tc>
          <w:tcPr>
            <w:tcW w:w="517" w:type="dxa"/>
          </w:tcPr>
          <w:p w14:paraId="6A1F8DD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9265C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582F62" w14:textId="77777777" w:rsidR="00C94B83" w:rsidRDefault="00C94B83" w:rsidP="00585DDF">
            <w:r>
              <w:rPr>
                <w:sz w:val="16"/>
                <w:szCs w:val="16"/>
              </w:rPr>
              <w:t>Correction to UE timing advance for satellite access TC 13.4.2.1</w:t>
            </w:r>
          </w:p>
        </w:tc>
        <w:tc>
          <w:tcPr>
            <w:tcW w:w="517" w:type="dxa"/>
          </w:tcPr>
          <w:p w14:paraId="201E882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596FC5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821B63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58AADC" w14:textId="77777777" w:rsidR="00C94B83" w:rsidRDefault="00C94B83" w:rsidP="00585DDF">
            <w:r>
              <w:rPr>
                <w:sz w:val="16"/>
                <w:szCs w:val="16"/>
              </w:rPr>
              <w:t>R5-242003</w:t>
            </w:r>
          </w:p>
        </w:tc>
        <w:tc>
          <w:tcPr>
            <w:tcW w:w="1597" w:type="dxa"/>
          </w:tcPr>
          <w:p w14:paraId="049F80F5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622F1F8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5A9B56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A1D3A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77AF327" w14:textId="77777777" w:rsidTr="00585DDF">
        <w:tc>
          <w:tcPr>
            <w:tcW w:w="879" w:type="dxa"/>
          </w:tcPr>
          <w:p w14:paraId="276E2EC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9061FED" w14:textId="77777777" w:rsidR="00C94B83" w:rsidRDefault="00C94B83" w:rsidP="00585DDF">
            <w:r>
              <w:rPr>
                <w:sz w:val="16"/>
                <w:szCs w:val="16"/>
              </w:rPr>
              <w:t>3012</w:t>
            </w:r>
          </w:p>
        </w:tc>
        <w:tc>
          <w:tcPr>
            <w:tcW w:w="517" w:type="dxa"/>
          </w:tcPr>
          <w:p w14:paraId="0B039C7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95709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0E47E0" w14:textId="77777777" w:rsidR="00C94B83" w:rsidRDefault="00C94B83" w:rsidP="00585DDF">
            <w:r>
              <w:rPr>
                <w:sz w:val="16"/>
                <w:szCs w:val="16"/>
              </w:rPr>
              <w:t>Core Spec alignment for s-IntraSearchP IE for Re-selection NB-IOT NTN RRM TCs</w:t>
            </w:r>
          </w:p>
        </w:tc>
        <w:tc>
          <w:tcPr>
            <w:tcW w:w="517" w:type="dxa"/>
          </w:tcPr>
          <w:p w14:paraId="02E8142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8C880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151084D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C3CD6B" w14:textId="77777777" w:rsidR="00C94B83" w:rsidRDefault="00C94B83" w:rsidP="00585DDF">
            <w:r>
              <w:rPr>
                <w:sz w:val="16"/>
                <w:szCs w:val="16"/>
              </w:rPr>
              <w:t>R5-241244</w:t>
            </w:r>
          </w:p>
        </w:tc>
        <w:tc>
          <w:tcPr>
            <w:tcW w:w="1597" w:type="dxa"/>
          </w:tcPr>
          <w:p w14:paraId="33AC6201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7389BE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1C2AB96" w14:textId="77777777" w:rsidR="00C94B83" w:rsidRDefault="00C94B83" w:rsidP="00585DDF">
            <w:r>
              <w:rPr>
                <w:sz w:val="16"/>
                <w:szCs w:val="16"/>
              </w:rPr>
              <w:t>13.1.1</w:t>
            </w:r>
          </w:p>
        </w:tc>
        <w:tc>
          <w:tcPr>
            <w:tcW w:w="998" w:type="dxa"/>
          </w:tcPr>
          <w:p w14:paraId="343D874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734C33C" w14:textId="77777777" w:rsidTr="00585DDF">
        <w:tc>
          <w:tcPr>
            <w:tcW w:w="879" w:type="dxa"/>
          </w:tcPr>
          <w:p w14:paraId="02CEE288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5D53A32" w14:textId="77777777" w:rsidR="00C94B83" w:rsidRDefault="00C94B83" w:rsidP="00585DDF">
            <w:r>
              <w:rPr>
                <w:sz w:val="16"/>
                <w:szCs w:val="16"/>
              </w:rPr>
              <w:t>3013</w:t>
            </w:r>
          </w:p>
        </w:tc>
        <w:tc>
          <w:tcPr>
            <w:tcW w:w="517" w:type="dxa"/>
          </w:tcPr>
          <w:p w14:paraId="7026723F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F9C2D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B37D01" w14:textId="77777777" w:rsidR="00C94B83" w:rsidRDefault="00C94B83" w:rsidP="00585DDF">
            <w:r>
              <w:rPr>
                <w:sz w:val="16"/>
                <w:szCs w:val="16"/>
              </w:rPr>
              <w:t>Re-Addition of omitted change for RRM test case 13.1.1.2</w:t>
            </w:r>
          </w:p>
        </w:tc>
        <w:tc>
          <w:tcPr>
            <w:tcW w:w="517" w:type="dxa"/>
          </w:tcPr>
          <w:p w14:paraId="1DCF683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DE633F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6922A2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66D6FA" w14:textId="77777777" w:rsidR="00C94B83" w:rsidRDefault="00C94B83" w:rsidP="00585DDF">
            <w:r>
              <w:rPr>
                <w:sz w:val="16"/>
                <w:szCs w:val="16"/>
              </w:rPr>
              <w:t>R5-241245</w:t>
            </w:r>
          </w:p>
        </w:tc>
        <w:tc>
          <w:tcPr>
            <w:tcW w:w="1597" w:type="dxa"/>
          </w:tcPr>
          <w:p w14:paraId="34522E5B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FC9248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28A8C0E" w14:textId="77777777" w:rsidR="00C94B83" w:rsidRDefault="00C94B83" w:rsidP="00585DDF">
            <w:r>
              <w:rPr>
                <w:sz w:val="16"/>
                <w:szCs w:val="16"/>
              </w:rPr>
              <w:t>13.1.1</w:t>
            </w:r>
          </w:p>
        </w:tc>
        <w:tc>
          <w:tcPr>
            <w:tcW w:w="998" w:type="dxa"/>
          </w:tcPr>
          <w:p w14:paraId="482BE67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04B74DC" w14:textId="77777777" w:rsidTr="00585DDF">
        <w:tc>
          <w:tcPr>
            <w:tcW w:w="879" w:type="dxa"/>
          </w:tcPr>
          <w:p w14:paraId="1E32BF7F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BE937CA" w14:textId="77777777" w:rsidR="00C94B83" w:rsidRDefault="00C94B83" w:rsidP="00585DDF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5D0E134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057A6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35C0CB" w14:textId="77777777" w:rsidR="00C94B83" w:rsidRDefault="00C94B83" w:rsidP="00585DDF">
            <w:r>
              <w:rPr>
                <w:sz w:val="16"/>
                <w:szCs w:val="16"/>
              </w:rPr>
              <w:t>Editorial corrections to NB-IOT NTN RRM Reselection test cases</w:t>
            </w:r>
          </w:p>
        </w:tc>
        <w:tc>
          <w:tcPr>
            <w:tcW w:w="517" w:type="dxa"/>
          </w:tcPr>
          <w:p w14:paraId="423223D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676C8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F57918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779F38" w14:textId="77777777" w:rsidR="00C94B83" w:rsidRDefault="00C94B83" w:rsidP="00585DDF">
            <w:r>
              <w:rPr>
                <w:sz w:val="16"/>
                <w:szCs w:val="16"/>
              </w:rPr>
              <w:t>R5-241246</w:t>
            </w:r>
          </w:p>
        </w:tc>
        <w:tc>
          <w:tcPr>
            <w:tcW w:w="1597" w:type="dxa"/>
          </w:tcPr>
          <w:p w14:paraId="31240EBF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F568256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4D30BFC" w14:textId="77777777" w:rsidR="00C94B83" w:rsidRDefault="00C94B83" w:rsidP="00585DDF">
            <w:r>
              <w:rPr>
                <w:sz w:val="16"/>
                <w:szCs w:val="16"/>
              </w:rPr>
              <w:t>13.1.1</w:t>
            </w:r>
          </w:p>
        </w:tc>
        <w:tc>
          <w:tcPr>
            <w:tcW w:w="998" w:type="dxa"/>
          </w:tcPr>
          <w:p w14:paraId="6F7FAE3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2DFEB23" w14:textId="77777777" w:rsidTr="00585DDF">
        <w:tc>
          <w:tcPr>
            <w:tcW w:w="879" w:type="dxa"/>
          </w:tcPr>
          <w:p w14:paraId="39CEDF95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506431CB" w14:textId="77777777" w:rsidR="00C94B83" w:rsidRDefault="00C94B83" w:rsidP="00585DDF">
            <w:r>
              <w:rPr>
                <w:sz w:val="16"/>
                <w:szCs w:val="16"/>
              </w:rPr>
              <w:t>3015</w:t>
            </w:r>
          </w:p>
        </w:tc>
        <w:tc>
          <w:tcPr>
            <w:tcW w:w="517" w:type="dxa"/>
          </w:tcPr>
          <w:p w14:paraId="2ED70A5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B4A46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1362AC" w14:textId="77777777" w:rsidR="00C94B83" w:rsidRDefault="00C94B83" w:rsidP="00585DDF">
            <w:r>
              <w:rPr>
                <w:sz w:val="16"/>
                <w:szCs w:val="16"/>
              </w:rPr>
              <w:t>Editorial corrections to NB-IOT NTN RRM TCs</w:t>
            </w:r>
          </w:p>
        </w:tc>
        <w:tc>
          <w:tcPr>
            <w:tcW w:w="517" w:type="dxa"/>
          </w:tcPr>
          <w:p w14:paraId="35BD523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084A92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821922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F127E7" w14:textId="77777777" w:rsidR="00C94B83" w:rsidRDefault="00C94B83" w:rsidP="00585DDF">
            <w:r>
              <w:rPr>
                <w:sz w:val="16"/>
                <w:szCs w:val="16"/>
              </w:rPr>
              <w:t>R5-241796</w:t>
            </w:r>
          </w:p>
        </w:tc>
        <w:tc>
          <w:tcPr>
            <w:tcW w:w="1597" w:type="dxa"/>
          </w:tcPr>
          <w:p w14:paraId="2094B02C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3374701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AAB9B9F" w14:textId="77777777" w:rsidR="00C94B83" w:rsidRDefault="00C94B83" w:rsidP="00585DDF">
            <w:r>
              <w:rPr>
                <w:sz w:val="16"/>
                <w:szCs w:val="16"/>
              </w:rPr>
              <w:t>13.1.1, 13.3.1, 13.3.2</w:t>
            </w:r>
          </w:p>
        </w:tc>
        <w:tc>
          <w:tcPr>
            <w:tcW w:w="998" w:type="dxa"/>
          </w:tcPr>
          <w:p w14:paraId="247E0DB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8D77177" w14:textId="77777777" w:rsidTr="00585DDF">
        <w:tc>
          <w:tcPr>
            <w:tcW w:w="879" w:type="dxa"/>
          </w:tcPr>
          <w:p w14:paraId="334C5B28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1351E546" w14:textId="77777777" w:rsidR="00C94B83" w:rsidRDefault="00C94B83" w:rsidP="00585DDF">
            <w:r>
              <w:rPr>
                <w:sz w:val="16"/>
                <w:szCs w:val="16"/>
              </w:rPr>
              <w:t>3016</w:t>
            </w:r>
          </w:p>
        </w:tc>
        <w:tc>
          <w:tcPr>
            <w:tcW w:w="517" w:type="dxa"/>
          </w:tcPr>
          <w:p w14:paraId="47D57CC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21C48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7D32C6" w14:textId="77777777" w:rsidR="00C94B83" w:rsidRDefault="00C94B83" w:rsidP="00585DDF">
            <w:r>
              <w:rPr>
                <w:sz w:val="16"/>
                <w:szCs w:val="16"/>
              </w:rPr>
              <w:t>Core Spec alignment for RRM NB-IOT NTN test cases</w:t>
            </w:r>
          </w:p>
        </w:tc>
        <w:tc>
          <w:tcPr>
            <w:tcW w:w="517" w:type="dxa"/>
          </w:tcPr>
          <w:p w14:paraId="2411DDE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7B9AA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CE8AC1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1DF93E" w14:textId="77777777" w:rsidR="00C94B83" w:rsidRDefault="00C94B83" w:rsidP="00585DDF">
            <w:r>
              <w:rPr>
                <w:sz w:val="16"/>
                <w:szCs w:val="16"/>
              </w:rPr>
              <w:t>R5-241248</w:t>
            </w:r>
          </w:p>
        </w:tc>
        <w:tc>
          <w:tcPr>
            <w:tcW w:w="1597" w:type="dxa"/>
          </w:tcPr>
          <w:p w14:paraId="79EF9D08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868301E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00AE49C" w14:textId="77777777" w:rsidR="00C94B83" w:rsidRDefault="00C94B83" w:rsidP="00585DDF">
            <w:r>
              <w:rPr>
                <w:sz w:val="16"/>
                <w:szCs w:val="16"/>
              </w:rPr>
              <w:t>13</w:t>
            </w:r>
          </w:p>
        </w:tc>
        <w:tc>
          <w:tcPr>
            <w:tcW w:w="998" w:type="dxa"/>
          </w:tcPr>
          <w:p w14:paraId="4CF11C4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65B6667" w14:textId="77777777" w:rsidTr="00585DDF">
        <w:tc>
          <w:tcPr>
            <w:tcW w:w="879" w:type="dxa"/>
          </w:tcPr>
          <w:p w14:paraId="5C28C49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230B8178" w14:textId="77777777" w:rsidR="00C94B83" w:rsidRDefault="00C94B83" w:rsidP="00585DDF">
            <w:r>
              <w:rPr>
                <w:sz w:val="16"/>
                <w:szCs w:val="16"/>
              </w:rPr>
              <w:t>3018</w:t>
            </w:r>
          </w:p>
        </w:tc>
        <w:tc>
          <w:tcPr>
            <w:tcW w:w="517" w:type="dxa"/>
          </w:tcPr>
          <w:p w14:paraId="0B72A88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B8AF1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20FF75" w14:textId="77777777" w:rsidR="00C94B83" w:rsidRDefault="00C94B83" w:rsidP="00585DDF">
            <w:r>
              <w:rPr>
                <w:sz w:val="16"/>
                <w:szCs w:val="16"/>
              </w:rPr>
              <w:t>Core Spec alignment for RRM NB-IOT NTN UL Timing test cases</w:t>
            </w:r>
          </w:p>
        </w:tc>
        <w:tc>
          <w:tcPr>
            <w:tcW w:w="517" w:type="dxa"/>
          </w:tcPr>
          <w:p w14:paraId="3CF5150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3979D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34C2A1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F890B3" w14:textId="77777777" w:rsidR="00C94B83" w:rsidRDefault="00C94B83" w:rsidP="00585DDF">
            <w:r>
              <w:rPr>
                <w:sz w:val="16"/>
                <w:szCs w:val="16"/>
              </w:rPr>
              <w:t>R5-241250</w:t>
            </w:r>
          </w:p>
        </w:tc>
        <w:tc>
          <w:tcPr>
            <w:tcW w:w="1597" w:type="dxa"/>
          </w:tcPr>
          <w:p w14:paraId="79D3E7A9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16B26EB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6C0EE33" w14:textId="77777777" w:rsidR="00C94B83" w:rsidRDefault="00C94B83" w:rsidP="00585DDF">
            <w:r>
              <w:rPr>
                <w:sz w:val="16"/>
                <w:szCs w:val="16"/>
              </w:rPr>
              <w:t>13.4</w:t>
            </w:r>
          </w:p>
        </w:tc>
        <w:tc>
          <w:tcPr>
            <w:tcW w:w="998" w:type="dxa"/>
          </w:tcPr>
          <w:p w14:paraId="027ED26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8D01743" w14:textId="77777777" w:rsidTr="00585DDF">
        <w:tc>
          <w:tcPr>
            <w:tcW w:w="879" w:type="dxa"/>
          </w:tcPr>
          <w:p w14:paraId="0B747037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0D019C97" w14:textId="77777777" w:rsidR="00C94B83" w:rsidRDefault="00C94B83" w:rsidP="00585DDF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11E0FF9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B9CFD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676DB5" w14:textId="77777777" w:rsidR="00C94B83" w:rsidRDefault="00C94B83" w:rsidP="00585DDF">
            <w:r>
              <w:rPr>
                <w:sz w:val="16"/>
                <w:szCs w:val="16"/>
              </w:rPr>
              <w:t>Channel quality reporting updates</w:t>
            </w:r>
          </w:p>
        </w:tc>
        <w:tc>
          <w:tcPr>
            <w:tcW w:w="517" w:type="dxa"/>
          </w:tcPr>
          <w:p w14:paraId="18E8834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23D4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FF57C8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B6EF34" w14:textId="77777777" w:rsidR="00C94B83" w:rsidRDefault="00C94B83" w:rsidP="00585DDF">
            <w:r>
              <w:rPr>
                <w:sz w:val="16"/>
                <w:szCs w:val="16"/>
              </w:rPr>
              <w:t>R5-241385</w:t>
            </w:r>
          </w:p>
        </w:tc>
        <w:tc>
          <w:tcPr>
            <w:tcW w:w="1597" w:type="dxa"/>
          </w:tcPr>
          <w:p w14:paraId="20038585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225FACF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613B99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C34F8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A67BFF8" w14:textId="77777777" w:rsidTr="00585DDF">
        <w:tc>
          <w:tcPr>
            <w:tcW w:w="879" w:type="dxa"/>
          </w:tcPr>
          <w:p w14:paraId="721937FC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C85A5CC" w14:textId="77777777" w:rsidR="00C94B83" w:rsidRDefault="00C94B83" w:rsidP="00585DDF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3E3668A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5913C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58759D" w14:textId="77777777" w:rsidR="00C94B83" w:rsidRDefault="00C94B83" w:rsidP="00585DDF">
            <w:r>
              <w:rPr>
                <w:sz w:val="16"/>
                <w:szCs w:val="16"/>
              </w:rPr>
              <w:t>Radio Link Monitoring updates</w:t>
            </w:r>
          </w:p>
        </w:tc>
        <w:tc>
          <w:tcPr>
            <w:tcW w:w="517" w:type="dxa"/>
          </w:tcPr>
          <w:p w14:paraId="08A4C3F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FF33A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06D3B5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8BA412" w14:textId="77777777" w:rsidR="00C94B83" w:rsidRDefault="00C94B83" w:rsidP="00585DDF">
            <w:r>
              <w:rPr>
                <w:sz w:val="16"/>
                <w:szCs w:val="16"/>
              </w:rPr>
              <w:t>R5-241386</w:t>
            </w:r>
          </w:p>
        </w:tc>
        <w:tc>
          <w:tcPr>
            <w:tcW w:w="1597" w:type="dxa"/>
          </w:tcPr>
          <w:p w14:paraId="5D222A58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2BF49B7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F7B997D" w14:textId="77777777" w:rsidR="00C94B83" w:rsidRDefault="00C94B83" w:rsidP="00585DDF">
            <w:r>
              <w:rPr>
                <w:sz w:val="16"/>
                <w:szCs w:val="16"/>
              </w:rPr>
              <w:t>13.4.3.1.3, 13.4.3.2.3, 13.4.3.3.3, 13.4.3.4</w:t>
            </w:r>
          </w:p>
        </w:tc>
        <w:tc>
          <w:tcPr>
            <w:tcW w:w="998" w:type="dxa"/>
          </w:tcPr>
          <w:p w14:paraId="43BC507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C94B83" w14:paraId="6F528BDA" w14:textId="77777777" w:rsidTr="00585DDF">
        <w:tc>
          <w:tcPr>
            <w:tcW w:w="879" w:type="dxa"/>
          </w:tcPr>
          <w:p w14:paraId="693C65A8" w14:textId="77777777" w:rsidR="00C94B83" w:rsidRDefault="00C94B83" w:rsidP="00585DDF"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</w:tcPr>
          <w:p w14:paraId="4D14D2B2" w14:textId="77777777" w:rsidR="00C94B83" w:rsidRDefault="00C94B83" w:rsidP="00585DDF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32E3C963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B1A2D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C0338C" w14:textId="77777777" w:rsidR="00C94B83" w:rsidRDefault="00C94B83" w:rsidP="00585DDF">
            <w:r>
              <w:rPr>
                <w:sz w:val="16"/>
                <w:szCs w:val="16"/>
              </w:rPr>
              <w:t>Annex A.3 update</w:t>
            </w:r>
          </w:p>
        </w:tc>
        <w:tc>
          <w:tcPr>
            <w:tcW w:w="517" w:type="dxa"/>
          </w:tcPr>
          <w:p w14:paraId="7C8652D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582F6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21DE45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CCE62C" w14:textId="77777777" w:rsidR="00C94B83" w:rsidRDefault="00C94B83" w:rsidP="00585DDF">
            <w:r>
              <w:rPr>
                <w:sz w:val="16"/>
                <w:szCs w:val="16"/>
              </w:rPr>
              <w:t>R5-241676</w:t>
            </w:r>
          </w:p>
        </w:tc>
        <w:tc>
          <w:tcPr>
            <w:tcW w:w="1597" w:type="dxa"/>
          </w:tcPr>
          <w:p w14:paraId="62A6EB4B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89D76C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BE1DA8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883B2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75A46AA" w14:textId="77777777" w:rsidTr="00585DDF">
        <w:tc>
          <w:tcPr>
            <w:tcW w:w="879" w:type="dxa"/>
          </w:tcPr>
          <w:p w14:paraId="4CCC230E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E69A97A" w14:textId="77777777" w:rsidR="00C94B83" w:rsidRDefault="00C94B83" w:rsidP="00585DDF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6977B8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6B759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8BD404" w14:textId="77777777" w:rsidR="00C94B83" w:rsidRDefault="00C94B83" w:rsidP="00585DDF">
            <w:r>
              <w:rPr>
                <w:sz w:val="16"/>
                <w:szCs w:val="16"/>
              </w:rPr>
              <w:t>Editorial correction to the wrong table number in 36.521-4 annex C</w:t>
            </w:r>
          </w:p>
        </w:tc>
        <w:tc>
          <w:tcPr>
            <w:tcW w:w="517" w:type="dxa"/>
          </w:tcPr>
          <w:p w14:paraId="6C5157F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A8BFFB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FD9BB0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E7DF65" w14:textId="77777777" w:rsidR="00C94B83" w:rsidRDefault="00C94B83" w:rsidP="00585DDF">
            <w:r>
              <w:rPr>
                <w:sz w:val="16"/>
                <w:szCs w:val="16"/>
              </w:rPr>
              <w:t>R5-241797</w:t>
            </w:r>
          </w:p>
        </w:tc>
        <w:tc>
          <w:tcPr>
            <w:tcW w:w="1597" w:type="dxa"/>
          </w:tcPr>
          <w:p w14:paraId="7071EAD9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5D4B79C5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338B6CF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E0C10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5E4CE7A" w14:textId="77777777" w:rsidTr="00585DDF">
        <w:tc>
          <w:tcPr>
            <w:tcW w:w="879" w:type="dxa"/>
          </w:tcPr>
          <w:p w14:paraId="5D55E423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31E00A3" w14:textId="77777777" w:rsidR="00C94B83" w:rsidRDefault="00C94B83" w:rsidP="00585DD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710B3299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A0F91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7FC0CB" w14:textId="77777777" w:rsidR="00C94B83" w:rsidRDefault="00C94B83" w:rsidP="00585DDF">
            <w:r>
              <w:rPr>
                <w:sz w:val="16"/>
                <w:szCs w:val="16"/>
              </w:rPr>
              <w:t>Update of Annex F Measurement Uncertainties in TS 36.521-4</w:t>
            </w:r>
          </w:p>
        </w:tc>
        <w:tc>
          <w:tcPr>
            <w:tcW w:w="517" w:type="dxa"/>
          </w:tcPr>
          <w:p w14:paraId="0F13E76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A0B149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4BDFBB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6E45D1" w14:textId="77777777" w:rsidR="00C94B83" w:rsidRDefault="00C94B83" w:rsidP="00585DDF">
            <w:r>
              <w:rPr>
                <w:sz w:val="16"/>
                <w:szCs w:val="16"/>
              </w:rPr>
              <w:t>R5-241798</w:t>
            </w:r>
          </w:p>
        </w:tc>
        <w:tc>
          <w:tcPr>
            <w:tcW w:w="1597" w:type="dxa"/>
          </w:tcPr>
          <w:p w14:paraId="1C792E88" w14:textId="77777777" w:rsidR="00C94B83" w:rsidRDefault="00C94B83" w:rsidP="00585DDF">
            <w:r>
              <w:rPr>
                <w:sz w:val="16"/>
                <w:szCs w:val="16"/>
              </w:rPr>
              <w:t>CMCC, Keysight Technologies UK Ltd</w:t>
            </w:r>
          </w:p>
        </w:tc>
        <w:tc>
          <w:tcPr>
            <w:tcW w:w="1122" w:type="dxa"/>
          </w:tcPr>
          <w:p w14:paraId="6FFAD572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4DB5F8B" w14:textId="77777777" w:rsidR="00C94B83" w:rsidRDefault="00C94B83" w:rsidP="00585DDF">
            <w:r>
              <w:rPr>
                <w:sz w:val="16"/>
                <w:szCs w:val="16"/>
              </w:rPr>
              <w:t>F.1.2</w:t>
            </w:r>
          </w:p>
        </w:tc>
        <w:tc>
          <w:tcPr>
            <w:tcW w:w="998" w:type="dxa"/>
          </w:tcPr>
          <w:p w14:paraId="6EED04F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3D495A3C" w14:textId="77777777" w:rsidTr="00585DDF">
        <w:tc>
          <w:tcPr>
            <w:tcW w:w="879" w:type="dxa"/>
          </w:tcPr>
          <w:p w14:paraId="05D1E847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60C8A9FB" w14:textId="77777777" w:rsidR="00C94B83" w:rsidRDefault="00C94B83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0D2DF94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BFB16A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060CF1" w14:textId="77777777" w:rsidR="00C94B83" w:rsidRDefault="00C94B83" w:rsidP="00585DDF">
            <w:r>
              <w:rPr>
                <w:sz w:val="16"/>
                <w:szCs w:val="16"/>
              </w:rPr>
              <w:t>Clear-up CR for Editor notes of applicability</w:t>
            </w:r>
          </w:p>
        </w:tc>
        <w:tc>
          <w:tcPr>
            <w:tcW w:w="517" w:type="dxa"/>
          </w:tcPr>
          <w:p w14:paraId="132B66C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137382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C42FC1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CD2112" w14:textId="77777777" w:rsidR="00C94B83" w:rsidRDefault="00C94B83" w:rsidP="00585DDF">
            <w:r>
              <w:rPr>
                <w:sz w:val="16"/>
                <w:szCs w:val="16"/>
              </w:rPr>
              <w:t>R5-241804</w:t>
            </w:r>
          </w:p>
        </w:tc>
        <w:tc>
          <w:tcPr>
            <w:tcW w:w="1597" w:type="dxa"/>
          </w:tcPr>
          <w:p w14:paraId="687A9AE9" w14:textId="77777777" w:rsidR="00C94B83" w:rsidRDefault="00C94B83" w:rsidP="00585DDF">
            <w:r>
              <w:rPr>
                <w:sz w:val="16"/>
                <w:szCs w:val="16"/>
              </w:rPr>
              <w:t>CMCC, MediaTek, CAICT, Sporton, Keysight</w:t>
            </w:r>
          </w:p>
        </w:tc>
        <w:tc>
          <w:tcPr>
            <w:tcW w:w="1122" w:type="dxa"/>
          </w:tcPr>
          <w:p w14:paraId="4295C1A6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0632D17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9A01F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B705918" w14:textId="77777777" w:rsidTr="00585DDF">
        <w:tc>
          <w:tcPr>
            <w:tcW w:w="879" w:type="dxa"/>
          </w:tcPr>
          <w:p w14:paraId="421787EA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1BC5E6DD" w14:textId="77777777" w:rsidR="00C94B83" w:rsidRDefault="00C94B83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1236715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A80F1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58E849" w14:textId="77777777" w:rsidR="00C94B83" w:rsidRDefault="00C94B83" w:rsidP="00585DDF">
            <w:r>
              <w:rPr>
                <w:sz w:val="16"/>
                <w:szCs w:val="16"/>
              </w:rPr>
              <w:t>Editorial correction to the wrong citation number</w:t>
            </w:r>
          </w:p>
        </w:tc>
        <w:tc>
          <w:tcPr>
            <w:tcW w:w="517" w:type="dxa"/>
          </w:tcPr>
          <w:p w14:paraId="44D4120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C5A59D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76F3B8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C3696" w14:textId="77777777" w:rsidR="00C94B83" w:rsidRDefault="00C94B83" w:rsidP="00585DDF">
            <w:r>
              <w:rPr>
                <w:sz w:val="16"/>
                <w:szCs w:val="16"/>
              </w:rPr>
              <w:t>R5-241799</w:t>
            </w:r>
          </w:p>
        </w:tc>
        <w:tc>
          <w:tcPr>
            <w:tcW w:w="1597" w:type="dxa"/>
          </w:tcPr>
          <w:p w14:paraId="23D6F255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081B788E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0EC929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C15F4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8434EE6" w14:textId="77777777" w:rsidTr="00585DDF">
        <w:tc>
          <w:tcPr>
            <w:tcW w:w="879" w:type="dxa"/>
          </w:tcPr>
          <w:p w14:paraId="3016B9B3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72DEC28B" w14:textId="77777777" w:rsidR="00C94B83" w:rsidRDefault="00C94B83" w:rsidP="00585DD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66DA496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3DE3E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5C202E" w14:textId="77777777" w:rsidR="00C94B83" w:rsidRDefault="00C94B83" w:rsidP="00585DDF">
            <w:r>
              <w:rPr>
                <w:sz w:val="16"/>
                <w:szCs w:val="16"/>
              </w:rPr>
              <w:t>Editorial alignment for the test applicability</w:t>
            </w:r>
          </w:p>
        </w:tc>
        <w:tc>
          <w:tcPr>
            <w:tcW w:w="517" w:type="dxa"/>
          </w:tcPr>
          <w:p w14:paraId="3D4B5EB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7CD8A4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38FB65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53DCC2" w14:textId="77777777" w:rsidR="00C94B83" w:rsidRDefault="00C94B83" w:rsidP="00585DDF">
            <w:r>
              <w:rPr>
                <w:sz w:val="16"/>
                <w:szCs w:val="16"/>
              </w:rPr>
              <w:t>R5-241800</w:t>
            </w:r>
          </w:p>
        </w:tc>
        <w:tc>
          <w:tcPr>
            <w:tcW w:w="1597" w:type="dxa"/>
          </w:tcPr>
          <w:p w14:paraId="5B48E98C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7348F6E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566F3432" w14:textId="77777777" w:rsidR="00C94B83" w:rsidRDefault="00C94B83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033235B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9210287" w14:textId="77777777" w:rsidTr="00585DDF">
        <w:tc>
          <w:tcPr>
            <w:tcW w:w="879" w:type="dxa"/>
          </w:tcPr>
          <w:p w14:paraId="0936A7D9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10D1F598" w14:textId="77777777" w:rsidR="00C94B83" w:rsidRDefault="00C94B83" w:rsidP="00585DDF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61C77FD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7F463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B5D59E" w14:textId="77777777" w:rsidR="00C94B83" w:rsidRDefault="00C94B83" w:rsidP="00585DDF">
            <w:r>
              <w:rPr>
                <w:sz w:val="16"/>
                <w:szCs w:val="16"/>
              </w:rPr>
              <w:t>Update of reference measurement channels in Annex A.3.12</w:t>
            </w:r>
          </w:p>
        </w:tc>
        <w:tc>
          <w:tcPr>
            <w:tcW w:w="517" w:type="dxa"/>
          </w:tcPr>
          <w:p w14:paraId="18D0F13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C32E51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4D490A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BE051F" w14:textId="77777777" w:rsidR="00C94B83" w:rsidRDefault="00C94B83" w:rsidP="00585DDF">
            <w:r>
              <w:rPr>
                <w:sz w:val="16"/>
                <w:szCs w:val="16"/>
              </w:rPr>
              <w:t>R5-241801</w:t>
            </w:r>
          </w:p>
        </w:tc>
        <w:tc>
          <w:tcPr>
            <w:tcW w:w="1597" w:type="dxa"/>
          </w:tcPr>
          <w:p w14:paraId="69D767C7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07B51E41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A5658BD" w14:textId="77777777" w:rsidR="00C94B83" w:rsidRDefault="00C94B83" w:rsidP="00585DDF">
            <w:r>
              <w:rPr>
                <w:sz w:val="16"/>
                <w:szCs w:val="16"/>
              </w:rPr>
              <w:t>8.3.1.1.2</w:t>
            </w:r>
          </w:p>
        </w:tc>
        <w:tc>
          <w:tcPr>
            <w:tcW w:w="998" w:type="dxa"/>
          </w:tcPr>
          <w:p w14:paraId="6D971C2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71554C5" w14:textId="77777777" w:rsidTr="00585DDF">
        <w:tc>
          <w:tcPr>
            <w:tcW w:w="879" w:type="dxa"/>
          </w:tcPr>
          <w:p w14:paraId="626ACB95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36110B77" w14:textId="77777777" w:rsidR="00C94B83" w:rsidRDefault="00C94B83" w:rsidP="00585DDF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46F1A321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0C0D1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5F1EF8" w14:textId="77777777" w:rsidR="00C94B83" w:rsidRDefault="00C94B83" w:rsidP="00585DDF">
            <w:r>
              <w:rPr>
                <w:sz w:val="16"/>
                <w:szCs w:val="16"/>
              </w:rPr>
              <w:t>Editorial correction to Additional spurious emissions TCS</w:t>
            </w:r>
          </w:p>
        </w:tc>
        <w:tc>
          <w:tcPr>
            <w:tcW w:w="517" w:type="dxa"/>
          </w:tcPr>
          <w:p w14:paraId="7833F45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31D584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ED92B6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62F167" w14:textId="77777777" w:rsidR="00C94B83" w:rsidRDefault="00C94B83" w:rsidP="00585DDF">
            <w:r>
              <w:rPr>
                <w:sz w:val="16"/>
                <w:szCs w:val="16"/>
              </w:rPr>
              <w:t>R5-242020</w:t>
            </w:r>
          </w:p>
        </w:tc>
        <w:tc>
          <w:tcPr>
            <w:tcW w:w="1597" w:type="dxa"/>
          </w:tcPr>
          <w:p w14:paraId="4AD3ADDF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5C2195B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2538DA0" w14:textId="77777777" w:rsidR="00C94B83" w:rsidRDefault="00C94B83" w:rsidP="00585DDF">
            <w:r>
              <w:rPr>
                <w:sz w:val="16"/>
                <w:szCs w:val="16"/>
              </w:rPr>
              <w:t>6.5A.4 ,6.5B.4</w:t>
            </w:r>
          </w:p>
        </w:tc>
        <w:tc>
          <w:tcPr>
            <w:tcW w:w="998" w:type="dxa"/>
          </w:tcPr>
          <w:p w14:paraId="0A6D1D9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CDF2D61" w14:textId="77777777" w:rsidTr="00585DDF">
        <w:tc>
          <w:tcPr>
            <w:tcW w:w="879" w:type="dxa"/>
          </w:tcPr>
          <w:p w14:paraId="2861C968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A786B54" w14:textId="77777777" w:rsidR="00C94B83" w:rsidRDefault="00C94B83" w:rsidP="00585DD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08BA597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07364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B9E190" w14:textId="77777777" w:rsidR="00C94B83" w:rsidRDefault="00C94B83" w:rsidP="00585DDF">
            <w:r>
              <w:rPr>
                <w:sz w:val="16"/>
                <w:szCs w:val="16"/>
              </w:rPr>
              <w:t>Update content of Statistical testing of Performance Requirements with probability of misdetection in Annex G.4</w:t>
            </w:r>
          </w:p>
        </w:tc>
        <w:tc>
          <w:tcPr>
            <w:tcW w:w="517" w:type="dxa"/>
          </w:tcPr>
          <w:p w14:paraId="790F2BB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0E47CE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CE588C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BCCCBB" w14:textId="77777777" w:rsidR="00C94B83" w:rsidRDefault="00C94B83" w:rsidP="00585DDF">
            <w:r>
              <w:rPr>
                <w:sz w:val="16"/>
                <w:szCs w:val="16"/>
              </w:rPr>
              <w:t>R5-240144</w:t>
            </w:r>
          </w:p>
        </w:tc>
        <w:tc>
          <w:tcPr>
            <w:tcW w:w="1597" w:type="dxa"/>
          </w:tcPr>
          <w:p w14:paraId="4206C96C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96A038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31572D0" w14:textId="77777777" w:rsidR="00C94B83" w:rsidRDefault="00C94B83" w:rsidP="00585DDF">
            <w:r>
              <w:rPr>
                <w:sz w:val="16"/>
                <w:szCs w:val="16"/>
              </w:rPr>
              <w:t>G.4</w:t>
            </w:r>
          </w:p>
        </w:tc>
        <w:tc>
          <w:tcPr>
            <w:tcW w:w="998" w:type="dxa"/>
          </w:tcPr>
          <w:p w14:paraId="38E24E3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310E9E6" w14:textId="77777777" w:rsidTr="00585DDF">
        <w:tc>
          <w:tcPr>
            <w:tcW w:w="879" w:type="dxa"/>
          </w:tcPr>
          <w:p w14:paraId="78DCD22E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A7816C9" w14:textId="77777777" w:rsidR="00C94B83" w:rsidRDefault="00C94B83" w:rsidP="00585DDF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7C0F026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DBD3A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547EC6" w14:textId="77777777" w:rsidR="00C94B83" w:rsidRDefault="00C94B83" w:rsidP="00585DDF">
            <w:r>
              <w:rPr>
                <w:sz w:val="16"/>
                <w:szCs w:val="16"/>
              </w:rPr>
              <w:t>Update TT value to NTN demod cases</w:t>
            </w:r>
          </w:p>
        </w:tc>
        <w:tc>
          <w:tcPr>
            <w:tcW w:w="517" w:type="dxa"/>
          </w:tcPr>
          <w:p w14:paraId="36902D2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1FEB22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78C4E4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A37B85" w14:textId="77777777" w:rsidR="00C94B83" w:rsidRDefault="00C94B83" w:rsidP="00585DDF">
            <w:r>
              <w:rPr>
                <w:sz w:val="16"/>
                <w:szCs w:val="16"/>
              </w:rPr>
              <w:t>R5-240145</w:t>
            </w:r>
          </w:p>
        </w:tc>
        <w:tc>
          <w:tcPr>
            <w:tcW w:w="1597" w:type="dxa"/>
          </w:tcPr>
          <w:p w14:paraId="76C6579C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321BE1A7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2AC7F62" w14:textId="77777777" w:rsidR="00C94B83" w:rsidRDefault="00C94B83" w:rsidP="00585DDF">
            <w:r>
              <w:rPr>
                <w:sz w:val="16"/>
                <w:szCs w:val="16"/>
              </w:rPr>
              <w:t>8.2.1.1.1, 8.3.1.1.1</w:t>
            </w:r>
          </w:p>
        </w:tc>
        <w:tc>
          <w:tcPr>
            <w:tcW w:w="998" w:type="dxa"/>
          </w:tcPr>
          <w:p w14:paraId="5E9FC9E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A290078" w14:textId="77777777" w:rsidTr="00585DDF">
        <w:tc>
          <w:tcPr>
            <w:tcW w:w="879" w:type="dxa"/>
          </w:tcPr>
          <w:p w14:paraId="2AE9EDA1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6B4E017E" w14:textId="77777777" w:rsidR="00C94B83" w:rsidRDefault="00C94B83" w:rsidP="00585DDF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2A9C2DF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9C4BD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16ABFC" w14:textId="77777777" w:rsidR="00C94B83" w:rsidRDefault="00C94B83" w:rsidP="00585DDF">
            <w:r>
              <w:rPr>
                <w:sz w:val="16"/>
                <w:szCs w:val="16"/>
              </w:rPr>
              <w:t>Addition and correction to the NTN related abbreviations in 36.521-4</w:t>
            </w:r>
          </w:p>
        </w:tc>
        <w:tc>
          <w:tcPr>
            <w:tcW w:w="517" w:type="dxa"/>
          </w:tcPr>
          <w:p w14:paraId="6FD0A87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DB560A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38086B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BBEB9A" w14:textId="77777777" w:rsidR="00C94B83" w:rsidRDefault="00C94B83" w:rsidP="00585DDF">
            <w:r>
              <w:rPr>
                <w:sz w:val="16"/>
                <w:szCs w:val="16"/>
              </w:rPr>
              <w:t>R5-242005</w:t>
            </w:r>
          </w:p>
        </w:tc>
        <w:tc>
          <w:tcPr>
            <w:tcW w:w="1597" w:type="dxa"/>
          </w:tcPr>
          <w:p w14:paraId="084A285F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1FFB8B8C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02534D5" w14:textId="77777777" w:rsidR="00C94B83" w:rsidRDefault="00C94B83" w:rsidP="00585DDF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7E6880F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65CC2DE" w14:textId="77777777" w:rsidTr="00585DDF">
        <w:tc>
          <w:tcPr>
            <w:tcW w:w="879" w:type="dxa"/>
          </w:tcPr>
          <w:p w14:paraId="6203A2A1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4082ECAE" w14:textId="77777777" w:rsidR="00C94B83" w:rsidRDefault="00C94B83" w:rsidP="00585DDF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79BEA227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5FB54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BAD34A" w14:textId="77777777" w:rsidR="00C94B83" w:rsidRDefault="00C94B83" w:rsidP="00585DDF">
            <w:r>
              <w:rPr>
                <w:sz w:val="16"/>
                <w:szCs w:val="16"/>
              </w:rPr>
              <w:t>Clarification on NPDSCH repetitions for Demod NB-IoT NTN test cases</w:t>
            </w:r>
          </w:p>
        </w:tc>
        <w:tc>
          <w:tcPr>
            <w:tcW w:w="517" w:type="dxa"/>
          </w:tcPr>
          <w:p w14:paraId="6D489DF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DFFB4C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CB856D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E96EB2" w14:textId="77777777" w:rsidR="00C94B83" w:rsidRDefault="00C94B83" w:rsidP="00585DDF">
            <w:r>
              <w:rPr>
                <w:sz w:val="16"/>
                <w:szCs w:val="16"/>
              </w:rPr>
              <w:t>R5-240862</w:t>
            </w:r>
          </w:p>
        </w:tc>
        <w:tc>
          <w:tcPr>
            <w:tcW w:w="1597" w:type="dxa"/>
          </w:tcPr>
          <w:p w14:paraId="544879A8" w14:textId="77777777" w:rsidR="00C94B83" w:rsidRDefault="00C94B83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B6FF772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174D351" w14:textId="77777777" w:rsidR="00C94B83" w:rsidRDefault="00C94B83" w:rsidP="00585DDF">
            <w:r>
              <w:rPr>
                <w:sz w:val="16"/>
                <w:szCs w:val="16"/>
              </w:rPr>
              <w:t>8.3.1.1.1, 8.3.1.1.2, 8.3.1.1.3, 8.3.1.2.1</w:t>
            </w:r>
          </w:p>
        </w:tc>
        <w:tc>
          <w:tcPr>
            <w:tcW w:w="998" w:type="dxa"/>
          </w:tcPr>
          <w:p w14:paraId="49DB8A7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6243E5B" w14:textId="77777777" w:rsidTr="00585DDF">
        <w:tc>
          <w:tcPr>
            <w:tcW w:w="879" w:type="dxa"/>
          </w:tcPr>
          <w:p w14:paraId="2FAC6FE1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054CCB2E" w14:textId="77777777" w:rsidR="00C94B83" w:rsidRDefault="00C94B83" w:rsidP="00585DDF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6E1B5F4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23102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2F1DE6" w14:textId="77777777" w:rsidR="00C94B83" w:rsidRDefault="00C94B83" w:rsidP="00585DDF">
            <w:r>
              <w:rPr>
                <w:sz w:val="16"/>
                <w:szCs w:val="16"/>
              </w:rPr>
              <w:t>Splitting the IoT NTN frequency error test case</w:t>
            </w:r>
          </w:p>
        </w:tc>
        <w:tc>
          <w:tcPr>
            <w:tcW w:w="517" w:type="dxa"/>
          </w:tcPr>
          <w:p w14:paraId="599B052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27CAB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515867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D51F23" w14:textId="77777777" w:rsidR="00C94B83" w:rsidRDefault="00C94B83" w:rsidP="00585DDF">
            <w:r>
              <w:rPr>
                <w:sz w:val="16"/>
                <w:szCs w:val="16"/>
              </w:rPr>
              <w:t>R5-241954</w:t>
            </w:r>
          </w:p>
        </w:tc>
        <w:tc>
          <w:tcPr>
            <w:tcW w:w="1597" w:type="dxa"/>
          </w:tcPr>
          <w:p w14:paraId="5C183E41" w14:textId="77777777" w:rsidR="00C94B83" w:rsidRDefault="00C94B83" w:rsidP="00585DDF">
            <w:r>
              <w:rPr>
                <w:sz w:val="16"/>
                <w:szCs w:val="16"/>
              </w:rPr>
              <w:t>ROHDE &amp; SCHWARZ, Keysight Technologies UK Ltd</w:t>
            </w:r>
          </w:p>
        </w:tc>
        <w:tc>
          <w:tcPr>
            <w:tcW w:w="1122" w:type="dxa"/>
          </w:tcPr>
          <w:p w14:paraId="29193AD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7F28A1E" w14:textId="77777777" w:rsidR="00C94B83" w:rsidRDefault="00C94B83" w:rsidP="00585DDF">
            <w:r>
              <w:rPr>
                <w:sz w:val="16"/>
                <w:szCs w:val="16"/>
              </w:rPr>
              <w:t>6.4A.1, 6.4A.1_1 (new), 6.4A.1_2 (new),6.4B.1, 6.4B.1_1 (new), 6.4B.1_2 (new),F.1.2, F.3.2</w:t>
            </w:r>
          </w:p>
        </w:tc>
        <w:tc>
          <w:tcPr>
            <w:tcW w:w="998" w:type="dxa"/>
          </w:tcPr>
          <w:p w14:paraId="3EA9761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36.521-2 CR 1027 ; TS/TR ... CR ... </w:t>
            </w:r>
          </w:p>
        </w:tc>
      </w:tr>
      <w:tr w:rsidR="00C94B83" w14:paraId="649F8CB7" w14:textId="77777777" w:rsidTr="00585DDF">
        <w:tc>
          <w:tcPr>
            <w:tcW w:w="879" w:type="dxa"/>
          </w:tcPr>
          <w:p w14:paraId="3778CF0C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30ABDCB9" w14:textId="77777777" w:rsidR="00C94B83" w:rsidRDefault="00C94B83" w:rsidP="00585DDF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4C3F651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172DC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440B21" w14:textId="77777777" w:rsidR="00C94B83" w:rsidRDefault="00C94B83" w:rsidP="00585DDF">
            <w:r>
              <w:rPr>
                <w:sz w:val="16"/>
                <w:szCs w:val="16"/>
              </w:rPr>
              <w:t>UL RMCs updates for IoT NTN</w:t>
            </w:r>
          </w:p>
        </w:tc>
        <w:tc>
          <w:tcPr>
            <w:tcW w:w="517" w:type="dxa"/>
          </w:tcPr>
          <w:p w14:paraId="406BB0A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65C5D2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62F57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707AF9" w14:textId="77777777" w:rsidR="00C94B83" w:rsidRDefault="00C94B83" w:rsidP="00585DDF">
            <w:r>
              <w:rPr>
                <w:sz w:val="16"/>
                <w:szCs w:val="16"/>
              </w:rPr>
              <w:t>R5-242006</w:t>
            </w:r>
          </w:p>
        </w:tc>
        <w:tc>
          <w:tcPr>
            <w:tcW w:w="1597" w:type="dxa"/>
          </w:tcPr>
          <w:p w14:paraId="322A95FF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6C9351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1005E0C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D526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D0C9576" w14:textId="77777777" w:rsidTr="00585DDF">
        <w:tc>
          <w:tcPr>
            <w:tcW w:w="879" w:type="dxa"/>
          </w:tcPr>
          <w:p w14:paraId="57E62B03" w14:textId="77777777" w:rsidR="00C94B83" w:rsidRDefault="00C94B83" w:rsidP="00585DDF"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 w14:paraId="340CE676" w14:textId="77777777" w:rsidR="00C94B83" w:rsidRDefault="00C94B83" w:rsidP="00585DDF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6DF2049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A64EB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26E873" w14:textId="77777777" w:rsidR="00C94B83" w:rsidRDefault="00C94B83" w:rsidP="00585DDF">
            <w:r>
              <w:rPr>
                <w:sz w:val="16"/>
                <w:szCs w:val="16"/>
              </w:rPr>
              <w:t>Updates to PDSCH RMC</w:t>
            </w:r>
          </w:p>
        </w:tc>
        <w:tc>
          <w:tcPr>
            <w:tcW w:w="517" w:type="dxa"/>
          </w:tcPr>
          <w:p w14:paraId="32B0442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32F40B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0C9111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A1FABF" w14:textId="77777777" w:rsidR="00C94B83" w:rsidRDefault="00C94B83" w:rsidP="00585DDF">
            <w:r>
              <w:rPr>
                <w:sz w:val="16"/>
                <w:szCs w:val="16"/>
              </w:rPr>
              <w:t>R5-241387</w:t>
            </w:r>
          </w:p>
        </w:tc>
        <w:tc>
          <w:tcPr>
            <w:tcW w:w="1597" w:type="dxa"/>
          </w:tcPr>
          <w:p w14:paraId="7D1D453A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6F5CC16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7EA3584E" w14:textId="77777777" w:rsidR="00C94B83" w:rsidRDefault="00C94B83" w:rsidP="00585DDF">
            <w:r>
              <w:rPr>
                <w:sz w:val="16"/>
                <w:szCs w:val="16"/>
              </w:rPr>
              <w:t>A.3.3.1</w:t>
            </w:r>
          </w:p>
        </w:tc>
        <w:tc>
          <w:tcPr>
            <w:tcW w:w="998" w:type="dxa"/>
          </w:tcPr>
          <w:p w14:paraId="5B7FB34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… ; TS/TR ... CR ... </w:t>
            </w:r>
          </w:p>
        </w:tc>
      </w:tr>
      <w:tr w:rsidR="00C94B83" w14:paraId="14BA645A" w14:textId="77777777" w:rsidTr="00585DDF">
        <w:tc>
          <w:tcPr>
            <w:tcW w:w="879" w:type="dxa"/>
          </w:tcPr>
          <w:p w14:paraId="76CEA954" w14:textId="77777777" w:rsidR="00C94B83" w:rsidRDefault="00C94B83" w:rsidP="00585DDF"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 w14:paraId="7142F712" w14:textId="77777777" w:rsidR="00C94B83" w:rsidRDefault="00C94B83" w:rsidP="00585DDF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310D5B9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80431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99C363" w14:textId="77777777" w:rsidR="00C94B83" w:rsidRDefault="00C94B83" w:rsidP="00585DDF">
            <w:r>
              <w:rPr>
                <w:sz w:val="16"/>
                <w:szCs w:val="16"/>
              </w:rPr>
              <w:t>Update NB-IoT NTN UL timing accuracy cases TT</w:t>
            </w:r>
          </w:p>
        </w:tc>
        <w:tc>
          <w:tcPr>
            <w:tcW w:w="517" w:type="dxa"/>
          </w:tcPr>
          <w:p w14:paraId="74E9692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7311B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E7BAE1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D17D12" w14:textId="77777777" w:rsidR="00C94B83" w:rsidRDefault="00C94B83" w:rsidP="00585DDF">
            <w:r>
              <w:rPr>
                <w:sz w:val="16"/>
                <w:szCs w:val="16"/>
              </w:rPr>
              <w:t>R5-240025</w:t>
            </w:r>
          </w:p>
        </w:tc>
        <w:tc>
          <w:tcPr>
            <w:tcW w:w="1597" w:type="dxa"/>
          </w:tcPr>
          <w:p w14:paraId="34B7EC8A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0EFA2B2D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E5703F0" w14:textId="77777777" w:rsidR="00C94B83" w:rsidRDefault="00C94B83" w:rsidP="00585DDF">
            <w:r>
              <w:rPr>
                <w:sz w:val="16"/>
                <w:szCs w:val="16"/>
              </w:rPr>
              <w:t>The analysis zip files are updated in TR 36.903.</w:t>
            </w:r>
          </w:p>
        </w:tc>
        <w:tc>
          <w:tcPr>
            <w:tcW w:w="998" w:type="dxa"/>
          </w:tcPr>
          <w:p w14:paraId="5B3ED69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36.521-3 CR 2999 ; TS/TR ... CR ... </w:t>
            </w:r>
          </w:p>
        </w:tc>
      </w:tr>
      <w:tr w:rsidR="00C94B83" w14:paraId="04B56268" w14:textId="77777777" w:rsidTr="00585DDF">
        <w:tc>
          <w:tcPr>
            <w:tcW w:w="879" w:type="dxa"/>
          </w:tcPr>
          <w:p w14:paraId="4DA884D8" w14:textId="77777777" w:rsidR="00C94B83" w:rsidRDefault="00C94B83" w:rsidP="00585DDF">
            <w:r>
              <w:rPr>
                <w:sz w:val="16"/>
                <w:szCs w:val="16"/>
              </w:rPr>
              <w:t>36.903</w:t>
            </w:r>
          </w:p>
        </w:tc>
        <w:tc>
          <w:tcPr>
            <w:tcW w:w="637" w:type="dxa"/>
          </w:tcPr>
          <w:p w14:paraId="54FD3C7E" w14:textId="77777777" w:rsidR="00C94B83" w:rsidRDefault="00C94B83" w:rsidP="00585DDF">
            <w:r>
              <w:rPr>
                <w:sz w:val="16"/>
                <w:szCs w:val="16"/>
              </w:rPr>
              <w:t>0461</w:t>
            </w:r>
          </w:p>
        </w:tc>
        <w:tc>
          <w:tcPr>
            <w:tcW w:w="517" w:type="dxa"/>
          </w:tcPr>
          <w:p w14:paraId="1206887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AD024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3D7CF1" w14:textId="77777777" w:rsidR="00C94B83" w:rsidRDefault="00C94B83" w:rsidP="00585DDF">
            <w:r>
              <w:rPr>
                <w:sz w:val="16"/>
                <w:szCs w:val="16"/>
              </w:rPr>
              <w:t>Addition of IoT NTN test cases grouping</w:t>
            </w:r>
          </w:p>
        </w:tc>
        <w:tc>
          <w:tcPr>
            <w:tcW w:w="517" w:type="dxa"/>
          </w:tcPr>
          <w:p w14:paraId="10EEFBE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4271E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19AD5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1B1848" w14:textId="77777777" w:rsidR="00C94B83" w:rsidRDefault="00C94B83" w:rsidP="00585DDF">
            <w:r>
              <w:rPr>
                <w:sz w:val="16"/>
                <w:szCs w:val="16"/>
              </w:rPr>
              <w:t>R5-240217</w:t>
            </w:r>
          </w:p>
        </w:tc>
        <w:tc>
          <w:tcPr>
            <w:tcW w:w="1597" w:type="dxa"/>
          </w:tcPr>
          <w:p w14:paraId="057F2E71" w14:textId="77777777" w:rsidR="00C94B83" w:rsidRDefault="00C94B83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7B2565EF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64C48D9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77C45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84A7D04" w14:textId="77777777" w:rsidTr="00585DDF">
        <w:tc>
          <w:tcPr>
            <w:tcW w:w="879" w:type="dxa"/>
          </w:tcPr>
          <w:p w14:paraId="3D8CE6DB" w14:textId="77777777" w:rsidR="00C94B83" w:rsidRDefault="00C94B83" w:rsidP="00585DDF">
            <w:r>
              <w:rPr>
                <w:sz w:val="16"/>
                <w:szCs w:val="16"/>
              </w:rPr>
              <w:t>36.904</w:t>
            </w:r>
          </w:p>
        </w:tc>
        <w:tc>
          <w:tcPr>
            <w:tcW w:w="637" w:type="dxa"/>
          </w:tcPr>
          <w:p w14:paraId="61812670" w14:textId="77777777" w:rsidR="00C94B83" w:rsidRDefault="00C94B83" w:rsidP="00585DDF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32AC9072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2E45A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31C74C" w14:textId="77777777" w:rsidR="00C94B83" w:rsidRDefault="00C94B83" w:rsidP="00585DDF">
            <w:r>
              <w:rPr>
                <w:sz w:val="16"/>
                <w:szCs w:val="16"/>
              </w:rPr>
              <w:t>Update of grouping of test cases defined in TS 36.521-4</w:t>
            </w:r>
          </w:p>
        </w:tc>
        <w:tc>
          <w:tcPr>
            <w:tcW w:w="517" w:type="dxa"/>
          </w:tcPr>
          <w:p w14:paraId="1BB75C9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68E11A" w14:textId="77777777" w:rsidR="00C94B83" w:rsidRDefault="00C94B83" w:rsidP="00585DDF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6909C2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C2773B" w14:textId="77777777" w:rsidR="00C94B83" w:rsidRDefault="00C94B83" w:rsidP="00585DDF">
            <w:r>
              <w:rPr>
                <w:sz w:val="16"/>
                <w:szCs w:val="16"/>
              </w:rPr>
              <w:t>R5-241803</w:t>
            </w:r>
          </w:p>
        </w:tc>
        <w:tc>
          <w:tcPr>
            <w:tcW w:w="1597" w:type="dxa"/>
          </w:tcPr>
          <w:p w14:paraId="0364D2BA" w14:textId="77777777" w:rsidR="00C94B83" w:rsidRDefault="00C94B83" w:rsidP="00585DDF">
            <w:r>
              <w:rPr>
                <w:sz w:val="16"/>
                <w:szCs w:val="16"/>
              </w:rPr>
              <w:t>CMCC, MediaTek</w:t>
            </w:r>
          </w:p>
        </w:tc>
        <w:tc>
          <w:tcPr>
            <w:tcW w:w="1122" w:type="dxa"/>
          </w:tcPr>
          <w:p w14:paraId="4DF4D733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44F0B11E" w14:textId="77777777" w:rsidR="00C94B83" w:rsidRDefault="00C94B83" w:rsidP="00585DDF">
            <w:r>
              <w:rPr>
                <w:sz w:val="16"/>
                <w:szCs w:val="16"/>
              </w:rPr>
              <w:t>5A</w:t>
            </w:r>
          </w:p>
        </w:tc>
        <w:tc>
          <w:tcPr>
            <w:tcW w:w="998" w:type="dxa"/>
          </w:tcPr>
          <w:p w14:paraId="60C7B3D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A6317B1" w14:textId="77777777" w:rsidTr="00585DDF">
        <w:tc>
          <w:tcPr>
            <w:tcW w:w="879" w:type="dxa"/>
          </w:tcPr>
          <w:p w14:paraId="0CAAFAB7" w14:textId="77777777" w:rsidR="00C94B83" w:rsidRDefault="00C94B83" w:rsidP="00585DDF"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</w:tcPr>
          <w:p w14:paraId="1661066A" w14:textId="77777777" w:rsidR="00C94B83" w:rsidRDefault="00C94B83" w:rsidP="00585DDF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233FD25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76536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69E4BD" w14:textId="77777777" w:rsidR="00C94B83" w:rsidRDefault="00C94B83" w:rsidP="00585DDF">
            <w:r>
              <w:rPr>
                <w:sz w:val="16"/>
                <w:szCs w:val="16"/>
              </w:rPr>
              <w:t>Description of ephemeris calculation process</w:t>
            </w:r>
          </w:p>
        </w:tc>
        <w:tc>
          <w:tcPr>
            <w:tcW w:w="517" w:type="dxa"/>
          </w:tcPr>
          <w:p w14:paraId="2979167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5F3A48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14BA35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DC60982" w14:textId="77777777" w:rsidR="00C94B83" w:rsidRDefault="00C94B83" w:rsidP="00585DDF">
            <w:r>
              <w:rPr>
                <w:sz w:val="16"/>
                <w:szCs w:val="16"/>
              </w:rPr>
              <w:t>R5-241955</w:t>
            </w:r>
          </w:p>
        </w:tc>
        <w:tc>
          <w:tcPr>
            <w:tcW w:w="1597" w:type="dxa"/>
          </w:tcPr>
          <w:p w14:paraId="1167B651" w14:textId="77777777" w:rsidR="00C94B83" w:rsidRDefault="00C94B83" w:rsidP="00585DDF">
            <w:r>
              <w:rPr>
                <w:sz w:val="16"/>
                <w:szCs w:val="16"/>
              </w:rPr>
              <w:t>Keysight Technologies UK Ltd, Thales</w:t>
            </w:r>
          </w:p>
        </w:tc>
        <w:tc>
          <w:tcPr>
            <w:tcW w:w="1122" w:type="dxa"/>
          </w:tcPr>
          <w:p w14:paraId="52C9FF17" w14:textId="77777777" w:rsidR="00C94B83" w:rsidRDefault="00C94B83" w:rsidP="00585DDF">
            <w:r>
              <w:rPr>
                <w:sz w:val="16"/>
                <w:szCs w:val="16"/>
              </w:rPr>
              <w:t>LTE_NBIOT_eMTC_NTN_req-UEConTest</w:t>
            </w:r>
          </w:p>
        </w:tc>
        <w:tc>
          <w:tcPr>
            <w:tcW w:w="2323" w:type="dxa"/>
          </w:tcPr>
          <w:p w14:paraId="2A4C020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F5A26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36909A79" w14:textId="77777777" w:rsidR="00C94B83" w:rsidRDefault="00C94B83" w:rsidP="00C94B83"/>
    <w:p w14:paraId="6482DE22" w14:textId="77777777" w:rsidR="00C94B83" w:rsidRDefault="00C94B83" w:rsidP="00C94B83"/>
    <w:p w14:paraId="6AFD44B2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RP-240210</w:t>
      </w:r>
      <w:r>
        <w:rPr>
          <w:b/>
          <w:i/>
          <w:noProof/>
          <w:sz w:val="28"/>
        </w:rPr>
        <w:fldChar w:fldCharType="end"/>
      </w:r>
    </w:p>
    <w:p w14:paraId="11415E66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13CF1ABE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0B419A88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ED20D06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Additional NR bands for UL-MIMO in Rel-18 (NR_bands_UL_MIMO_R18-UEConTest)</w:t>
      </w:r>
      <w:r>
        <w:rPr>
          <w:rFonts w:ascii="Arial" w:hAnsi="Arial" w:cs="Arial"/>
          <w:b/>
          <w:bCs/>
        </w:rPr>
        <w:fldChar w:fldCharType="end"/>
      </w:r>
    </w:p>
    <w:p w14:paraId="0B4A932C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13.4.2</w:t>
      </w:r>
      <w:r>
        <w:rPr>
          <w:rFonts w:ascii="Arial" w:hAnsi="Arial" w:cs="Arial"/>
          <w:b/>
          <w:bCs/>
        </w:rPr>
        <w:fldChar w:fldCharType="end"/>
      </w:r>
    </w:p>
    <w:p w14:paraId="46FCB95A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85F9EA4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755D777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47D36AF9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337BA8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FCE0F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4FDFB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4643D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A5CA0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4535F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34AF2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315F1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A1AA87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BBE8BC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05B00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3FE39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70B4E9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7635F63C" w14:textId="77777777" w:rsidTr="00585DDF">
        <w:tc>
          <w:tcPr>
            <w:tcW w:w="879" w:type="dxa"/>
          </w:tcPr>
          <w:p w14:paraId="14BBA40F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D917F81" w14:textId="77777777" w:rsidR="00EA03DA" w:rsidRDefault="00EA03DA" w:rsidP="00585DDF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</w:tcPr>
          <w:p w14:paraId="51D57092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C82DC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44E208" w14:textId="77777777" w:rsidR="00EA03DA" w:rsidRDefault="00EA03DA" w:rsidP="00585DDF">
            <w:r>
              <w:rPr>
                <w:sz w:val="16"/>
                <w:szCs w:val="16"/>
              </w:rPr>
              <w:t>Addition of n5 with UL MIMO capabilities</w:t>
            </w:r>
          </w:p>
        </w:tc>
        <w:tc>
          <w:tcPr>
            <w:tcW w:w="517" w:type="dxa"/>
          </w:tcPr>
          <w:p w14:paraId="1B9FF18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025AE1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F654D7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59C55E" w14:textId="77777777" w:rsidR="00EA03DA" w:rsidRDefault="00EA03DA" w:rsidP="00585DDF">
            <w:r>
              <w:rPr>
                <w:sz w:val="16"/>
                <w:szCs w:val="16"/>
              </w:rPr>
              <w:t>R5-241262</w:t>
            </w:r>
          </w:p>
        </w:tc>
        <w:tc>
          <w:tcPr>
            <w:tcW w:w="1597" w:type="dxa"/>
          </w:tcPr>
          <w:p w14:paraId="5AF579A5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6488842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77A0133B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0EB4AB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30D1C727" w14:textId="77777777" w:rsidTr="00585DDF">
        <w:tc>
          <w:tcPr>
            <w:tcW w:w="879" w:type="dxa"/>
          </w:tcPr>
          <w:p w14:paraId="0F344E24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4A675BF" w14:textId="77777777" w:rsidR="00EA03DA" w:rsidRDefault="00EA03DA" w:rsidP="00585DDF">
            <w:r>
              <w:rPr>
                <w:sz w:val="16"/>
                <w:szCs w:val="16"/>
              </w:rPr>
              <w:t>2725</w:t>
            </w:r>
          </w:p>
        </w:tc>
        <w:tc>
          <w:tcPr>
            <w:tcW w:w="517" w:type="dxa"/>
          </w:tcPr>
          <w:p w14:paraId="610002D7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79E5D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7467D7" w14:textId="77777777" w:rsidR="00EA03DA" w:rsidRDefault="00EA03DA" w:rsidP="00585DDF">
            <w:r>
              <w:rPr>
                <w:sz w:val="16"/>
                <w:szCs w:val="16"/>
              </w:rPr>
              <w:t>Update of Operating bands for UL MIMO band n5</w:t>
            </w:r>
          </w:p>
        </w:tc>
        <w:tc>
          <w:tcPr>
            <w:tcW w:w="517" w:type="dxa"/>
          </w:tcPr>
          <w:p w14:paraId="27C0760E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7DAD7C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7542F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95E9AD" w14:textId="77777777" w:rsidR="00EA03DA" w:rsidRDefault="00EA03DA" w:rsidP="00585DDF">
            <w:r>
              <w:rPr>
                <w:sz w:val="16"/>
                <w:szCs w:val="16"/>
              </w:rPr>
              <w:t>R5-241260</w:t>
            </w:r>
          </w:p>
        </w:tc>
        <w:tc>
          <w:tcPr>
            <w:tcW w:w="1597" w:type="dxa"/>
          </w:tcPr>
          <w:p w14:paraId="6C324851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00D4DA6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7968CDD1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ACB61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546EC08A" w14:textId="77777777" w:rsidTr="00585DDF">
        <w:tc>
          <w:tcPr>
            <w:tcW w:w="879" w:type="dxa"/>
          </w:tcPr>
          <w:p w14:paraId="7AD1EB3F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23AC60C" w14:textId="77777777" w:rsidR="00EA03DA" w:rsidRDefault="00EA03DA" w:rsidP="00585DDF">
            <w:r>
              <w:rPr>
                <w:sz w:val="16"/>
                <w:szCs w:val="16"/>
              </w:rPr>
              <w:t>2726</w:t>
            </w:r>
          </w:p>
        </w:tc>
        <w:tc>
          <w:tcPr>
            <w:tcW w:w="517" w:type="dxa"/>
          </w:tcPr>
          <w:p w14:paraId="03CCA570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F35C74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2EB2C4" w14:textId="77777777" w:rsidR="00EA03DA" w:rsidRDefault="00EA03DA" w:rsidP="00585DDF">
            <w:r>
              <w:rPr>
                <w:sz w:val="16"/>
                <w:szCs w:val="16"/>
              </w:rPr>
              <w:t>Addition of n5 into TC 6.2D.1 MOP for UL MIMO</w:t>
            </w:r>
          </w:p>
        </w:tc>
        <w:tc>
          <w:tcPr>
            <w:tcW w:w="517" w:type="dxa"/>
          </w:tcPr>
          <w:p w14:paraId="3D8D073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B505A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267871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E76888" w14:textId="77777777" w:rsidR="00EA03DA" w:rsidRDefault="00EA03DA" w:rsidP="00585DDF">
            <w:r>
              <w:rPr>
                <w:sz w:val="16"/>
                <w:szCs w:val="16"/>
              </w:rPr>
              <w:t>R5-241745</w:t>
            </w:r>
          </w:p>
        </w:tc>
        <w:tc>
          <w:tcPr>
            <w:tcW w:w="1597" w:type="dxa"/>
          </w:tcPr>
          <w:p w14:paraId="06A20F50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123224BD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28B834BD" w14:textId="77777777" w:rsidR="00EA03DA" w:rsidRDefault="00EA03DA" w:rsidP="00585DDF"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 w14:paraId="3DCBF47A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05A6D4E8" w14:textId="77777777" w:rsidTr="00585DDF">
        <w:tc>
          <w:tcPr>
            <w:tcW w:w="879" w:type="dxa"/>
          </w:tcPr>
          <w:p w14:paraId="37DD4E44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0106244" w14:textId="77777777" w:rsidR="00EA03DA" w:rsidRDefault="00EA03DA" w:rsidP="00585DDF">
            <w:r>
              <w:rPr>
                <w:sz w:val="16"/>
                <w:szCs w:val="16"/>
              </w:rPr>
              <w:t>2727</w:t>
            </w:r>
          </w:p>
        </w:tc>
        <w:tc>
          <w:tcPr>
            <w:tcW w:w="517" w:type="dxa"/>
          </w:tcPr>
          <w:p w14:paraId="4F96A331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F7C7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57EAFB" w14:textId="77777777" w:rsidR="00EA03DA" w:rsidRDefault="00EA03DA" w:rsidP="00585DDF">
            <w:r>
              <w:rPr>
                <w:sz w:val="16"/>
                <w:szCs w:val="16"/>
              </w:rPr>
              <w:t>Addition of n5 into TC 6.2D.2 MPR for UL MIMO</w:t>
            </w:r>
          </w:p>
        </w:tc>
        <w:tc>
          <w:tcPr>
            <w:tcW w:w="517" w:type="dxa"/>
          </w:tcPr>
          <w:p w14:paraId="7BDE66A9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56C8A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F1A97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FE66E8" w14:textId="77777777" w:rsidR="00EA03DA" w:rsidRDefault="00EA03DA" w:rsidP="00585DDF">
            <w:r>
              <w:rPr>
                <w:sz w:val="16"/>
                <w:szCs w:val="16"/>
              </w:rPr>
              <w:t>R5-241263</w:t>
            </w:r>
          </w:p>
        </w:tc>
        <w:tc>
          <w:tcPr>
            <w:tcW w:w="1597" w:type="dxa"/>
          </w:tcPr>
          <w:p w14:paraId="0DBED316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6CB4AFC2" w14:textId="77777777" w:rsidR="00EA03DA" w:rsidRDefault="00EA03DA" w:rsidP="00585DDF">
            <w:r>
              <w:rPr>
                <w:sz w:val="16"/>
                <w:szCs w:val="16"/>
              </w:rPr>
              <w:t>NR_bands_UL_MIMO_R18-UEConTest</w:t>
            </w:r>
          </w:p>
        </w:tc>
        <w:tc>
          <w:tcPr>
            <w:tcW w:w="2323" w:type="dxa"/>
          </w:tcPr>
          <w:p w14:paraId="6AC78B3A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523B0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6C428412" w14:textId="77777777" w:rsidR="00EA03DA" w:rsidRDefault="00EA03DA" w:rsidP="00EA03DA"/>
    <w:p w14:paraId="4ED1A4CB" w14:textId="77777777" w:rsidR="00EA03DA" w:rsidRDefault="00EA03DA" w:rsidP="00EA03DA"/>
    <w:p w14:paraId="05D349E5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RP-240211</w:t>
      </w:r>
      <w:r>
        <w:rPr>
          <w:b/>
          <w:i/>
          <w:noProof/>
          <w:sz w:val="28"/>
        </w:rPr>
        <w:fldChar w:fldCharType="end"/>
      </w:r>
    </w:p>
    <w:p w14:paraId="15C683C0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BB92102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083435C7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5FFC412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1.5) for NR FR1 TDD single band (HPUE_NR_FR1_TDD_R18-UEConTest)</w:t>
      </w:r>
      <w:r>
        <w:rPr>
          <w:rFonts w:ascii="Arial" w:hAnsi="Arial" w:cs="Arial"/>
          <w:b/>
          <w:bCs/>
        </w:rPr>
        <w:fldChar w:fldCharType="end"/>
      </w:r>
    </w:p>
    <w:p w14:paraId="5011C9E5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13.4.5</w:t>
      </w:r>
      <w:r>
        <w:rPr>
          <w:rFonts w:ascii="Arial" w:hAnsi="Arial" w:cs="Arial"/>
          <w:b/>
          <w:bCs/>
        </w:rPr>
        <w:fldChar w:fldCharType="end"/>
      </w:r>
    </w:p>
    <w:p w14:paraId="557B2A7C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119BE25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3A08F40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584CA1CA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A43CD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BE5BC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D45F3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55FDCC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0F6712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5E8F5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AD2D9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B9941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72FCF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5FD10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E2152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53409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E0DB6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292984AD" w14:textId="77777777" w:rsidTr="00585DDF">
        <w:tc>
          <w:tcPr>
            <w:tcW w:w="879" w:type="dxa"/>
          </w:tcPr>
          <w:p w14:paraId="0EE7B583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A2B2CC4" w14:textId="77777777" w:rsidR="00EA03DA" w:rsidRDefault="00EA03DA" w:rsidP="00585DDF"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</w:tcPr>
          <w:p w14:paraId="156154AA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F9C217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97DF5E" w14:textId="77777777" w:rsidR="00EA03DA" w:rsidRDefault="00EA03DA" w:rsidP="00585DDF">
            <w:r>
              <w:rPr>
                <w:sz w:val="16"/>
                <w:szCs w:val="16"/>
              </w:rPr>
              <w:t>Introduction of common ICS for PC1.5 n39</w:t>
            </w:r>
          </w:p>
        </w:tc>
        <w:tc>
          <w:tcPr>
            <w:tcW w:w="517" w:type="dxa"/>
          </w:tcPr>
          <w:p w14:paraId="5E61126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0B0F8B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C602E7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E2BB48" w14:textId="77777777" w:rsidR="00EA03DA" w:rsidRDefault="00EA03DA" w:rsidP="00585DDF">
            <w:r>
              <w:rPr>
                <w:sz w:val="16"/>
                <w:szCs w:val="16"/>
              </w:rPr>
              <w:t>R5-242023</w:t>
            </w:r>
          </w:p>
        </w:tc>
        <w:tc>
          <w:tcPr>
            <w:tcW w:w="1597" w:type="dxa"/>
          </w:tcPr>
          <w:p w14:paraId="25379A44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125E5C3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05EC597D" w14:textId="77777777" w:rsidR="00EA03DA" w:rsidRDefault="00EA03DA" w:rsidP="00585DDF">
            <w:r>
              <w:rPr>
                <w:sz w:val="16"/>
                <w:szCs w:val="16"/>
              </w:rPr>
              <w:t>A.4.3.1</w:t>
            </w:r>
          </w:p>
        </w:tc>
        <w:tc>
          <w:tcPr>
            <w:tcW w:w="998" w:type="dxa"/>
          </w:tcPr>
          <w:p w14:paraId="5731B63F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351791F1" w14:textId="77777777" w:rsidTr="00585DDF">
        <w:tc>
          <w:tcPr>
            <w:tcW w:w="879" w:type="dxa"/>
          </w:tcPr>
          <w:p w14:paraId="38D3A901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B076222" w14:textId="77777777" w:rsidR="00EA03DA" w:rsidRDefault="00EA03DA" w:rsidP="00585DDF">
            <w:r>
              <w:rPr>
                <w:sz w:val="16"/>
                <w:szCs w:val="16"/>
              </w:rPr>
              <w:t>2602</w:t>
            </w:r>
          </w:p>
        </w:tc>
        <w:tc>
          <w:tcPr>
            <w:tcW w:w="517" w:type="dxa"/>
          </w:tcPr>
          <w:p w14:paraId="554C72DD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DF712F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05FD4D" w14:textId="77777777" w:rsidR="00EA03DA" w:rsidRDefault="00EA03DA" w:rsidP="00585DDF">
            <w:r>
              <w:rPr>
                <w:sz w:val="16"/>
                <w:szCs w:val="16"/>
              </w:rPr>
              <w:t>Addition of PC1.5 n39 MOP</w:t>
            </w:r>
          </w:p>
        </w:tc>
        <w:tc>
          <w:tcPr>
            <w:tcW w:w="517" w:type="dxa"/>
          </w:tcPr>
          <w:p w14:paraId="4BD35C19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0FEDB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BDCDE2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902508" w14:textId="77777777" w:rsidR="00EA03DA" w:rsidRDefault="00EA03DA" w:rsidP="00585DDF">
            <w:r>
              <w:rPr>
                <w:sz w:val="16"/>
                <w:szCs w:val="16"/>
              </w:rPr>
              <w:t>R5-240080</w:t>
            </w:r>
          </w:p>
        </w:tc>
        <w:tc>
          <w:tcPr>
            <w:tcW w:w="1597" w:type="dxa"/>
          </w:tcPr>
          <w:p w14:paraId="55E953C9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340227A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7E77A810" w14:textId="77777777" w:rsidR="00EA03DA" w:rsidRDefault="00EA03DA" w:rsidP="00585DDF">
            <w:r>
              <w:rPr>
                <w:sz w:val="16"/>
                <w:szCs w:val="16"/>
              </w:rPr>
              <w:t>6.2G.1</w:t>
            </w:r>
          </w:p>
        </w:tc>
        <w:tc>
          <w:tcPr>
            <w:tcW w:w="998" w:type="dxa"/>
          </w:tcPr>
          <w:p w14:paraId="4F7776DB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694583D0" w14:textId="77777777" w:rsidTr="00585DDF">
        <w:tc>
          <w:tcPr>
            <w:tcW w:w="879" w:type="dxa"/>
          </w:tcPr>
          <w:p w14:paraId="644690FB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234E380" w14:textId="77777777" w:rsidR="00EA03DA" w:rsidRDefault="00EA03DA" w:rsidP="00585DDF">
            <w:r>
              <w:rPr>
                <w:sz w:val="16"/>
                <w:szCs w:val="16"/>
              </w:rPr>
              <w:t>2604</w:t>
            </w:r>
          </w:p>
        </w:tc>
        <w:tc>
          <w:tcPr>
            <w:tcW w:w="517" w:type="dxa"/>
          </w:tcPr>
          <w:p w14:paraId="420851B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336D0A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EAF2C5" w14:textId="77777777" w:rsidR="00EA03DA" w:rsidRDefault="00EA03DA" w:rsidP="00585DDF">
            <w:r>
              <w:rPr>
                <w:sz w:val="16"/>
                <w:szCs w:val="16"/>
              </w:rPr>
              <w:t>Addition of PC1.5 n39 MPR</w:t>
            </w:r>
          </w:p>
        </w:tc>
        <w:tc>
          <w:tcPr>
            <w:tcW w:w="517" w:type="dxa"/>
          </w:tcPr>
          <w:p w14:paraId="77705D1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B0EA71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A1EC0DA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D92FD5" w14:textId="77777777" w:rsidR="00EA03DA" w:rsidRDefault="00EA03DA" w:rsidP="00585DDF">
            <w:r>
              <w:rPr>
                <w:sz w:val="16"/>
                <w:szCs w:val="16"/>
              </w:rPr>
              <w:t>R5-240082</w:t>
            </w:r>
          </w:p>
        </w:tc>
        <w:tc>
          <w:tcPr>
            <w:tcW w:w="1597" w:type="dxa"/>
          </w:tcPr>
          <w:p w14:paraId="2F0CC08B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74356E3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0D68F365" w14:textId="77777777" w:rsidR="00EA03DA" w:rsidRDefault="00EA03DA" w:rsidP="00585DDF">
            <w:r>
              <w:rPr>
                <w:sz w:val="16"/>
                <w:szCs w:val="16"/>
              </w:rPr>
              <w:t>6.2G.2</w:t>
            </w:r>
          </w:p>
        </w:tc>
        <w:tc>
          <w:tcPr>
            <w:tcW w:w="998" w:type="dxa"/>
          </w:tcPr>
          <w:p w14:paraId="0E4E34A0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500E6277" w14:textId="77777777" w:rsidTr="00585DDF">
        <w:tc>
          <w:tcPr>
            <w:tcW w:w="879" w:type="dxa"/>
          </w:tcPr>
          <w:p w14:paraId="2ADEAA6A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3C74E8" w14:textId="77777777" w:rsidR="00EA03DA" w:rsidRDefault="00EA03DA" w:rsidP="00585DDF">
            <w:r>
              <w:rPr>
                <w:sz w:val="16"/>
                <w:szCs w:val="16"/>
              </w:rPr>
              <w:t>2605</w:t>
            </w:r>
          </w:p>
        </w:tc>
        <w:tc>
          <w:tcPr>
            <w:tcW w:w="517" w:type="dxa"/>
          </w:tcPr>
          <w:p w14:paraId="195DBE4D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5A5788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DCC1CA" w14:textId="77777777" w:rsidR="00EA03DA" w:rsidRDefault="00EA03DA" w:rsidP="00585DDF">
            <w:r>
              <w:rPr>
                <w:sz w:val="16"/>
                <w:szCs w:val="16"/>
              </w:rPr>
              <w:t>Addition of  PC1.5 n39 Configured tx power requirements</w:t>
            </w:r>
          </w:p>
        </w:tc>
        <w:tc>
          <w:tcPr>
            <w:tcW w:w="517" w:type="dxa"/>
          </w:tcPr>
          <w:p w14:paraId="600343DD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4F5B42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6CFB5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F34F49" w14:textId="77777777" w:rsidR="00EA03DA" w:rsidRDefault="00EA03DA" w:rsidP="00585DDF">
            <w:r>
              <w:rPr>
                <w:sz w:val="16"/>
                <w:szCs w:val="16"/>
              </w:rPr>
              <w:t>R5-240083</w:t>
            </w:r>
          </w:p>
        </w:tc>
        <w:tc>
          <w:tcPr>
            <w:tcW w:w="1597" w:type="dxa"/>
          </w:tcPr>
          <w:p w14:paraId="73358812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7B21199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355A0C8D" w14:textId="77777777" w:rsidR="00EA03DA" w:rsidRDefault="00EA03DA" w:rsidP="00585DDF">
            <w:r>
              <w:rPr>
                <w:sz w:val="16"/>
                <w:szCs w:val="16"/>
              </w:rPr>
              <w:t>6.2G.4</w:t>
            </w:r>
          </w:p>
        </w:tc>
        <w:tc>
          <w:tcPr>
            <w:tcW w:w="998" w:type="dxa"/>
          </w:tcPr>
          <w:p w14:paraId="5AA03B43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5B879024" w14:textId="77777777" w:rsidTr="00585DDF">
        <w:tc>
          <w:tcPr>
            <w:tcW w:w="879" w:type="dxa"/>
          </w:tcPr>
          <w:p w14:paraId="52E44300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9EB33B0" w14:textId="77777777" w:rsidR="00EA03DA" w:rsidRDefault="00EA03DA" w:rsidP="00585DDF">
            <w:r>
              <w:rPr>
                <w:sz w:val="16"/>
                <w:szCs w:val="16"/>
              </w:rPr>
              <w:t>2606</w:t>
            </w:r>
          </w:p>
        </w:tc>
        <w:tc>
          <w:tcPr>
            <w:tcW w:w="517" w:type="dxa"/>
          </w:tcPr>
          <w:p w14:paraId="6F2AB4DC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695887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760F94" w14:textId="77777777" w:rsidR="00EA03DA" w:rsidRDefault="00EA03DA" w:rsidP="00585DDF">
            <w:r>
              <w:rPr>
                <w:sz w:val="16"/>
                <w:szCs w:val="16"/>
              </w:rPr>
              <w:t>Addition of PC1.5 n39 Modified MPR behavior</w:t>
            </w:r>
          </w:p>
        </w:tc>
        <w:tc>
          <w:tcPr>
            <w:tcW w:w="517" w:type="dxa"/>
          </w:tcPr>
          <w:p w14:paraId="1440871F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C6863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8D535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C20A7E" w14:textId="77777777" w:rsidR="00EA03DA" w:rsidRDefault="00EA03DA" w:rsidP="00585DDF">
            <w:r>
              <w:rPr>
                <w:sz w:val="16"/>
                <w:szCs w:val="16"/>
              </w:rPr>
              <w:t>R5-240084</w:t>
            </w:r>
          </w:p>
        </w:tc>
        <w:tc>
          <w:tcPr>
            <w:tcW w:w="1597" w:type="dxa"/>
          </w:tcPr>
          <w:p w14:paraId="161942DE" w14:textId="77777777" w:rsidR="00EA03DA" w:rsidRDefault="00EA03DA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226EFE0" w14:textId="77777777" w:rsidR="00EA03DA" w:rsidRDefault="00EA03DA" w:rsidP="00585DDF">
            <w:r>
              <w:rPr>
                <w:sz w:val="16"/>
                <w:szCs w:val="16"/>
              </w:rPr>
              <w:t>HPUE_NR_FR1_TDD_R18-UEConTest</w:t>
            </w:r>
          </w:p>
        </w:tc>
        <w:tc>
          <w:tcPr>
            <w:tcW w:w="2323" w:type="dxa"/>
          </w:tcPr>
          <w:p w14:paraId="0ACD4B2E" w14:textId="77777777" w:rsidR="00EA03DA" w:rsidRDefault="00EA03DA" w:rsidP="00585DDF">
            <w:r>
              <w:rPr>
                <w:sz w:val="16"/>
                <w:szCs w:val="16"/>
              </w:rPr>
              <w:t>I.1</w:t>
            </w:r>
          </w:p>
        </w:tc>
        <w:tc>
          <w:tcPr>
            <w:tcW w:w="998" w:type="dxa"/>
          </w:tcPr>
          <w:p w14:paraId="00C9DF48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AB19DC0" w14:textId="77777777" w:rsidR="00EA03DA" w:rsidRDefault="00EA03DA" w:rsidP="00EA03DA"/>
    <w:p w14:paraId="0AFDD0E7" w14:textId="77777777" w:rsidR="00EA03DA" w:rsidRDefault="00EA03DA" w:rsidP="00EA03DA"/>
    <w:p w14:paraId="31188474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RP-240212</w:t>
      </w:r>
      <w:r>
        <w:rPr>
          <w:b/>
          <w:i/>
          <w:noProof/>
          <w:sz w:val="28"/>
        </w:rPr>
        <w:fldChar w:fldCharType="end"/>
      </w:r>
    </w:p>
    <w:p w14:paraId="149E15E8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FBB2EDD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1B019600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6E43CF1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 power UE (power class 2) for NR FR1 FDD single band (HPUE_NR_FR1_FDD_R18-UEConTest)</w:t>
      </w:r>
      <w:r>
        <w:rPr>
          <w:rFonts w:ascii="Arial" w:hAnsi="Arial" w:cs="Arial"/>
          <w:b/>
          <w:bCs/>
        </w:rPr>
        <w:fldChar w:fldCharType="end"/>
      </w:r>
    </w:p>
    <w:p w14:paraId="1D02B335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13.4.6</w:t>
      </w:r>
      <w:r>
        <w:rPr>
          <w:rFonts w:ascii="Arial" w:hAnsi="Arial" w:cs="Arial"/>
          <w:b/>
          <w:bCs/>
        </w:rPr>
        <w:fldChar w:fldCharType="end"/>
      </w:r>
    </w:p>
    <w:p w14:paraId="0BA1C0F0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7737201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2E980C3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0EB1EF21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FD57A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17D4C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4B52A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AEA18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771E6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D6C43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32478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0EFB055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4C8AF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7CEB2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55BF1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9178C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D2527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65DC7E3C" w14:textId="77777777" w:rsidTr="00585DDF">
        <w:tc>
          <w:tcPr>
            <w:tcW w:w="879" w:type="dxa"/>
          </w:tcPr>
          <w:p w14:paraId="5B2F874C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966654C" w14:textId="77777777" w:rsidR="00EA03DA" w:rsidRDefault="00EA03DA" w:rsidP="00585DDF">
            <w:r>
              <w:rPr>
                <w:sz w:val="16"/>
                <w:szCs w:val="16"/>
              </w:rPr>
              <w:t>0601</w:t>
            </w:r>
          </w:p>
        </w:tc>
        <w:tc>
          <w:tcPr>
            <w:tcW w:w="517" w:type="dxa"/>
          </w:tcPr>
          <w:p w14:paraId="7848E3A8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529613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541C10" w14:textId="77777777" w:rsidR="00EA03DA" w:rsidRDefault="00EA03DA" w:rsidP="00585DDF">
            <w:r>
              <w:rPr>
                <w:sz w:val="16"/>
                <w:szCs w:val="16"/>
              </w:rPr>
              <w:t>Addition of RF baseline implementation capability of PC2 config n8</w:t>
            </w:r>
          </w:p>
        </w:tc>
        <w:tc>
          <w:tcPr>
            <w:tcW w:w="517" w:type="dxa"/>
          </w:tcPr>
          <w:p w14:paraId="3BC55E64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2EE3C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A3A275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0459FA" w14:textId="77777777" w:rsidR="00EA03DA" w:rsidRDefault="00EA03DA" w:rsidP="00585DDF">
            <w:r>
              <w:rPr>
                <w:sz w:val="16"/>
                <w:szCs w:val="16"/>
              </w:rPr>
              <w:t>R5-241259</w:t>
            </w:r>
          </w:p>
        </w:tc>
        <w:tc>
          <w:tcPr>
            <w:tcW w:w="1597" w:type="dxa"/>
          </w:tcPr>
          <w:p w14:paraId="35FC7ABA" w14:textId="77777777" w:rsidR="00EA03DA" w:rsidRDefault="00EA03DA" w:rsidP="00585DD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14:paraId="31FD002C" w14:textId="77777777" w:rsidR="00EA03DA" w:rsidRDefault="00EA03DA" w:rsidP="00585DDF">
            <w:r>
              <w:rPr>
                <w:sz w:val="16"/>
                <w:szCs w:val="16"/>
              </w:rPr>
              <w:t>HPUE_NR_FR1_FDD_R18-UEConTest</w:t>
            </w:r>
          </w:p>
        </w:tc>
        <w:tc>
          <w:tcPr>
            <w:tcW w:w="2323" w:type="dxa"/>
          </w:tcPr>
          <w:p w14:paraId="51FC603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3FBB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4E1DA84D" w14:textId="77777777" w:rsidTr="00585DDF">
        <w:tc>
          <w:tcPr>
            <w:tcW w:w="879" w:type="dxa"/>
          </w:tcPr>
          <w:p w14:paraId="56E3AD12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7736D3E" w14:textId="77777777" w:rsidR="00EA03DA" w:rsidRDefault="00EA03DA" w:rsidP="00585DDF">
            <w:r>
              <w:rPr>
                <w:sz w:val="16"/>
                <w:szCs w:val="16"/>
              </w:rPr>
              <w:t>2621</w:t>
            </w:r>
          </w:p>
        </w:tc>
        <w:tc>
          <w:tcPr>
            <w:tcW w:w="517" w:type="dxa"/>
          </w:tcPr>
          <w:p w14:paraId="2232DE5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8831A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E4C3A8" w14:textId="77777777" w:rsidR="00EA03DA" w:rsidRDefault="00EA03DA" w:rsidP="00585DDF">
            <w:r>
              <w:rPr>
                <w:sz w:val="16"/>
                <w:szCs w:val="16"/>
              </w:rPr>
              <w:t>Addition of PC2 for n8 into TC 6.2.1 MOP</w:t>
            </w:r>
          </w:p>
        </w:tc>
        <w:tc>
          <w:tcPr>
            <w:tcW w:w="517" w:type="dxa"/>
          </w:tcPr>
          <w:p w14:paraId="2E32D987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FCD2F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FF664F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049D46" w14:textId="77777777" w:rsidR="00EA03DA" w:rsidRDefault="00EA03DA" w:rsidP="00585DDF">
            <w:r>
              <w:rPr>
                <w:sz w:val="16"/>
                <w:szCs w:val="16"/>
              </w:rPr>
              <w:t>R5-240279</w:t>
            </w:r>
          </w:p>
        </w:tc>
        <w:tc>
          <w:tcPr>
            <w:tcW w:w="1597" w:type="dxa"/>
          </w:tcPr>
          <w:p w14:paraId="62123F39" w14:textId="77777777" w:rsidR="00EA03DA" w:rsidRDefault="00EA03DA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711061C5" w14:textId="77777777" w:rsidR="00EA03DA" w:rsidRDefault="00EA03DA" w:rsidP="00585DDF">
            <w:r>
              <w:rPr>
                <w:sz w:val="16"/>
                <w:szCs w:val="16"/>
              </w:rPr>
              <w:t>HPUE_NR_FR1_FDD_R18-UEConTest</w:t>
            </w:r>
          </w:p>
        </w:tc>
        <w:tc>
          <w:tcPr>
            <w:tcW w:w="2323" w:type="dxa"/>
          </w:tcPr>
          <w:p w14:paraId="1C83AA45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27DB8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19B116AD" w14:textId="77777777" w:rsidTr="00585DDF">
        <w:tc>
          <w:tcPr>
            <w:tcW w:w="879" w:type="dxa"/>
          </w:tcPr>
          <w:p w14:paraId="62CE7F25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F091E0" w14:textId="77777777" w:rsidR="00EA03DA" w:rsidRDefault="00EA03DA" w:rsidP="00585DDF">
            <w:r>
              <w:rPr>
                <w:sz w:val="16"/>
                <w:szCs w:val="16"/>
              </w:rPr>
              <w:t>2623</w:t>
            </w:r>
          </w:p>
        </w:tc>
        <w:tc>
          <w:tcPr>
            <w:tcW w:w="517" w:type="dxa"/>
          </w:tcPr>
          <w:p w14:paraId="7618F34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39A769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D83F09" w14:textId="77777777" w:rsidR="00EA03DA" w:rsidRDefault="00EA03DA" w:rsidP="00585DDF">
            <w:r>
              <w:rPr>
                <w:sz w:val="16"/>
                <w:szCs w:val="16"/>
              </w:rPr>
              <w:t>Addition of PC2 for n8 into TC 7.3.2 Reference Sensitivity</w:t>
            </w:r>
          </w:p>
        </w:tc>
        <w:tc>
          <w:tcPr>
            <w:tcW w:w="517" w:type="dxa"/>
          </w:tcPr>
          <w:p w14:paraId="6EF71894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76DD94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31F3B54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33C0B7" w14:textId="77777777" w:rsidR="00EA03DA" w:rsidRDefault="00EA03DA" w:rsidP="00585DDF">
            <w:r>
              <w:rPr>
                <w:sz w:val="16"/>
                <w:szCs w:val="16"/>
              </w:rPr>
              <w:t>R5-240281</w:t>
            </w:r>
          </w:p>
        </w:tc>
        <w:tc>
          <w:tcPr>
            <w:tcW w:w="1597" w:type="dxa"/>
          </w:tcPr>
          <w:p w14:paraId="5C74CCA0" w14:textId="77777777" w:rsidR="00EA03DA" w:rsidRDefault="00EA03DA" w:rsidP="00585DDF">
            <w:r>
              <w:rPr>
                <w:sz w:val="16"/>
                <w:szCs w:val="16"/>
              </w:rPr>
              <w:t>CU Digital Technology</w:t>
            </w:r>
          </w:p>
        </w:tc>
        <w:tc>
          <w:tcPr>
            <w:tcW w:w="1122" w:type="dxa"/>
          </w:tcPr>
          <w:p w14:paraId="07DAED0C" w14:textId="77777777" w:rsidR="00EA03DA" w:rsidRDefault="00EA03DA" w:rsidP="00585DDF">
            <w:r>
              <w:rPr>
                <w:sz w:val="16"/>
                <w:szCs w:val="16"/>
              </w:rPr>
              <w:t>HPUE_NR_FR1_FDD_R18-UEConTest</w:t>
            </w:r>
          </w:p>
        </w:tc>
        <w:tc>
          <w:tcPr>
            <w:tcW w:w="2323" w:type="dxa"/>
          </w:tcPr>
          <w:p w14:paraId="74C49BD4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9B163E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39BFAFA2" w14:textId="77777777" w:rsidR="00EA03DA" w:rsidRDefault="00EA03DA" w:rsidP="00EA03DA"/>
    <w:p w14:paraId="09C1A9F4" w14:textId="77777777" w:rsidR="00EA03DA" w:rsidRDefault="00EA03DA" w:rsidP="00EA03DA"/>
    <w:p w14:paraId="4662C92B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RP-240213</w:t>
      </w:r>
      <w:r>
        <w:rPr>
          <w:b/>
          <w:i/>
          <w:noProof/>
          <w:sz w:val="28"/>
        </w:rPr>
        <w:fldChar w:fldCharType="end"/>
      </w:r>
    </w:p>
    <w:p w14:paraId="56CC4718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5D040B4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514F2330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405D48F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Rel-18 High Power UE for NR CA and DC; and NR and LTE DC Configurations (HPUE_NR_CADC_NR_LTE_DC_R18-UEConTest)</w:t>
      </w:r>
      <w:r>
        <w:rPr>
          <w:rFonts w:ascii="Arial" w:hAnsi="Arial" w:cs="Arial"/>
          <w:b/>
          <w:bCs/>
        </w:rPr>
        <w:fldChar w:fldCharType="end"/>
      </w:r>
    </w:p>
    <w:p w14:paraId="4EB84FE9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13.4.7</w:t>
      </w:r>
      <w:r>
        <w:rPr>
          <w:rFonts w:ascii="Arial" w:hAnsi="Arial" w:cs="Arial"/>
          <w:b/>
          <w:bCs/>
        </w:rPr>
        <w:fldChar w:fldCharType="end"/>
      </w:r>
    </w:p>
    <w:p w14:paraId="0FDE6EF2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52F076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DFC1B2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2739E315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16B9E8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E6D70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D39735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5CB5A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1B29D7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50B6F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88643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7AA40C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F42E3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9D9CE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98B76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C1163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7E9C2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67BFC922" w14:textId="77777777" w:rsidTr="00585DDF">
        <w:tc>
          <w:tcPr>
            <w:tcW w:w="879" w:type="dxa"/>
          </w:tcPr>
          <w:p w14:paraId="72C95EB6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32437443" w14:textId="77777777" w:rsidR="00EA03DA" w:rsidRDefault="00EA03DA" w:rsidP="00585DDF">
            <w:r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 w14:paraId="60D009D3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15DB8A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940895" w14:textId="77777777" w:rsidR="00EA03DA" w:rsidRDefault="00EA03DA" w:rsidP="00585DDF">
            <w:r>
              <w:rPr>
                <w:sz w:val="16"/>
                <w:szCs w:val="16"/>
              </w:rPr>
              <w:t>Correction to HPUE PICS Mnemonic</w:t>
            </w:r>
          </w:p>
        </w:tc>
        <w:tc>
          <w:tcPr>
            <w:tcW w:w="517" w:type="dxa"/>
          </w:tcPr>
          <w:p w14:paraId="6F1A38F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08005E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030F9C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7A9802" w14:textId="77777777" w:rsidR="00EA03DA" w:rsidRDefault="00EA03DA" w:rsidP="00585DDF">
            <w:r>
              <w:rPr>
                <w:sz w:val="16"/>
                <w:szCs w:val="16"/>
              </w:rPr>
              <w:t>R5-240173</w:t>
            </w:r>
          </w:p>
        </w:tc>
        <w:tc>
          <w:tcPr>
            <w:tcW w:w="1597" w:type="dxa"/>
          </w:tcPr>
          <w:p w14:paraId="54265161" w14:textId="77777777" w:rsidR="00EA03DA" w:rsidRDefault="00EA03DA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D0CC91C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4E8C0CF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DA38BE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0B27249E" w14:textId="77777777" w:rsidTr="00585DDF">
        <w:tc>
          <w:tcPr>
            <w:tcW w:w="879" w:type="dxa"/>
          </w:tcPr>
          <w:p w14:paraId="4393FDC9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F7BD918" w14:textId="77777777" w:rsidR="00EA03DA" w:rsidRDefault="00EA03DA" w:rsidP="00585DDF"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6D4435B9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DE96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FDD2D" w14:textId="77777777" w:rsidR="00EA03DA" w:rsidRDefault="00EA03DA" w:rsidP="00585DDF">
            <w:r>
              <w:rPr>
                <w:sz w:val="16"/>
                <w:szCs w:val="16"/>
              </w:rPr>
              <w:t>Addition of RF baseline implementation capabilities for new PC2 EN-DC combos within FR1</w:t>
            </w:r>
          </w:p>
        </w:tc>
        <w:tc>
          <w:tcPr>
            <w:tcW w:w="517" w:type="dxa"/>
          </w:tcPr>
          <w:p w14:paraId="6E54C93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B7E97E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856EB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F4A066" w14:textId="77777777" w:rsidR="00EA03DA" w:rsidRDefault="00EA03DA" w:rsidP="00585DDF">
            <w:r>
              <w:rPr>
                <w:sz w:val="16"/>
                <w:szCs w:val="16"/>
              </w:rPr>
              <w:t>R5-240330</w:t>
            </w:r>
          </w:p>
        </w:tc>
        <w:tc>
          <w:tcPr>
            <w:tcW w:w="1597" w:type="dxa"/>
          </w:tcPr>
          <w:p w14:paraId="2BBA1497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1CB4ACCA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A55833E" w14:textId="77777777" w:rsidR="00EA03DA" w:rsidRDefault="00EA03DA" w:rsidP="00585DDF">
            <w:r>
              <w:rPr>
                <w:sz w:val="16"/>
                <w:szCs w:val="16"/>
              </w:rPr>
              <w:t>A.4.3.2B.2.3.1</w:t>
            </w:r>
          </w:p>
        </w:tc>
        <w:tc>
          <w:tcPr>
            <w:tcW w:w="998" w:type="dxa"/>
          </w:tcPr>
          <w:p w14:paraId="1D98D4C4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0EFBA067" w14:textId="77777777" w:rsidTr="00585DDF">
        <w:tc>
          <w:tcPr>
            <w:tcW w:w="879" w:type="dxa"/>
          </w:tcPr>
          <w:p w14:paraId="77B48AD3" w14:textId="77777777" w:rsidR="00EA03DA" w:rsidRDefault="00EA03DA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643EC127" w14:textId="77777777" w:rsidR="00EA03DA" w:rsidRDefault="00EA03DA" w:rsidP="00585DDF">
            <w:r>
              <w:rPr>
                <w:sz w:val="16"/>
                <w:szCs w:val="16"/>
              </w:rPr>
              <w:t>0594</w:t>
            </w:r>
          </w:p>
        </w:tc>
        <w:tc>
          <w:tcPr>
            <w:tcW w:w="517" w:type="dxa"/>
          </w:tcPr>
          <w:p w14:paraId="5684E2C9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FD2F4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0AC295" w14:textId="77777777" w:rsidR="00EA03DA" w:rsidRDefault="00EA03DA" w:rsidP="00585DDF">
            <w:r>
              <w:rPr>
                <w:sz w:val="16"/>
                <w:szCs w:val="16"/>
              </w:rPr>
              <w:t>Update for additional band configurations with PC2 UL</w:t>
            </w:r>
          </w:p>
        </w:tc>
        <w:tc>
          <w:tcPr>
            <w:tcW w:w="517" w:type="dxa"/>
          </w:tcPr>
          <w:p w14:paraId="65D78C2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936C0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261128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6D0838" w14:textId="77777777" w:rsidR="00EA03DA" w:rsidRDefault="00EA03DA" w:rsidP="00585DDF">
            <w:r>
              <w:rPr>
                <w:sz w:val="16"/>
                <w:szCs w:val="16"/>
              </w:rPr>
              <w:t>R5-241714</w:t>
            </w:r>
          </w:p>
        </w:tc>
        <w:tc>
          <w:tcPr>
            <w:tcW w:w="1597" w:type="dxa"/>
          </w:tcPr>
          <w:p w14:paraId="29E11A45" w14:textId="77777777" w:rsidR="00EA03DA" w:rsidRDefault="00EA03DA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3BB99F4F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B217629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BEE24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1AC94FC0" w14:textId="77777777" w:rsidTr="00585DDF">
        <w:tc>
          <w:tcPr>
            <w:tcW w:w="879" w:type="dxa"/>
          </w:tcPr>
          <w:p w14:paraId="66454464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A5D9A48" w14:textId="77777777" w:rsidR="00EA03DA" w:rsidRDefault="00EA03DA" w:rsidP="00585DDF">
            <w:r>
              <w:rPr>
                <w:sz w:val="16"/>
                <w:szCs w:val="16"/>
              </w:rPr>
              <w:t>2672</w:t>
            </w:r>
          </w:p>
        </w:tc>
        <w:tc>
          <w:tcPr>
            <w:tcW w:w="517" w:type="dxa"/>
          </w:tcPr>
          <w:p w14:paraId="43F4697D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7FB62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AE209" w14:textId="77777777" w:rsidR="00EA03DA" w:rsidRDefault="00EA03DA" w:rsidP="00585DDF">
            <w:r>
              <w:rPr>
                <w:sz w:val="16"/>
                <w:szCs w:val="16"/>
              </w:rPr>
              <w:t>Addition of CA_n14A-n77A PC2 and CA_n77(2A) PC2 to Ch 5</w:t>
            </w:r>
          </w:p>
        </w:tc>
        <w:tc>
          <w:tcPr>
            <w:tcW w:w="517" w:type="dxa"/>
          </w:tcPr>
          <w:p w14:paraId="2D3E4924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88A3B3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FCD7A8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EA0267" w14:textId="77777777" w:rsidR="00EA03DA" w:rsidRDefault="00EA03DA" w:rsidP="00585DDF">
            <w:r>
              <w:rPr>
                <w:sz w:val="16"/>
                <w:szCs w:val="16"/>
              </w:rPr>
              <w:t>R5-241747</w:t>
            </w:r>
          </w:p>
        </w:tc>
        <w:tc>
          <w:tcPr>
            <w:tcW w:w="1597" w:type="dxa"/>
          </w:tcPr>
          <w:p w14:paraId="136AF001" w14:textId="77777777" w:rsidR="00EA03DA" w:rsidRDefault="00EA03DA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08860DE4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9CF87CC" w14:textId="77777777" w:rsidR="00EA03DA" w:rsidRDefault="00EA03DA" w:rsidP="00585DDF">
            <w:r>
              <w:rPr>
                <w:sz w:val="16"/>
                <w:szCs w:val="16"/>
              </w:rPr>
              <w:t>5.5A.2, 5.5A.3.1</w:t>
            </w:r>
          </w:p>
        </w:tc>
        <w:tc>
          <w:tcPr>
            <w:tcW w:w="998" w:type="dxa"/>
          </w:tcPr>
          <w:p w14:paraId="499957C7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7EE1AA88" w14:textId="77777777" w:rsidTr="00585DDF">
        <w:tc>
          <w:tcPr>
            <w:tcW w:w="879" w:type="dxa"/>
          </w:tcPr>
          <w:p w14:paraId="38054627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6111FF" w14:textId="77777777" w:rsidR="00EA03DA" w:rsidRDefault="00EA03DA" w:rsidP="00585DDF">
            <w:r>
              <w:rPr>
                <w:sz w:val="16"/>
                <w:szCs w:val="16"/>
              </w:rPr>
              <w:t>2673</w:t>
            </w:r>
          </w:p>
        </w:tc>
        <w:tc>
          <w:tcPr>
            <w:tcW w:w="517" w:type="dxa"/>
          </w:tcPr>
          <w:p w14:paraId="4FFC3695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6CEE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FBD5B8" w14:textId="77777777" w:rsidR="00EA03DA" w:rsidRDefault="00EA03DA" w:rsidP="00585DDF">
            <w:r>
              <w:rPr>
                <w:sz w:val="16"/>
                <w:szCs w:val="16"/>
              </w:rPr>
              <w:t>Addition of PC2 max power requirements for bands CA_n77(2A) and CA_n14A-n77A</w:t>
            </w:r>
          </w:p>
        </w:tc>
        <w:tc>
          <w:tcPr>
            <w:tcW w:w="517" w:type="dxa"/>
          </w:tcPr>
          <w:p w14:paraId="2A42EC5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712F5A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5326B8E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551AF3" w14:textId="77777777" w:rsidR="00EA03DA" w:rsidRDefault="00EA03DA" w:rsidP="00585DDF">
            <w:r>
              <w:rPr>
                <w:sz w:val="16"/>
                <w:szCs w:val="16"/>
              </w:rPr>
              <w:t>R5-240894</w:t>
            </w:r>
          </w:p>
        </w:tc>
        <w:tc>
          <w:tcPr>
            <w:tcW w:w="1597" w:type="dxa"/>
          </w:tcPr>
          <w:p w14:paraId="0DF7B97E" w14:textId="77777777" w:rsidR="00EA03DA" w:rsidRDefault="00EA03DA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7393C8BF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07894D8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6F5376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6EEB10E9" w14:textId="77777777" w:rsidTr="00585DDF">
        <w:tc>
          <w:tcPr>
            <w:tcW w:w="879" w:type="dxa"/>
          </w:tcPr>
          <w:p w14:paraId="32582D5A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D0989A" w14:textId="77777777" w:rsidR="00EA03DA" w:rsidRDefault="00EA03DA" w:rsidP="00585DDF">
            <w:r>
              <w:rPr>
                <w:sz w:val="16"/>
                <w:szCs w:val="16"/>
              </w:rPr>
              <w:t>2674</w:t>
            </w:r>
          </w:p>
        </w:tc>
        <w:tc>
          <w:tcPr>
            <w:tcW w:w="517" w:type="dxa"/>
          </w:tcPr>
          <w:p w14:paraId="0C7B5405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2F1E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16D33A" w14:textId="77777777" w:rsidR="00EA03DA" w:rsidRDefault="00EA03DA" w:rsidP="00585DDF">
            <w:r>
              <w:rPr>
                <w:sz w:val="16"/>
                <w:szCs w:val="16"/>
              </w:rPr>
              <w:t>Addition of band CA_n14A-n77A PC2 reference sensitivity test</w:t>
            </w:r>
          </w:p>
        </w:tc>
        <w:tc>
          <w:tcPr>
            <w:tcW w:w="517" w:type="dxa"/>
          </w:tcPr>
          <w:p w14:paraId="4DB24DC8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5ED948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C2810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DC3278" w14:textId="77777777" w:rsidR="00EA03DA" w:rsidRDefault="00EA03DA" w:rsidP="00585DDF">
            <w:r>
              <w:rPr>
                <w:sz w:val="16"/>
                <w:szCs w:val="16"/>
              </w:rPr>
              <w:t>R5-241746</w:t>
            </w:r>
          </w:p>
        </w:tc>
        <w:tc>
          <w:tcPr>
            <w:tcW w:w="1597" w:type="dxa"/>
          </w:tcPr>
          <w:p w14:paraId="6F891276" w14:textId="77777777" w:rsidR="00EA03DA" w:rsidRDefault="00EA03DA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7896362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35A81E41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9D8459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1703217C" w14:textId="77777777" w:rsidTr="00585DDF">
        <w:tc>
          <w:tcPr>
            <w:tcW w:w="879" w:type="dxa"/>
          </w:tcPr>
          <w:p w14:paraId="4AF4BEE5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A4C2199" w14:textId="77777777" w:rsidR="00EA03DA" w:rsidRDefault="00EA03DA" w:rsidP="00585DDF">
            <w:r>
              <w:rPr>
                <w:sz w:val="16"/>
                <w:szCs w:val="16"/>
              </w:rPr>
              <w:t>1716</w:t>
            </w:r>
          </w:p>
        </w:tc>
        <w:tc>
          <w:tcPr>
            <w:tcW w:w="517" w:type="dxa"/>
          </w:tcPr>
          <w:p w14:paraId="45B1AC38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28BEA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27E6FC" w14:textId="77777777" w:rsidR="00EA03DA" w:rsidRDefault="00EA03DA" w:rsidP="00585DDF">
            <w:r>
              <w:rPr>
                <w:sz w:val="16"/>
                <w:szCs w:val="16"/>
              </w:rPr>
              <w:t>Addition of UE maximum output power for new PC2 EN-DC combos within FR1</w:t>
            </w:r>
          </w:p>
        </w:tc>
        <w:tc>
          <w:tcPr>
            <w:tcW w:w="517" w:type="dxa"/>
          </w:tcPr>
          <w:p w14:paraId="5FD54037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D62B0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38FB236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B484E7" w14:textId="77777777" w:rsidR="00EA03DA" w:rsidRDefault="00EA03DA" w:rsidP="00585DDF">
            <w:r>
              <w:rPr>
                <w:sz w:val="16"/>
                <w:szCs w:val="16"/>
              </w:rPr>
              <w:t>R5-240331</w:t>
            </w:r>
          </w:p>
        </w:tc>
        <w:tc>
          <w:tcPr>
            <w:tcW w:w="1597" w:type="dxa"/>
          </w:tcPr>
          <w:p w14:paraId="3A5B701A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60E87BA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1DC5FDA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56122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60921B8A" w14:textId="77777777" w:rsidTr="00585DDF">
        <w:tc>
          <w:tcPr>
            <w:tcW w:w="879" w:type="dxa"/>
          </w:tcPr>
          <w:p w14:paraId="6E28582D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CCBB727" w14:textId="77777777" w:rsidR="00EA03DA" w:rsidRDefault="00EA03DA" w:rsidP="00585DDF">
            <w:r>
              <w:rPr>
                <w:sz w:val="16"/>
                <w:szCs w:val="16"/>
              </w:rPr>
              <w:t>1717</w:t>
            </w:r>
          </w:p>
        </w:tc>
        <w:tc>
          <w:tcPr>
            <w:tcW w:w="517" w:type="dxa"/>
          </w:tcPr>
          <w:p w14:paraId="4E3E0FEF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62994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A5DFDE" w14:textId="77777777" w:rsidR="00EA03DA" w:rsidRDefault="00EA03DA" w:rsidP="00585DDF">
            <w:r>
              <w:rPr>
                <w:sz w:val="16"/>
                <w:szCs w:val="16"/>
              </w:rPr>
              <w:t>Addition of reference sensitivity for new PC2 EN-DC combos within FR1</w:t>
            </w:r>
          </w:p>
        </w:tc>
        <w:tc>
          <w:tcPr>
            <w:tcW w:w="517" w:type="dxa"/>
          </w:tcPr>
          <w:p w14:paraId="218A1DF8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C7029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457B028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0DD183" w14:textId="77777777" w:rsidR="00EA03DA" w:rsidRDefault="00EA03DA" w:rsidP="00585DDF">
            <w:r>
              <w:rPr>
                <w:sz w:val="16"/>
                <w:szCs w:val="16"/>
              </w:rPr>
              <w:t>R5-241904</w:t>
            </w:r>
          </w:p>
        </w:tc>
        <w:tc>
          <w:tcPr>
            <w:tcW w:w="1597" w:type="dxa"/>
          </w:tcPr>
          <w:p w14:paraId="042B6669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10047921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6A79632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39C046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5294FA69" w14:textId="77777777" w:rsidTr="00585DDF">
        <w:tc>
          <w:tcPr>
            <w:tcW w:w="879" w:type="dxa"/>
          </w:tcPr>
          <w:p w14:paraId="60375C5D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6DF56D1" w14:textId="77777777" w:rsidR="00EA03DA" w:rsidRDefault="00EA03DA" w:rsidP="00585DDF">
            <w:r>
              <w:rPr>
                <w:sz w:val="16"/>
                <w:szCs w:val="16"/>
              </w:rPr>
              <w:t>1724</w:t>
            </w:r>
          </w:p>
        </w:tc>
        <w:tc>
          <w:tcPr>
            <w:tcW w:w="517" w:type="dxa"/>
          </w:tcPr>
          <w:p w14:paraId="01127382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E60510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5D118E" w14:textId="77777777" w:rsidR="00EA03DA" w:rsidRDefault="00EA03DA" w:rsidP="00585DDF">
            <w:r>
              <w:rPr>
                <w:sz w:val="16"/>
                <w:szCs w:val="16"/>
              </w:rPr>
              <w:t>Addition of many EN-DC PC2 combos to Ch 5</w:t>
            </w:r>
          </w:p>
        </w:tc>
        <w:tc>
          <w:tcPr>
            <w:tcW w:w="517" w:type="dxa"/>
          </w:tcPr>
          <w:p w14:paraId="47773240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CFADE6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44F2992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FA97C9" w14:textId="77777777" w:rsidR="00EA03DA" w:rsidRDefault="00EA03DA" w:rsidP="00585DDF">
            <w:r>
              <w:rPr>
                <w:sz w:val="16"/>
                <w:szCs w:val="16"/>
              </w:rPr>
              <w:t>R5-240884</w:t>
            </w:r>
          </w:p>
        </w:tc>
        <w:tc>
          <w:tcPr>
            <w:tcW w:w="1597" w:type="dxa"/>
          </w:tcPr>
          <w:p w14:paraId="379DDA61" w14:textId="77777777" w:rsidR="00EA03DA" w:rsidRDefault="00EA03DA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3DCF8558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D3B4D1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09808A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75E613FB" w14:textId="77777777" w:rsidTr="00585DDF">
        <w:tc>
          <w:tcPr>
            <w:tcW w:w="879" w:type="dxa"/>
          </w:tcPr>
          <w:p w14:paraId="3857648A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BB8C62C" w14:textId="77777777" w:rsidR="00EA03DA" w:rsidRDefault="00EA03DA" w:rsidP="00585DDF">
            <w:r>
              <w:rPr>
                <w:sz w:val="16"/>
                <w:szCs w:val="16"/>
              </w:rPr>
              <w:t>1725</w:t>
            </w:r>
          </w:p>
        </w:tc>
        <w:tc>
          <w:tcPr>
            <w:tcW w:w="517" w:type="dxa"/>
          </w:tcPr>
          <w:p w14:paraId="4A9736C3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1CBA32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1FE476" w14:textId="77777777" w:rsidR="00EA03DA" w:rsidRDefault="00EA03DA" w:rsidP="00585DDF">
            <w:r>
              <w:rPr>
                <w:sz w:val="16"/>
                <w:szCs w:val="16"/>
              </w:rPr>
              <w:t>Addition of test requirements for EN-DC PC2 combos DC_12A_n77A, DC_14A_n77A and DC_30A_n77A max power test</w:t>
            </w:r>
          </w:p>
        </w:tc>
        <w:tc>
          <w:tcPr>
            <w:tcW w:w="517" w:type="dxa"/>
          </w:tcPr>
          <w:p w14:paraId="5D8C439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A68BF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F61669D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AA7F35" w14:textId="77777777" w:rsidR="00EA03DA" w:rsidRDefault="00EA03DA" w:rsidP="00585DDF">
            <w:r>
              <w:rPr>
                <w:sz w:val="16"/>
                <w:szCs w:val="16"/>
              </w:rPr>
              <w:t>R5-240885</w:t>
            </w:r>
          </w:p>
        </w:tc>
        <w:tc>
          <w:tcPr>
            <w:tcW w:w="1597" w:type="dxa"/>
          </w:tcPr>
          <w:p w14:paraId="35DEFCDB" w14:textId="77777777" w:rsidR="00EA03DA" w:rsidRDefault="00EA03DA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469726EA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2FBCB22E" w14:textId="77777777" w:rsidR="00EA03DA" w:rsidRDefault="00EA03DA" w:rsidP="00585DDF">
            <w:r>
              <w:rPr>
                <w:sz w:val="16"/>
                <w:szCs w:val="16"/>
              </w:rPr>
              <w:t>6.2B.1.3.5</w:t>
            </w:r>
          </w:p>
        </w:tc>
        <w:tc>
          <w:tcPr>
            <w:tcW w:w="998" w:type="dxa"/>
          </w:tcPr>
          <w:p w14:paraId="750C5A03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A03DA" w14:paraId="65D937C9" w14:textId="77777777" w:rsidTr="00585DDF">
        <w:tc>
          <w:tcPr>
            <w:tcW w:w="879" w:type="dxa"/>
          </w:tcPr>
          <w:p w14:paraId="16997DCC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97BA718" w14:textId="77777777" w:rsidR="00EA03DA" w:rsidRDefault="00EA03DA" w:rsidP="00585DDF">
            <w:r>
              <w:rPr>
                <w:sz w:val="16"/>
                <w:szCs w:val="16"/>
              </w:rPr>
              <w:t>1738</w:t>
            </w:r>
          </w:p>
        </w:tc>
        <w:tc>
          <w:tcPr>
            <w:tcW w:w="517" w:type="dxa"/>
          </w:tcPr>
          <w:p w14:paraId="37C60F19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E019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CF8041" w14:textId="77777777" w:rsidR="00EA03DA" w:rsidRDefault="00EA03DA" w:rsidP="00585DDF">
            <w:r>
              <w:rPr>
                <w:sz w:val="16"/>
                <w:szCs w:val="16"/>
              </w:rPr>
              <w:t>Addition and correction of REFSENS for 2CC EN-DC in PC2</w:t>
            </w:r>
          </w:p>
        </w:tc>
        <w:tc>
          <w:tcPr>
            <w:tcW w:w="517" w:type="dxa"/>
          </w:tcPr>
          <w:p w14:paraId="4878104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49B3A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E93E57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D63D67" w14:textId="77777777" w:rsidR="00EA03DA" w:rsidRDefault="00EA03DA" w:rsidP="00585DDF">
            <w:r>
              <w:rPr>
                <w:sz w:val="16"/>
                <w:szCs w:val="16"/>
              </w:rPr>
              <w:t>R5-241062</w:t>
            </w:r>
          </w:p>
        </w:tc>
        <w:tc>
          <w:tcPr>
            <w:tcW w:w="1597" w:type="dxa"/>
          </w:tcPr>
          <w:p w14:paraId="27FE5CFB" w14:textId="77777777" w:rsidR="00EA03DA" w:rsidRDefault="00EA03DA" w:rsidP="00585DD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6441C460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4A1783B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260D4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67BC1532" w14:textId="77777777" w:rsidTr="00585DDF">
        <w:tc>
          <w:tcPr>
            <w:tcW w:w="879" w:type="dxa"/>
          </w:tcPr>
          <w:p w14:paraId="593DFAAE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39C6BBD4" w14:textId="77777777" w:rsidR="00EA03DA" w:rsidRDefault="00EA03DA" w:rsidP="00585DDF">
            <w:r>
              <w:rPr>
                <w:sz w:val="16"/>
                <w:szCs w:val="16"/>
              </w:rPr>
              <w:t>1741</w:t>
            </w:r>
          </w:p>
        </w:tc>
        <w:tc>
          <w:tcPr>
            <w:tcW w:w="517" w:type="dxa"/>
          </w:tcPr>
          <w:p w14:paraId="18208CF5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CC5DC9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36A623" w14:textId="77777777" w:rsidR="00EA03DA" w:rsidRDefault="00EA03DA" w:rsidP="00585DDF">
            <w:r>
              <w:rPr>
                <w:sz w:val="16"/>
                <w:szCs w:val="16"/>
              </w:rPr>
              <w:t>Addition of REFSENS for 3CC EN-DC in PC2</w:t>
            </w:r>
          </w:p>
        </w:tc>
        <w:tc>
          <w:tcPr>
            <w:tcW w:w="517" w:type="dxa"/>
          </w:tcPr>
          <w:p w14:paraId="4590567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512310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CBAF9E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10D0C7" w14:textId="77777777" w:rsidR="00EA03DA" w:rsidRDefault="00EA03DA" w:rsidP="00585DDF">
            <w:r>
              <w:rPr>
                <w:sz w:val="16"/>
                <w:szCs w:val="16"/>
              </w:rPr>
              <w:t>R5-241989</w:t>
            </w:r>
          </w:p>
        </w:tc>
        <w:tc>
          <w:tcPr>
            <w:tcW w:w="1597" w:type="dxa"/>
          </w:tcPr>
          <w:p w14:paraId="5C264A4B" w14:textId="77777777" w:rsidR="00EA03DA" w:rsidRDefault="00EA03DA" w:rsidP="00585DDF">
            <w:r>
              <w:rPr>
                <w:sz w:val="16"/>
                <w:szCs w:val="16"/>
              </w:rPr>
              <w:t>NTT DOCOMO INC., Verizon</w:t>
            </w:r>
          </w:p>
        </w:tc>
        <w:tc>
          <w:tcPr>
            <w:tcW w:w="1122" w:type="dxa"/>
          </w:tcPr>
          <w:p w14:paraId="43FCFD9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5B990AE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442E97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3F0E2B3F" w14:textId="77777777" w:rsidTr="00585DDF">
        <w:tc>
          <w:tcPr>
            <w:tcW w:w="879" w:type="dxa"/>
          </w:tcPr>
          <w:p w14:paraId="3585FDCD" w14:textId="77777777" w:rsidR="00EA03DA" w:rsidRDefault="00EA03DA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06664C1" w14:textId="77777777" w:rsidR="00EA03DA" w:rsidRDefault="00EA03DA" w:rsidP="00585DDF">
            <w:r>
              <w:rPr>
                <w:sz w:val="16"/>
                <w:szCs w:val="16"/>
              </w:rPr>
              <w:t>1742</w:t>
            </w:r>
          </w:p>
        </w:tc>
        <w:tc>
          <w:tcPr>
            <w:tcW w:w="517" w:type="dxa"/>
          </w:tcPr>
          <w:p w14:paraId="233444AA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3AEDAC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BCB701" w14:textId="77777777" w:rsidR="00EA03DA" w:rsidRDefault="00EA03DA" w:rsidP="00585DDF">
            <w:r>
              <w:rPr>
                <w:sz w:val="16"/>
                <w:szCs w:val="16"/>
              </w:rPr>
              <w:t>Update to FR1 EN-DC Configurations for n78 and n79</w:t>
            </w:r>
          </w:p>
        </w:tc>
        <w:tc>
          <w:tcPr>
            <w:tcW w:w="517" w:type="dxa"/>
          </w:tcPr>
          <w:p w14:paraId="54C55AD5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3A836F" w14:textId="77777777" w:rsidR="00EA03DA" w:rsidRDefault="00EA03DA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09D0FBF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5DEC06" w14:textId="77777777" w:rsidR="00EA03DA" w:rsidRDefault="00EA03DA" w:rsidP="00585DDF">
            <w:r>
              <w:rPr>
                <w:sz w:val="16"/>
                <w:szCs w:val="16"/>
              </w:rPr>
              <w:t>R5-241072</w:t>
            </w:r>
          </w:p>
        </w:tc>
        <w:tc>
          <w:tcPr>
            <w:tcW w:w="1597" w:type="dxa"/>
          </w:tcPr>
          <w:p w14:paraId="7B3460BE" w14:textId="77777777" w:rsidR="00EA03DA" w:rsidRDefault="00EA03DA" w:rsidP="00585DDF">
            <w:r>
              <w:rPr>
                <w:sz w:val="16"/>
                <w:szCs w:val="16"/>
              </w:rPr>
              <w:t>NTT DOCOMO INC..</w:t>
            </w:r>
          </w:p>
        </w:tc>
        <w:tc>
          <w:tcPr>
            <w:tcW w:w="1122" w:type="dxa"/>
          </w:tcPr>
          <w:p w14:paraId="23704C91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26360DC0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BA45A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31CE5B3C" w14:textId="77777777" w:rsidTr="00585DDF">
        <w:tc>
          <w:tcPr>
            <w:tcW w:w="879" w:type="dxa"/>
          </w:tcPr>
          <w:p w14:paraId="1D9DF019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4F10C240" w14:textId="77777777" w:rsidR="00EA03DA" w:rsidRDefault="00EA03DA" w:rsidP="00585DDF">
            <w:r>
              <w:rPr>
                <w:sz w:val="16"/>
                <w:szCs w:val="16"/>
              </w:rPr>
              <w:t>0861</w:t>
            </w:r>
          </w:p>
        </w:tc>
        <w:tc>
          <w:tcPr>
            <w:tcW w:w="517" w:type="dxa"/>
          </w:tcPr>
          <w:p w14:paraId="50F902EA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1B9E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75A62B" w14:textId="77777777" w:rsidR="00EA03DA" w:rsidRDefault="00EA03DA" w:rsidP="00585DDF">
            <w:r>
              <w:rPr>
                <w:sz w:val="16"/>
                <w:szCs w:val="16"/>
              </w:rPr>
              <w:t>Addition of reference sensitivity TP analysis for new PC2 EN-DC combos within FR1</w:t>
            </w:r>
          </w:p>
        </w:tc>
        <w:tc>
          <w:tcPr>
            <w:tcW w:w="517" w:type="dxa"/>
          </w:tcPr>
          <w:p w14:paraId="53746B9A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0E4B0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620370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2AAED0" w14:textId="77777777" w:rsidR="00EA03DA" w:rsidRDefault="00EA03DA" w:rsidP="00585DDF">
            <w:r>
              <w:rPr>
                <w:sz w:val="16"/>
                <w:szCs w:val="16"/>
              </w:rPr>
              <w:t>R5-240674</w:t>
            </w:r>
          </w:p>
        </w:tc>
        <w:tc>
          <w:tcPr>
            <w:tcW w:w="1597" w:type="dxa"/>
          </w:tcPr>
          <w:p w14:paraId="4D813435" w14:textId="77777777" w:rsidR="00EA03DA" w:rsidRDefault="00EA03DA" w:rsidP="00585DDF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14:paraId="70BCBC81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398863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2C938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5579B7BE" w14:textId="77777777" w:rsidTr="00585DDF">
        <w:tc>
          <w:tcPr>
            <w:tcW w:w="879" w:type="dxa"/>
          </w:tcPr>
          <w:p w14:paraId="548EEA3B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9BCC6AF" w14:textId="77777777" w:rsidR="00EA03DA" w:rsidRDefault="00EA03DA" w:rsidP="00585DDF">
            <w:r>
              <w:rPr>
                <w:sz w:val="16"/>
                <w:szCs w:val="16"/>
              </w:rPr>
              <w:t>0869</w:t>
            </w:r>
          </w:p>
        </w:tc>
        <w:tc>
          <w:tcPr>
            <w:tcW w:w="517" w:type="dxa"/>
          </w:tcPr>
          <w:p w14:paraId="2A1ED49C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CF1E83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D2907C" w14:textId="77777777" w:rsidR="00EA03DA" w:rsidRDefault="00EA03DA" w:rsidP="00585DDF">
            <w:r>
              <w:rPr>
                <w:sz w:val="16"/>
                <w:szCs w:val="16"/>
              </w:rPr>
              <w:t>Update reference sensitivity test cases for additional band configurations with PC2 UL</w:t>
            </w:r>
          </w:p>
        </w:tc>
        <w:tc>
          <w:tcPr>
            <w:tcW w:w="517" w:type="dxa"/>
          </w:tcPr>
          <w:p w14:paraId="4FFDB97E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C1E572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8C3BFA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E5BF70" w14:textId="77777777" w:rsidR="00EA03DA" w:rsidRDefault="00EA03DA" w:rsidP="00585DDF">
            <w:r>
              <w:rPr>
                <w:sz w:val="16"/>
                <w:szCs w:val="16"/>
              </w:rPr>
              <w:t>R5-241748</w:t>
            </w:r>
          </w:p>
        </w:tc>
        <w:tc>
          <w:tcPr>
            <w:tcW w:w="1597" w:type="dxa"/>
          </w:tcPr>
          <w:p w14:paraId="3EEDE874" w14:textId="77777777" w:rsidR="00EA03DA" w:rsidRDefault="00EA03DA" w:rsidP="00585DDF"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 w14:paraId="47FB8FE5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18CC114C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C04090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0CF25F5D" w14:textId="77777777" w:rsidTr="00585DDF">
        <w:tc>
          <w:tcPr>
            <w:tcW w:w="879" w:type="dxa"/>
          </w:tcPr>
          <w:p w14:paraId="398ACF49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D3F0681" w14:textId="77777777" w:rsidR="00EA03DA" w:rsidRDefault="00EA03DA" w:rsidP="00585DDF">
            <w:r>
              <w:rPr>
                <w:sz w:val="16"/>
                <w:szCs w:val="16"/>
              </w:rPr>
              <w:t>0874</w:t>
            </w:r>
          </w:p>
        </w:tc>
        <w:tc>
          <w:tcPr>
            <w:tcW w:w="517" w:type="dxa"/>
          </w:tcPr>
          <w:p w14:paraId="15E93452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88DCC5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8A4722" w14:textId="77777777" w:rsidR="00EA03DA" w:rsidRDefault="00EA03DA" w:rsidP="00585DDF">
            <w:r>
              <w:rPr>
                <w:sz w:val="16"/>
                <w:szCs w:val="16"/>
              </w:rPr>
              <w:t>Addition of REFSENS TP analysis for DC_19A_n78A and DC_19A_n77A in PC2</w:t>
            </w:r>
          </w:p>
        </w:tc>
        <w:tc>
          <w:tcPr>
            <w:tcW w:w="517" w:type="dxa"/>
          </w:tcPr>
          <w:p w14:paraId="7AD7CDD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FF5C3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84191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C2C292" w14:textId="77777777" w:rsidR="00EA03DA" w:rsidRDefault="00EA03DA" w:rsidP="00585DDF">
            <w:r>
              <w:rPr>
                <w:sz w:val="16"/>
                <w:szCs w:val="16"/>
              </w:rPr>
              <w:t>R5-241749</w:t>
            </w:r>
          </w:p>
        </w:tc>
        <w:tc>
          <w:tcPr>
            <w:tcW w:w="1597" w:type="dxa"/>
          </w:tcPr>
          <w:p w14:paraId="4DAF3E9E" w14:textId="77777777" w:rsidR="00EA03DA" w:rsidRDefault="00EA03DA" w:rsidP="00585DD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7021C99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070FF453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1CC65C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  <w:tr w:rsidR="00EA03DA" w14:paraId="029B7663" w14:textId="77777777" w:rsidTr="00585DDF">
        <w:tc>
          <w:tcPr>
            <w:tcW w:w="879" w:type="dxa"/>
          </w:tcPr>
          <w:p w14:paraId="49411F24" w14:textId="77777777" w:rsidR="00EA03DA" w:rsidRDefault="00EA03DA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6254964C" w14:textId="77777777" w:rsidR="00EA03DA" w:rsidRDefault="00EA03DA" w:rsidP="00585DDF">
            <w:r>
              <w:rPr>
                <w:sz w:val="16"/>
                <w:szCs w:val="16"/>
              </w:rPr>
              <w:t>0876</w:t>
            </w:r>
          </w:p>
        </w:tc>
        <w:tc>
          <w:tcPr>
            <w:tcW w:w="517" w:type="dxa"/>
          </w:tcPr>
          <w:p w14:paraId="6216C2DD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3E8FA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199457" w14:textId="77777777" w:rsidR="00EA03DA" w:rsidRDefault="00EA03DA" w:rsidP="00585DDF">
            <w:r>
              <w:rPr>
                <w:sz w:val="16"/>
                <w:szCs w:val="16"/>
              </w:rPr>
              <w:t>Addition of REFSENS TP analysis for 3CC EN-DC for n78 and n79 in PC2</w:t>
            </w:r>
          </w:p>
        </w:tc>
        <w:tc>
          <w:tcPr>
            <w:tcW w:w="517" w:type="dxa"/>
          </w:tcPr>
          <w:p w14:paraId="2D5CC0EC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1E61D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C5D234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1E15C4" w14:textId="77777777" w:rsidR="00EA03DA" w:rsidRDefault="00EA03DA" w:rsidP="00585DDF">
            <w:r>
              <w:rPr>
                <w:sz w:val="16"/>
                <w:szCs w:val="16"/>
              </w:rPr>
              <w:t>R5-241750</w:t>
            </w:r>
          </w:p>
        </w:tc>
        <w:tc>
          <w:tcPr>
            <w:tcW w:w="1597" w:type="dxa"/>
          </w:tcPr>
          <w:p w14:paraId="1535EA3B" w14:textId="77777777" w:rsidR="00EA03DA" w:rsidRDefault="00EA03DA" w:rsidP="00585DDF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0678DBC" w14:textId="77777777" w:rsidR="00EA03DA" w:rsidRDefault="00EA03DA" w:rsidP="00585DDF">
            <w:r>
              <w:rPr>
                <w:sz w:val="16"/>
                <w:szCs w:val="16"/>
              </w:rPr>
              <w:t>HPUE_NR_CADC_NR_LTE_DC_R18-UEConTest</w:t>
            </w:r>
          </w:p>
        </w:tc>
        <w:tc>
          <w:tcPr>
            <w:tcW w:w="2323" w:type="dxa"/>
          </w:tcPr>
          <w:p w14:paraId="2FB536E5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07C19D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211958FB" w14:textId="77777777" w:rsidR="00EA03DA" w:rsidRDefault="00EA03DA" w:rsidP="00EA03DA"/>
    <w:p w14:paraId="647764AF" w14:textId="77777777" w:rsidR="00EA03DA" w:rsidRDefault="00EA03DA" w:rsidP="00EA03DA"/>
    <w:p w14:paraId="2DEC363A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RP-240214</w:t>
      </w:r>
      <w:r>
        <w:rPr>
          <w:b/>
          <w:i/>
          <w:noProof/>
          <w:sz w:val="28"/>
        </w:rPr>
        <w:fldChar w:fldCharType="end"/>
      </w:r>
    </w:p>
    <w:p w14:paraId="59E920AA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F97128A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41AF30D8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8F199D8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High-power UE operation for fixed-wireless/vehicle-mounted use cases in LTE bands and NR bands in Rel-18 (LTE_NR_HPUE_FWVM_R18-UEConTest)</w:t>
      </w:r>
      <w:r>
        <w:rPr>
          <w:rFonts w:ascii="Arial" w:hAnsi="Arial" w:cs="Arial"/>
          <w:b/>
          <w:bCs/>
        </w:rPr>
        <w:fldChar w:fldCharType="end"/>
      </w:r>
    </w:p>
    <w:p w14:paraId="67A7E954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13.4.8</w:t>
      </w:r>
      <w:r>
        <w:rPr>
          <w:rFonts w:ascii="Arial" w:hAnsi="Arial" w:cs="Arial"/>
          <w:b/>
          <w:bCs/>
        </w:rPr>
        <w:fldChar w:fldCharType="end"/>
      </w:r>
    </w:p>
    <w:p w14:paraId="2FAF3114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FAA5E1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0BA8BDF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15EBEF1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94A97A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36816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0EAB86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D71790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AFA7A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BFC8A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81625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A796B9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4E2AAC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2C7DEC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BB41E8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DC162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04BC5B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5DDF5A74" w14:textId="77777777" w:rsidTr="00585DDF">
        <w:tc>
          <w:tcPr>
            <w:tcW w:w="879" w:type="dxa"/>
          </w:tcPr>
          <w:p w14:paraId="1741273F" w14:textId="77777777" w:rsidR="00EA03DA" w:rsidRDefault="00EA03DA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98B4B18" w14:textId="77777777" w:rsidR="00EA03DA" w:rsidRDefault="00EA03DA" w:rsidP="00585DDF">
            <w:r>
              <w:rPr>
                <w:sz w:val="16"/>
                <w:szCs w:val="16"/>
              </w:rPr>
              <w:t>2642</w:t>
            </w:r>
          </w:p>
        </w:tc>
        <w:tc>
          <w:tcPr>
            <w:tcW w:w="517" w:type="dxa"/>
          </w:tcPr>
          <w:p w14:paraId="2FCC9BD4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82F220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8F94DC" w14:textId="77777777" w:rsidR="00EA03DA" w:rsidRDefault="00EA03DA" w:rsidP="00585DDF">
            <w:r>
              <w:rPr>
                <w:sz w:val="16"/>
                <w:szCs w:val="16"/>
              </w:rPr>
              <w:t>Editorial correction to UE Power Class for n100 and n101</w:t>
            </w:r>
          </w:p>
        </w:tc>
        <w:tc>
          <w:tcPr>
            <w:tcW w:w="517" w:type="dxa"/>
          </w:tcPr>
          <w:p w14:paraId="004E9098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0DD46F" w14:textId="77777777" w:rsidR="00EA03DA" w:rsidRDefault="00EA03DA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9B8F86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DDF0CD" w14:textId="77777777" w:rsidR="00EA03DA" w:rsidRDefault="00EA03DA" w:rsidP="00585DDF">
            <w:r>
              <w:rPr>
                <w:sz w:val="16"/>
                <w:szCs w:val="16"/>
              </w:rPr>
              <w:t>R5-240454</w:t>
            </w:r>
          </w:p>
        </w:tc>
        <w:tc>
          <w:tcPr>
            <w:tcW w:w="1597" w:type="dxa"/>
          </w:tcPr>
          <w:p w14:paraId="196BE29C" w14:textId="77777777" w:rsidR="00EA03DA" w:rsidRDefault="00EA03DA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AE13125" w14:textId="77777777" w:rsidR="00EA03DA" w:rsidRDefault="00EA03DA" w:rsidP="00585DDF">
            <w:r>
              <w:rPr>
                <w:sz w:val="16"/>
                <w:szCs w:val="16"/>
              </w:rPr>
              <w:t>LTE_NR_HPUE_FWVM_R18-UEConTest</w:t>
            </w:r>
          </w:p>
        </w:tc>
        <w:tc>
          <w:tcPr>
            <w:tcW w:w="2323" w:type="dxa"/>
          </w:tcPr>
          <w:p w14:paraId="0C27344F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0E6256" w14:textId="77777777" w:rsidR="00EA03DA" w:rsidRDefault="00EA03DA" w:rsidP="00585DDF">
            <w:pPr>
              <w:rPr>
                <w:sz w:val="16"/>
                <w:szCs w:val="16"/>
              </w:rPr>
            </w:pPr>
          </w:p>
        </w:tc>
      </w:tr>
    </w:tbl>
    <w:p w14:paraId="5C9DEC7B" w14:textId="77777777" w:rsidR="00EA03DA" w:rsidRDefault="00EA03DA" w:rsidP="00EA03DA"/>
    <w:p w14:paraId="31860A71" w14:textId="77777777" w:rsidR="00EA03DA" w:rsidRDefault="00EA03DA" w:rsidP="00EA03DA"/>
    <w:p w14:paraId="28AD475C" w14:textId="77777777" w:rsidR="00EA03DA" w:rsidRPr="00917427" w:rsidRDefault="00EA03DA" w:rsidP="00EA03D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RP-240215</w:t>
      </w:r>
      <w:r>
        <w:rPr>
          <w:b/>
          <w:i/>
          <w:noProof/>
          <w:sz w:val="28"/>
        </w:rPr>
        <w:fldChar w:fldCharType="end"/>
      </w:r>
    </w:p>
    <w:p w14:paraId="1A976BF1" w14:textId="77777777" w:rsidR="00EA03DA" w:rsidRPr="00784730" w:rsidRDefault="00EA03DA" w:rsidP="00EA03DA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E14B605" w14:textId="77777777" w:rsidR="00EA03DA" w:rsidRPr="00050554" w:rsidRDefault="00EA03DA" w:rsidP="00EA03DA">
      <w:pPr>
        <w:rPr>
          <w:rFonts w:ascii="Arial" w:hAnsi="Arial" w:cs="Arial"/>
          <w:b/>
          <w:bCs/>
          <w:lang w:val="en-US"/>
        </w:rPr>
      </w:pPr>
    </w:p>
    <w:p w14:paraId="3B97C3DF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842049F" w14:textId="77777777" w:rsidR="00EA03DA" w:rsidRPr="00E145B1" w:rsidRDefault="00EA03DA" w:rsidP="00EA03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Signal level Enhanced Network Selection (SENSE-UEContest)</w:t>
      </w:r>
      <w:r>
        <w:rPr>
          <w:rFonts w:ascii="Arial" w:hAnsi="Arial" w:cs="Arial"/>
          <w:b/>
          <w:bCs/>
        </w:rPr>
        <w:fldChar w:fldCharType="end"/>
      </w:r>
    </w:p>
    <w:p w14:paraId="27B833F6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13.4.9</w:t>
      </w:r>
      <w:r>
        <w:rPr>
          <w:rFonts w:ascii="Arial" w:hAnsi="Arial" w:cs="Arial"/>
          <w:b/>
          <w:bCs/>
        </w:rPr>
        <w:fldChar w:fldCharType="end"/>
      </w:r>
    </w:p>
    <w:p w14:paraId="60AE22EE" w14:textId="77777777" w:rsidR="00EA03DA" w:rsidRDefault="00EA03DA" w:rsidP="00EA03D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37EF801" w14:textId="77777777" w:rsidR="00EA03DA" w:rsidRDefault="00EA03DA" w:rsidP="00EA03DA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8FCF54A" w14:textId="77777777" w:rsidR="00EA03DA" w:rsidRPr="004E535C" w:rsidRDefault="00EA03DA" w:rsidP="00EA03D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03DA" w:rsidRPr="004E535C" w14:paraId="5582668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5AD0D3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0A30A8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F95634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6CD31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8EA2CA2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BF2D8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4346E1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02D23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4890AE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E3533B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FCC71D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6F84B7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4350DF" w14:textId="77777777" w:rsidR="00EA03DA" w:rsidRPr="00BF1EB6" w:rsidRDefault="00EA03DA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03DA" w14:paraId="7A15367D" w14:textId="77777777" w:rsidTr="00585DDF">
        <w:tc>
          <w:tcPr>
            <w:tcW w:w="879" w:type="dxa"/>
          </w:tcPr>
          <w:p w14:paraId="06A4626D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B609C1A" w14:textId="77777777" w:rsidR="00EA03DA" w:rsidRDefault="00EA03DA" w:rsidP="00585DDF">
            <w:r>
              <w:rPr>
                <w:sz w:val="16"/>
                <w:szCs w:val="16"/>
              </w:rPr>
              <w:t>5275</w:t>
            </w:r>
          </w:p>
        </w:tc>
        <w:tc>
          <w:tcPr>
            <w:tcW w:w="517" w:type="dxa"/>
          </w:tcPr>
          <w:p w14:paraId="74518D99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B22608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6A0010" w14:textId="77777777" w:rsidR="00EA03DA" w:rsidRDefault="00EA03DA" w:rsidP="00585DDF">
            <w:r>
              <w:rPr>
                <w:sz w:val="16"/>
                <w:szCs w:val="16"/>
              </w:rPr>
              <w:t>Addition of SENSE eMTC TC 6.1.1.12-PLMN selection</w:t>
            </w:r>
          </w:p>
        </w:tc>
        <w:tc>
          <w:tcPr>
            <w:tcW w:w="517" w:type="dxa"/>
          </w:tcPr>
          <w:p w14:paraId="659122BA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EE2D43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B4B283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520399" w14:textId="77777777" w:rsidR="00EA03DA" w:rsidRDefault="00EA03DA" w:rsidP="00585DDF">
            <w:r>
              <w:rPr>
                <w:sz w:val="16"/>
                <w:szCs w:val="16"/>
              </w:rPr>
              <w:t>R5-241611</w:t>
            </w:r>
          </w:p>
        </w:tc>
        <w:tc>
          <w:tcPr>
            <w:tcW w:w="1597" w:type="dxa"/>
          </w:tcPr>
          <w:p w14:paraId="6E60BA9A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E3A4BA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2B3333EF" w14:textId="77777777" w:rsidR="00EA03DA" w:rsidRDefault="00EA03DA" w:rsidP="00585DDF">
            <w:r>
              <w:rPr>
                <w:sz w:val="16"/>
                <w:szCs w:val="16"/>
              </w:rPr>
              <w:t>6.1.1.12(new)</w:t>
            </w:r>
          </w:p>
        </w:tc>
        <w:tc>
          <w:tcPr>
            <w:tcW w:w="998" w:type="dxa"/>
          </w:tcPr>
          <w:p w14:paraId="665C32C9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FB7FD0D" w14:textId="77777777" w:rsidTr="00585DDF">
        <w:tc>
          <w:tcPr>
            <w:tcW w:w="879" w:type="dxa"/>
          </w:tcPr>
          <w:p w14:paraId="1AD841B7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55DB6F6" w14:textId="77777777" w:rsidR="00EA03DA" w:rsidRDefault="00EA03DA" w:rsidP="00585DDF">
            <w:r>
              <w:rPr>
                <w:sz w:val="16"/>
                <w:szCs w:val="16"/>
              </w:rPr>
              <w:t>5276</w:t>
            </w:r>
          </w:p>
        </w:tc>
        <w:tc>
          <w:tcPr>
            <w:tcW w:w="517" w:type="dxa"/>
          </w:tcPr>
          <w:p w14:paraId="2740DF06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B8B321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BD03E9" w14:textId="77777777" w:rsidR="00EA03DA" w:rsidRDefault="00EA03DA" w:rsidP="00585DDF">
            <w:r>
              <w:rPr>
                <w:sz w:val="16"/>
                <w:szCs w:val="16"/>
              </w:rPr>
              <w:t>Addition of SENSE eMTC TC 6.1.1.13-PLMN selection Exception</w:t>
            </w:r>
          </w:p>
        </w:tc>
        <w:tc>
          <w:tcPr>
            <w:tcW w:w="517" w:type="dxa"/>
          </w:tcPr>
          <w:p w14:paraId="044BAC2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174773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61D0256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EF64E0" w14:textId="77777777" w:rsidR="00EA03DA" w:rsidRDefault="00EA03DA" w:rsidP="00585DDF">
            <w:r>
              <w:rPr>
                <w:sz w:val="16"/>
                <w:szCs w:val="16"/>
              </w:rPr>
              <w:t>R5-241612</w:t>
            </w:r>
          </w:p>
        </w:tc>
        <w:tc>
          <w:tcPr>
            <w:tcW w:w="1597" w:type="dxa"/>
          </w:tcPr>
          <w:p w14:paraId="17FDB1BB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9809ED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35C1D5BD" w14:textId="77777777" w:rsidR="00EA03DA" w:rsidRDefault="00EA03DA" w:rsidP="00585DDF">
            <w:r>
              <w:rPr>
                <w:sz w:val="16"/>
                <w:szCs w:val="16"/>
              </w:rPr>
              <w:t>6.1.1.13(new)</w:t>
            </w:r>
          </w:p>
        </w:tc>
        <w:tc>
          <w:tcPr>
            <w:tcW w:w="998" w:type="dxa"/>
          </w:tcPr>
          <w:p w14:paraId="68318B40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6D02361" w14:textId="77777777" w:rsidTr="00585DDF">
        <w:tc>
          <w:tcPr>
            <w:tcW w:w="879" w:type="dxa"/>
          </w:tcPr>
          <w:p w14:paraId="6073BDA7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33F9904" w14:textId="77777777" w:rsidR="00EA03DA" w:rsidRDefault="00EA03DA" w:rsidP="00585DDF">
            <w:r>
              <w:rPr>
                <w:sz w:val="16"/>
                <w:szCs w:val="16"/>
              </w:rPr>
              <w:t>5277</w:t>
            </w:r>
          </w:p>
        </w:tc>
        <w:tc>
          <w:tcPr>
            <w:tcW w:w="517" w:type="dxa"/>
          </w:tcPr>
          <w:p w14:paraId="49DE1721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2A1D4F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B3551D" w14:textId="77777777" w:rsidR="00EA03DA" w:rsidRDefault="00EA03DA" w:rsidP="00585DDF">
            <w:r>
              <w:rPr>
                <w:sz w:val="16"/>
                <w:szCs w:val="16"/>
              </w:rPr>
              <w:t>Addition of SENSE eMTC TC 6.1.1.14-Periodic SENSE</w:t>
            </w:r>
          </w:p>
        </w:tc>
        <w:tc>
          <w:tcPr>
            <w:tcW w:w="517" w:type="dxa"/>
          </w:tcPr>
          <w:p w14:paraId="24D50537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35D3FE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B1275E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426628" w14:textId="77777777" w:rsidR="00EA03DA" w:rsidRDefault="00EA03DA" w:rsidP="00585DDF">
            <w:r>
              <w:rPr>
                <w:sz w:val="16"/>
                <w:szCs w:val="16"/>
              </w:rPr>
              <w:t>R5-241613</w:t>
            </w:r>
          </w:p>
        </w:tc>
        <w:tc>
          <w:tcPr>
            <w:tcW w:w="1597" w:type="dxa"/>
          </w:tcPr>
          <w:p w14:paraId="2455BF69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9CDF70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05347953" w14:textId="77777777" w:rsidR="00EA03DA" w:rsidRDefault="00EA03DA" w:rsidP="00585DDF">
            <w:r>
              <w:rPr>
                <w:sz w:val="16"/>
                <w:szCs w:val="16"/>
              </w:rPr>
              <w:t>6.1.1.14(new)</w:t>
            </w:r>
          </w:p>
        </w:tc>
        <w:tc>
          <w:tcPr>
            <w:tcW w:w="998" w:type="dxa"/>
          </w:tcPr>
          <w:p w14:paraId="491F0A04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22641FE" w14:textId="77777777" w:rsidTr="00585DDF">
        <w:tc>
          <w:tcPr>
            <w:tcW w:w="879" w:type="dxa"/>
          </w:tcPr>
          <w:p w14:paraId="39EA179B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4986734" w14:textId="77777777" w:rsidR="00EA03DA" w:rsidRDefault="00EA03DA" w:rsidP="00585DDF">
            <w:r>
              <w:rPr>
                <w:sz w:val="16"/>
                <w:szCs w:val="16"/>
              </w:rPr>
              <w:t>5278</w:t>
            </w:r>
          </w:p>
        </w:tc>
        <w:tc>
          <w:tcPr>
            <w:tcW w:w="517" w:type="dxa"/>
          </w:tcPr>
          <w:p w14:paraId="45BC242F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C5074C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B5E1D9" w14:textId="77777777" w:rsidR="00EA03DA" w:rsidRDefault="00EA03DA" w:rsidP="00585DDF">
            <w:r>
              <w:rPr>
                <w:sz w:val="16"/>
                <w:szCs w:val="16"/>
              </w:rPr>
              <w:t>Addition of SENSE NB-IoT TC 22.2.14-PLMN selection</w:t>
            </w:r>
          </w:p>
        </w:tc>
        <w:tc>
          <w:tcPr>
            <w:tcW w:w="517" w:type="dxa"/>
          </w:tcPr>
          <w:p w14:paraId="5EA6299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70F1A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92B3295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406BAD" w14:textId="77777777" w:rsidR="00EA03DA" w:rsidRDefault="00EA03DA" w:rsidP="00585DDF">
            <w:r>
              <w:rPr>
                <w:sz w:val="16"/>
                <w:szCs w:val="16"/>
              </w:rPr>
              <w:t>R5-241614</w:t>
            </w:r>
          </w:p>
        </w:tc>
        <w:tc>
          <w:tcPr>
            <w:tcW w:w="1597" w:type="dxa"/>
          </w:tcPr>
          <w:p w14:paraId="776F94C0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AA7FD7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3DF718C6" w14:textId="77777777" w:rsidR="00EA03DA" w:rsidRDefault="00EA03DA" w:rsidP="00585DDF">
            <w:r>
              <w:rPr>
                <w:sz w:val="16"/>
                <w:szCs w:val="16"/>
              </w:rPr>
              <w:t>22.2.14 (new)</w:t>
            </w:r>
          </w:p>
        </w:tc>
        <w:tc>
          <w:tcPr>
            <w:tcW w:w="998" w:type="dxa"/>
          </w:tcPr>
          <w:p w14:paraId="4B7E2A36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36.523-2. CR 1437; TS/TR ... CR ... </w:t>
            </w:r>
          </w:p>
        </w:tc>
      </w:tr>
      <w:tr w:rsidR="00EA03DA" w14:paraId="2C8FBDB5" w14:textId="77777777" w:rsidTr="00585DDF">
        <w:tc>
          <w:tcPr>
            <w:tcW w:w="879" w:type="dxa"/>
          </w:tcPr>
          <w:p w14:paraId="50BE8816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38779387" w14:textId="77777777" w:rsidR="00EA03DA" w:rsidRDefault="00EA03DA" w:rsidP="00585DDF">
            <w:r>
              <w:rPr>
                <w:sz w:val="16"/>
                <w:szCs w:val="16"/>
              </w:rPr>
              <w:t>5279</w:t>
            </w:r>
          </w:p>
        </w:tc>
        <w:tc>
          <w:tcPr>
            <w:tcW w:w="517" w:type="dxa"/>
          </w:tcPr>
          <w:p w14:paraId="5E636C38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3B99C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88382C" w14:textId="77777777" w:rsidR="00EA03DA" w:rsidRDefault="00EA03DA" w:rsidP="00585DDF">
            <w:r>
              <w:rPr>
                <w:sz w:val="16"/>
                <w:szCs w:val="16"/>
              </w:rPr>
              <w:t>Addition of SENSE NB-IoT TC 22.2.15-PLMN selection Exception</w:t>
            </w:r>
          </w:p>
        </w:tc>
        <w:tc>
          <w:tcPr>
            <w:tcW w:w="517" w:type="dxa"/>
          </w:tcPr>
          <w:p w14:paraId="68DFBCA2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548C15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88EFDC9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AAE109" w14:textId="77777777" w:rsidR="00EA03DA" w:rsidRDefault="00EA03DA" w:rsidP="00585DDF">
            <w:r>
              <w:rPr>
                <w:sz w:val="16"/>
                <w:szCs w:val="16"/>
              </w:rPr>
              <w:t>R5-241615</w:t>
            </w:r>
          </w:p>
        </w:tc>
        <w:tc>
          <w:tcPr>
            <w:tcW w:w="1597" w:type="dxa"/>
          </w:tcPr>
          <w:p w14:paraId="2687E805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DCC1D0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1E0412AB" w14:textId="77777777" w:rsidR="00EA03DA" w:rsidRDefault="00EA03DA" w:rsidP="00585DDF">
            <w:r>
              <w:rPr>
                <w:sz w:val="16"/>
                <w:szCs w:val="16"/>
              </w:rPr>
              <w:t>22.2.15 (new)</w:t>
            </w:r>
          </w:p>
        </w:tc>
        <w:tc>
          <w:tcPr>
            <w:tcW w:w="998" w:type="dxa"/>
          </w:tcPr>
          <w:p w14:paraId="1D4CF640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611BD6AF" w14:textId="77777777" w:rsidTr="00585DDF">
        <w:tc>
          <w:tcPr>
            <w:tcW w:w="879" w:type="dxa"/>
          </w:tcPr>
          <w:p w14:paraId="216D9508" w14:textId="77777777" w:rsidR="00EA03DA" w:rsidRDefault="00EA03DA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3FB2A4D" w14:textId="77777777" w:rsidR="00EA03DA" w:rsidRDefault="00EA03DA" w:rsidP="00585DDF">
            <w:r>
              <w:rPr>
                <w:sz w:val="16"/>
                <w:szCs w:val="16"/>
              </w:rPr>
              <w:t>5280</w:t>
            </w:r>
          </w:p>
        </w:tc>
        <w:tc>
          <w:tcPr>
            <w:tcW w:w="517" w:type="dxa"/>
          </w:tcPr>
          <w:p w14:paraId="55929002" w14:textId="77777777" w:rsidR="00EA03DA" w:rsidRDefault="00EA03DA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B73DE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88EF01" w14:textId="77777777" w:rsidR="00EA03DA" w:rsidRDefault="00EA03DA" w:rsidP="00585DDF">
            <w:r>
              <w:rPr>
                <w:sz w:val="16"/>
                <w:szCs w:val="16"/>
              </w:rPr>
              <w:t>Addition of SENSE NB-IoT TC 22.2.16-Periodic SENSE</w:t>
            </w:r>
          </w:p>
        </w:tc>
        <w:tc>
          <w:tcPr>
            <w:tcW w:w="517" w:type="dxa"/>
          </w:tcPr>
          <w:p w14:paraId="3E45CDCF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F54CE0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B92FC93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F06D05" w14:textId="77777777" w:rsidR="00EA03DA" w:rsidRDefault="00EA03DA" w:rsidP="00585DDF">
            <w:r>
              <w:rPr>
                <w:sz w:val="16"/>
                <w:szCs w:val="16"/>
              </w:rPr>
              <w:t>R5-241616</w:t>
            </w:r>
          </w:p>
        </w:tc>
        <w:tc>
          <w:tcPr>
            <w:tcW w:w="1597" w:type="dxa"/>
          </w:tcPr>
          <w:p w14:paraId="12931596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AFDAE2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086CDD35" w14:textId="77777777" w:rsidR="00EA03DA" w:rsidRDefault="00EA03DA" w:rsidP="00585DDF">
            <w:r>
              <w:rPr>
                <w:sz w:val="16"/>
                <w:szCs w:val="16"/>
              </w:rPr>
              <w:t>22.2.16(new)</w:t>
            </w:r>
          </w:p>
        </w:tc>
        <w:tc>
          <w:tcPr>
            <w:tcW w:w="998" w:type="dxa"/>
          </w:tcPr>
          <w:p w14:paraId="536EEA35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 36.523-2 CR 1437; TS/TR ... CR ... </w:t>
            </w:r>
          </w:p>
        </w:tc>
      </w:tr>
      <w:tr w:rsidR="00EA03DA" w14:paraId="4308FEB2" w14:textId="77777777" w:rsidTr="00585DDF">
        <w:tc>
          <w:tcPr>
            <w:tcW w:w="879" w:type="dxa"/>
          </w:tcPr>
          <w:p w14:paraId="0407D2D7" w14:textId="77777777" w:rsidR="00EA03DA" w:rsidRDefault="00EA03DA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3B303EB9" w14:textId="77777777" w:rsidR="00EA03DA" w:rsidRDefault="00EA03DA" w:rsidP="00585DDF"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</w:tcPr>
          <w:p w14:paraId="44E31706" w14:textId="77777777" w:rsidR="00EA03DA" w:rsidRDefault="00EA03DA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F71686" w14:textId="77777777" w:rsidR="00EA03DA" w:rsidRDefault="00EA03DA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27E83F" w14:textId="77777777" w:rsidR="00EA03DA" w:rsidRDefault="00EA03DA" w:rsidP="00585DDF">
            <w:r>
              <w:rPr>
                <w:sz w:val="16"/>
                <w:szCs w:val="16"/>
              </w:rPr>
              <w:t>Addition of PICS and test applicability for SENSE TC</w:t>
            </w:r>
          </w:p>
        </w:tc>
        <w:tc>
          <w:tcPr>
            <w:tcW w:w="517" w:type="dxa"/>
          </w:tcPr>
          <w:p w14:paraId="7605A35B" w14:textId="77777777" w:rsidR="00EA03DA" w:rsidRDefault="00EA03DA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58DE88" w14:textId="77777777" w:rsidR="00EA03DA" w:rsidRDefault="00EA03DA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95DE6A4" w14:textId="77777777" w:rsidR="00EA03DA" w:rsidRDefault="00EA03DA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65F640" w14:textId="77777777" w:rsidR="00EA03DA" w:rsidRDefault="00EA03DA" w:rsidP="00585DDF">
            <w:r>
              <w:rPr>
                <w:sz w:val="16"/>
                <w:szCs w:val="16"/>
              </w:rPr>
              <w:t>R5-240424</w:t>
            </w:r>
          </w:p>
        </w:tc>
        <w:tc>
          <w:tcPr>
            <w:tcW w:w="1597" w:type="dxa"/>
          </w:tcPr>
          <w:p w14:paraId="1CA4B278" w14:textId="77777777" w:rsidR="00EA03DA" w:rsidRDefault="00EA03DA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5F686E" w14:textId="77777777" w:rsidR="00EA03DA" w:rsidRDefault="00EA03DA" w:rsidP="00585DDF">
            <w:r>
              <w:rPr>
                <w:sz w:val="16"/>
                <w:szCs w:val="16"/>
              </w:rPr>
              <w:t>SENSE-UEContest</w:t>
            </w:r>
          </w:p>
        </w:tc>
        <w:tc>
          <w:tcPr>
            <w:tcW w:w="2323" w:type="dxa"/>
          </w:tcPr>
          <w:p w14:paraId="683635B3" w14:textId="77777777" w:rsidR="00EA03DA" w:rsidRDefault="00EA03DA" w:rsidP="00585DDF">
            <w:r>
              <w:rPr>
                <w:sz w:val="16"/>
                <w:szCs w:val="16"/>
              </w:rPr>
              <w:t>A.4.4, 4</w:t>
            </w:r>
          </w:p>
        </w:tc>
        <w:tc>
          <w:tcPr>
            <w:tcW w:w="998" w:type="dxa"/>
          </w:tcPr>
          <w:p w14:paraId="02B70A0B" w14:textId="77777777" w:rsidR="00EA03DA" w:rsidRDefault="00EA03DA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4B1FBD12" w14:textId="77777777" w:rsidR="00EA03DA" w:rsidRDefault="00EA03DA" w:rsidP="00EA03DA"/>
    <w:p w14:paraId="1BA5342F" w14:textId="77777777" w:rsidR="00EA03DA" w:rsidRDefault="00EA03DA" w:rsidP="00EA03DA"/>
    <w:p w14:paraId="1250487A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RP-240216</w:t>
      </w:r>
      <w:r>
        <w:rPr>
          <w:b/>
          <w:i/>
          <w:noProof/>
          <w:sz w:val="28"/>
        </w:rPr>
        <w:fldChar w:fldCharType="end"/>
      </w:r>
    </w:p>
    <w:p w14:paraId="2CF93C86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093B01A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6CD7C3F6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C85B193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Air-to-ground network for NR (NR_ATG-UEConTest)</w:t>
      </w:r>
      <w:r>
        <w:rPr>
          <w:rFonts w:ascii="Arial" w:hAnsi="Arial" w:cs="Arial"/>
          <w:b/>
          <w:bCs/>
        </w:rPr>
        <w:fldChar w:fldCharType="end"/>
      </w:r>
    </w:p>
    <w:p w14:paraId="1FFA1BF6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13.4.10</w:t>
      </w:r>
      <w:r>
        <w:rPr>
          <w:rFonts w:ascii="Arial" w:hAnsi="Arial" w:cs="Arial"/>
          <w:b/>
          <w:bCs/>
        </w:rPr>
        <w:fldChar w:fldCharType="end"/>
      </w:r>
    </w:p>
    <w:p w14:paraId="590F71C0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08BB43B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A8E2156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0E908B1A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A1BB4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9A873B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42C69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CA494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6922B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66D4F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0446E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217AA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06AB42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8F10F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89CB4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48924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32070B5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667BF7A4" w14:textId="77777777" w:rsidTr="00585DDF">
        <w:tc>
          <w:tcPr>
            <w:tcW w:w="879" w:type="dxa"/>
          </w:tcPr>
          <w:p w14:paraId="5A351287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114AAB9" w14:textId="77777777" w:rsidR="00C94B83" w:rsidRDefault="00C94B83" w:rsidP="00585DDF">
            <w:r>
              <w:rPr>
                <w:sz w:val="16"/>
                <w:szCs w:val="16"/>
              </w:rPr>
              <w:t>3001</w:t>
            </w:r>
          </w:p>
        </w:tc>
        <w:tc>
          <w:tcPr>
            <w:tcW w:w="517" w:type="dxa"/>
          </w:tcPr>
          <w:p w14:paraId="50E6415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65810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14660D" w14:textId="77777777" w:rsidR="00C94B83" w:rsidRDefault="00C94B83" w:rsidP="00585DDF">
            <w:r>
              <w:rPr>
                <w:sz w:val="16"/>
                <w:szCs w:val="16"/>
              </w:rPr>
              <w:t>Introduction of RF Test Environment for ATG</w:t>
            </w:r>
          </w:p>
        </w:tc>
        <w:tc>
          <w:tcPr>
            <w:tcW w:w="517" w:type="dxa"/>
          </w:tcPr>
          <w:p w14:paraId="229BDF8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DA4F7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26C4B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55ADCD" w14:textId="77777777" w:rsidR="00C94B83" w:rsidRDefault="00C94B83" w:rsidP="00585DDF">
            <w:r>
              <w:rPr>
                <w:sz w:val="16"/>
                <w:szCs w:val="16"/>
              </w:rPr>
              <w:t>R5-241919</w:t>
            </w:r>
          </w:p>
        </w:tc>
        <w:tc>
          <w:tcPr>
            <w:tcW w:w="1597" w:type="dxa"/>
          </w:tcPr>
          <w:p w14:paraId="65F9349D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4644C2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6C9EA81" w14:textId="77777777" w:rsidR="00C94B83" w:rsidRDefault="00C94B83" w:rsidP="00585DDF">
            <w:r>
              <w:rPr>
                <w:sz w:val="16"/>
                <w:szCs w:val="16"/>
              </w:rPr>
              <w:t>5.7 (new)</w:t>
            </w:r>
          </w:p>
        </w:tc>
        <w:tc>
          <w:tcPr>
            <w:tcW w:w="998" w:type="dxa"/>
          </w:tcPr>
          <w:p w14:paraId="7B36202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F649FB9" w14:textId="77777777" w:rsidTr="00585DDF">
        <w:tc>
          <w:tcPr>
            <w:tcW w:w="879" w:type="dxa"/>
          </w:tcPr>
          <w:p w14:paraId="3CD84471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FC6722D" w14:textId="77777777" w:rsidR="00C94B83" w:rsidRDefault="00C94B83" w:rsidP="00585DDF">
            <w:r>
              <w:rPr>
                <w:sz w:val="16"/>
                <w:szCs w:val="16"/>
              </w:rPr>
              <w:t>3002</w:t>
            </w:r>
          </w:p>
        </w:tc>
        <w:tc>
          <w:tcPr>
            <w:tcW w:w="517" w:type="dxa"/>
          </w:tcPr>
          <w:p w14:paraId="0B16FAF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A7C98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EAFF0F" w14:textId="77777777" w:rsidR="00C94B83" w:rsidRDefault="00C94B83" w:rsidP="00585DDF">
            <w:r>
              <w:rPr>
                <w:sz w:val="16"/>
                <w:szCs w:val="16"/>
              </w:rPr>
              <w:t>Introduction of RRM Test Environment for ATG</w:t>
            </w:r>
          </w:p>
        </w:tc>
        <w:tc>
          <w:tcPr>
            <w:tcW w:w="517" w:type="dxa"/>
          </w:tcPr>
          <w:p w14:paraId="5847B31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ADA47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8B246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01301B" w14:textId="77777777" w:rsidR="00C94B83" w:rsidRDefault="00C94B83" w:rsidP="00585DDF">
            <w:r>
              <w:rPr>
                <w:sz w:val="16"/>
                <w:szCs w:val="16"/>
              </w:rPr>
              <w:t>R5-241920</w:t>
            </w:r>
          </w:p>
        </w:tc>
        <w:tc>
          <w:tcPr>
            <w:tcW w:w="1597" w:type="dxa"/>
          </w:tcPr>
          <w:p w14:paraId="7E9F52B9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135780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B4A388D" w14:textId="77777777" w:rsidR="00C94B83" w:rsidRDefault="00C94B83" w:rsidP="00585DDF">
            <w:r>
              <w:rPr>
                <w:sz w:val="16"/>
                <w:szCs w:val="16"/>
              </w:rPr>
              <w:t>7.7 (new)</w:t>
            </w:r>
          </w:p>
        </w:tc>
        <w:tc>
          <w:tcPr>
            <w:tcW w:w="998" w:type="dxa"/>
          </w:tcPr>
          <w:p w14:paraId="29683FCF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481C37B7" w14:textId="77777777" w:rsidTr="00585DDF">
        <w:tc>
          <w:tcPr>
            <w:tcW w:w="879" w:type="dxa"/>
          </w:tcPr>
          <w:p w14:paraId="72504688" w14:textId="77777777" w:rsidR="00C94B83" w:rsidRDefault="00C94B83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CAED6CE" w14:textId="77777777" w:rsidR="00C94B83" w:rsidRDefault="00C94B83" w:rsidP="00585DDF">
            <w:r>
              <w:rPr>
                <w:sz w:val="16"/>
                <w:szCs w:val="16"/>
              </w:rPr>
              <w:t>3106</w:t>
            </w:r>
          </w:p>
        </w:tc>
        <w:tc>
          <w:tcPr>
            <w:tcW w:w="517" w:type="dxa"/>
          </w:tcPr>
          <w:p w14:paraId="2A73590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2A4FB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41A701" w14:textId="77777777" w:rsidR="00C94B83" w:rsidRDefault="00C94B83" w:rsidP="00585DDF">
            <w:r>
              <w:rPr>
                <w:sz w:val="16"/>
                <w:szCs w:val="16"/>
              </w:rPr>
              <w:t>Update of abbreviations for ATG</w:t>
            </w:r>
          </w:p>
        </w:tc>
        <w:tc>
          <w:tcPr>
            <w:tcW w:w="517" w:type="dxa"/>
          </w:tcPr>
          <w:p w14:paraId="31B0A4A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AA6D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DCE603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4DF1FA" w14:textId="77777777" w:rsidR="00C94B83" w:rsidRDefault="00C94B83" w:rsidP="00585DDF">
            <w:r>
              <w:rPr>
                <w:sz w:val="16"/>
                <w:szCs w:val="16"/>
              </w:rPr>
              <w:t>R5-241926</w:t>
            </w:r>
          </w:p>
        </w:tc>
        <w:tc>
          <w:tcPr>
            <w:tcW w:w="1597" w:type="dxa"/>
          </w:tcPr>
          <w:p w14:paraId="6648CF0C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23BE74A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F24B2E3" w14:textId="77777777" w:rsidR="00C94B83" w:rsidRDefault="00C94B83" w:rsidP="00585DDF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5DEF805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54C2D9B8" w14:textId="77777777" w:rsidTr="00585DDF">
        <w:tc>
          <w:tcPr>
            <w:tcW w:w="879" w:type="dxa"/>
          </w:tcPr>
          <w:p w14:paraId="7D924FB4" w14:textId="77777777" w:rsidR="00C94B83" w:rsidRDefault="00C94B83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1089FA1" w14:textId="77777777" w:rsidR="00C94B83" w:rsidRDefault="00C94B83" w:rsidP="00585DDF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14:paraId="72E0CB69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E878F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74DB37" w14:textId="77777777" w:rsidR="00C94B83" w:rsidRDefault="00C94B83" w:rsidP="00585DDF">
            <w:r>
              <w:rPr>
                <w:sz w:val="16"/>
                <w:szCs w:val="16"/>
              </w:rPr>
              <w:t>Introduction of common ICS for ATG</w:t>
            </w:r>
          </w:p>
        </w:tc>
        <w:tc>
          <w:tcPr>
            <w:tcW w:w="517" w:type="dxa"/>
          </w:tcPr>
          <w:p w14:paraId="7F0ABE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2C8FB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A9335D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84DCA1" w14:textId="77777777" w:rsidR="00C94B83" w:rsidRDefault="00C94B83" w:rsidP="00585DDF">
            <w:r>
              <w:rPr>
                <w:sz w:val="16"/>
                <w:szCs w:val="16"/>
              </w:rPr>
              <w:t>R5-241715</w:t>
            </w:r>
          </w:p>
        </w:tc>
        <w:tc>
          <w:tcPr>
            <w:tcW w:w="1597" w:type="dxa"/>
          </w:tcPr>
          <w:p w14:paraId="10110BCB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78FE3599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B5B1A07" w14:textId="77777777" w:rsidR="00C94B83" w:rsidRDefault="00C94B83" w:rsidP="00585DDF">
            <w:r>
              <w:rPr>
                <w:sz w:val="16"/>
                <w:szCs w:val="16"/>
              </w:rPr>
              <w:t>A.4.1</w:t>
            </w:r>
          </w:p>
        </w:tc>
        <w:tc>
          <w:tcPr>
            <w:tcW w:w="998" w:type="dxa"/>
          </w:tcPr>
          <w:p w14:paraId="01026AA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0F05FAE" w14:textId="77777777" w:rsidTr="00585DDF">
        <w:tc>
          <w:tcPr>
            <w:tcW w:w="879" w:type="dxa"/>
          </w:tcPr>
          <w:p w14:paraId="5227392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5C80274" w14:textId="77777777" w:rsidR="00C94B83" w:rsidRDefault="00C94B83" w:rsidP="00585DDF">
            <w:r>
              <w:rPr>
                <w:sz w:val="16"/>
                <w:szCs w:val="16"/>
              </w:rPr>
              <w:t>2585</w:t>
            </w:r>
          </w:p>
        </w:tc>
        <w:tc>
          <w:tcPr>
            <w:tcW w:w="517" w:type="dxa"/>
          </w:tcPr>
          <w:p w14:paraId="2512F6F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98CE2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2A5E86" w14:textId="77777777" w:rsidR="00C94B83" w:rsidRDefault="00C94B83" w:rsidP="00585DDF">
            <w:r>
              <w:rPr>
                <w:sz w:val="16"/>
                <w:szCs w:val="16"/>
              </w:rPr>
              <w:t>Introduction of common parts for ATG UE RF test cases</w:t>
            </w:r>
          </w:p>
        </w:tc>
        <w:tc>
          <w:tcPr>
            <w:tcW w:w="517" w:type="dxa"/>
          </w:tcPr>
          <w:p w14:paraId="0C79342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D20D7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5C480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4429A8" w14:textId="77777777" w:rsidR="00C94B83" w:rsidRDefault="00C94B83" w:rsidP="00585DDF">
            <w:r>
              <w:rPr>
                <w:sz w:val="16"/>
                <w:szCs w:val="16"/>
              </w:rPr>
              <w:t>R5-240049</w:t>
            </w:r>
          </w:p>
        </w:tc>
        <w:tc>
          <w:tcPr>
            <w:tcW w:w="1597" w:type="dxa"/>
          </w:tcPr>
          <w:p w14:paraId="41FEE833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B1EC20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6061D53" w14:textId="77777777" w:rsidR="00C94B83" w:rsidRDefault="00C94B83" w:rsidP="00585DDF">
            <w:r>
              <w:rPr>
                <w:sz w:val="16"/>
                <w:szCs w:val="16"/>
              </w:rPr>
              <w:t>2, 3.1, 3.2, 3.3, 4.3, 5.2J (new)</w:t>
            </w:r>
          </w:p>
        </w:tc>
        <w:tc>
          <w:tcPr>
            <w:tcW w:w="998" w:type="dxa"/>
          </w:tcPr>
          <w:p w14:paraId="039FB50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67F3AEF1" w14:textId="77777777" w:rsidTr="00585DDF">
        <w:tc>
          <w:tcPr>
            <w:tcW w:w="879" w:type="dxa"/>
          </w:tcPr>
          <w:p w14:paraId="4093480A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D3F7974" w14:textId="77777777" w:rsidR="00C94B83" w:rsidRDefault="00C94B83" w:rsidP="00585DDF">
            <w:r>
              <w:rPr>
                <w:sz w:val="16"/>
                <w:szCs w:val="16"/>
              </w:rPr>
              <w:t>2586</w:t>
            </w:r>
          </w:p>
        </w:tc>
        <w:tc>
          <w:tcPr>
            <w:tcW w:w="517" w:type="dxa"/>
          </w:tcPr>
          <w:p w14:paraId="37233E78" w14:textId="77777777" w:rsidR="00C94B83" w:rsidRDefault="00C94B83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E2047A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69A524" w14:textId="77777777" w:rsidR="00C94B83" w:rsidRDefault="00C94B83" w:rsidP="00585DDF">
            <w:r>
              <w:rPr>
                <w:sz w:val="16"/>
                <w:szCs w:val="16"/>
              </w:rPr>
              <w:t>Introduction of General description for ATG UE Tx TCs</w:t>
            </w:r>
          </w:p>
        </w:tc>
        <w:tc>
          <w:tcPr>
            <w:tcW w:w="517" w:type="dxa"/>
          </w:tcPr>
          <w:p w14:paraId="4AF116E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08073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0A83E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731F77" w14:textId="77777777" w:rsidR="00C94B83" w:rsidRDefault="00C94B83" w:rsidP="00585DDF">
            <w:r>
              <w:rPr>
                <w:sz w:val="16"/>
                <w:szCs w:val="16"/>
              </w:rPr>
              <w:t>R5-241683</w:t>
            </w:r>
          </w:p>
        </w:tc>
        <w:tc>
          <w:tcPr>
            <w:tcW w:w="1597" w:type="dxa"/>
          </w:tcPr>
          <w:p w14:paraId="2E8AFD4F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5249AE4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0856D27B" w14:textId="77777777" w:rsidR="00C94B83" w:rsidRDefault="00C94B83" w:rsidP="00585DDF">
            <w:r>
              <w:rPr>
                <w:sz w:val="16"/>
                <w:szCs w:val="16"/>
              </w:rPr>
              <w:t>6.1J (new)</w:t>
            </w:r>
          </w:p>
        </w:tc>
        <w:tc>
          <w:tcPr>
            <w:tcW w:w="998" w:type="dxa"/>
          </w:tcPr>
          <w:p w14:paraId="05D56E4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0F86834" w14:textId="77777777" w:rsidTr="00585DDF">
        <w:tc>
          <w:tcPr>
            <w:tcW w:w="879" w:type="dxa"/>
          </w:tcPr>
          <w:p w14:paraId="0A8B5302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DFC2615" w14:textId="77777777" w:rsidR="00C94B83" w:rsidRDefault="00C94B83" w:rsidP="00585DDF">
            <w:r>
              <w:rPr>
                <w:sz w:val="16"/>
                <w:szCs w:val="16"/>
              </w:rPr>
              <w:t>2587</w:t>
            </w:r>
          </w:p>
        </w:tc>
        <w:tc>
          <w:tcPr>
            <w:tcW w:w="517" w:type="dxa"/>
          </w:tcPr>
          <w:p w14:paraId="6D4DA98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6C845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1DECB9" w14:textId="77777777" w:rsidR="00C94B83" w:rsidRDefault="00C94B83" w:rsidP="00585DDF">
            <w:r>
              <w:rPr>
                <w:sz w:val="16"/>
                <w:szCs w:val="16"/>
              </w:rPr>
              <w:t>Introduction of MOP TC for ATG UE</w:t>
            </w:r>
          </w:p>
        </w:tc>
        <w:tc>
          <w:tcPr>
            <w:tcW w:w="517" w:type="dxa"/>
          </w:tcPr>
          <w:p w14:paraId="0C0F5D5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7D587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B83A2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9BD159" w14:textId="77777777" w:rsidR="00C94B83" w:rsidRDefault="00C94B83" w:rsidP="00585DDF">
            <w:r>
              <w:rPr>
                <w:sz w:val="16"/>
                <w:szCs w:val="16"/>
              </w:rPr>
              <w:t>R5-241751</w:t>
            </w:r>
          </w:p>
        </w:tc>
        <w:tc>
          <w:tcPr>
            <w:tcW w:w="1597" w:type="dxa"/>
          </w:tcPr>
          <w:p w14:paraId="21BAFB61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D4A8CFC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00F63BB" w14:textId="77777777" w:rsidR="00C94B83" w:rsidRDefault="00C94B83" w:rsidP="00585DDF">
            <w:r>
              <w:rPr>
                <w:sz w:val="16"/>
                <w:szCs w:val="16"/>
              </w:rPr>
              <w:t>6.2J.1(new)</w:t>
            </w:r>
          </w:p>
        </w:tc>
        <w:tc>
          <w:tcPr>
            <w:tcW w:w="998" w:type="dxa"/>
          </w:tcPr>
          <w:p w14:paraId="7971E20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31BC4D5A" w14:textId="77777777" w:rsidTr="00585DDF">
        <w:tc>
          <w:tcPr>
            <w:tcW w:w="879" w:type="dxa"/>
          </w:tcPr>
          <w:p w14:paraId="74C267EE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11A1BE1" w14:textId="77777777" w:rsidR="00C94B83" w:rsidRDefault="00C94B83" w:rsidP="00585DDF">
            <w:r>
              <w:rPr>
                <w:sz w:val="16"/>
                <w:szCs w:val="16"/>
              </w:rPr>
              <w:t>2588</w:t>
            </w:r>
          </w:p>
        </w:tc>
        <w:tc>
          <w:tcPr>
            <w:tcW w:w="517" w:type="dxa"/>
          </w:tcPr>
          <w:p w14:paraId="41AC81D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FE260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054C88" w14:textId="77777777" w:rsidR="00C94B83" w:rsidRDefault="00C94B83" w:rsidP="00585DDF">
            <w:r>
              <w:rPr>
                <w:sz w:val="16"/>
                <w:szCs w:val="16"/>
              </w:rPr>
              <w:t>Introduction of Configured transmitted power TC for ATG UE</w:t>
            </w:r>
          </w:p>
        </w:tc>
        <w:tc>
          <w:tcPr>
            <w:tcW w:w="517" w:type="dxa"/>
          </w:tcPr>
          <w:p w14:paraId="0C55D88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603B5C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D2187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01FB47" w14:textId="77777777" w:rsidR="00C94B83" w:rsidRDefault="00C94B83" w:rsidP="00585DDF">
            <w:r>
              <w:rPr>
                <w:sz w:val="16"/>
                <w:szCs w:val="16"/>
              </w:rPr>
              <w:t>R5-241752</w:t>
            </w:r>
          </w:p>
        </w:tc>
        <w:tc>
          <w:tcPr>
            <w:tcW w:w="1597" w:type="dxa"/>
          </w:tcPr>
          <w:p w14:paraId="1C11AF68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D82EFBC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3340006" w14:textId="77777777" w:rsidR="00C94B83" w:rsidRDefault="00C94B83" w:rsidP="00585DDF">
            <w:r>
              <w:rPr>
                <w:sz w:val="16"/>
                <w:szCs w:val="16"/>
              </w:rPr>
              <w:t>6.2J.2 (new)</w:t>
            </w:r>
          </w:p>
        </w:tc>
        <w:tc>
          <w:tcPr>
            <w:tcW w:w="998" w:type="dxa"/>
          </w:tcPr>
          <w:p w14:paraId="0CF1C26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0B958BEF" w14:textId="77777777" w:rsidTr="00585DDF">
        <w:tc>
          <w:tcPr>
            <w:tcW w:w="879" w:type="dxa"/>
          </w:tcPr>
          <w:p w14:paraId="1FF03E4E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E92EA2F" w14:textId="77777777" w:rsidR="00C94B83" w:rsidRDefault="00C94B83" w:rsidP="00585DDF">
            <w:r>
              <w:rPr>
                <w:sz w:val="16"/>
                <w:szCs w:val="16"/>
              </w:rPr>
              <w:t>2589</w:t>
            </w:r>
          </w:p>
        </w:tc>
        <w:tc>
          <w:tcPr>
            <w:tcW w:w="517" w:type="dxa"/>
          </w:tcPr>
          <w:p w14:paraId="452F019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5CC2A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A3DDAC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Occupied bandwidth for ATG UE</w:t>
            </w:r>
          </w:p>
        </w:tc>
        <w:tc>
          <w:tcPr>
            <w:tcW w:w="517" w:type="dxa"/>
          </w:tcPr>
          <w:p w14:paraId="357C165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72791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69C9E5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72EC3C" w14:textId="77777777" w:rsidR="00C94B83" w:rsidRDefault="00C94B83" w:rsidP="00585DDF">
            <w:r>
              <w:rPr>
                <w:sz w:val="16"/>
                <w:szCs w:val="16"/>
              </w:rPr>
              <w:t>R5-240053</w:t>
            </w:r>
          </w:p>
        </w:tc>
        <w:tc>
          <w:tcPr>
            <w:tcW w:w="1597" w:type="dxa"/>
          </w:tcPr>
          <w:p w14:paraId="50DD8CF7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E75D16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68EEFE95" w14:textId="77777777" w:rsidR="00C94B83" w:rsidRDefault="00C94B83" w:rsidP="00585DDF">
            <w:r>
              <w:rPr>
                <w:sz w:val="16"/>
                <w:szCs w:val="16"/>
              </w:rPr>
              <w:t>6.5J (new), 6.5J.0 (new)</w:t>
            </w:r>
          </w:p>
        </w:tc>
        <w:tc>
          <w:tcPr>
            <w:tcW w:w="998" w:type="dxa"/>
          </w:tcPr>
          <w:p w14:paraId="33A993B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1DDB896" w14:textId="77777777" w:rsidTr="00585DDF">
        <w:tc>
          <w:tcPr>
            <w:tcW w:w="879" w:type="dxa"/>
          </w:tcPr>
          <w:p w14:paraId="0326143D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E3156A" w14:textId="77777777" w:rsidR="00C94B83" w:rsidRDefault="00C94B83" w:rsidP="00585DDF">
            <w:r>
              <w:rPr>
                <w:sz w:val="16"/>
                <w:szCs w:val="16"/>
              </w:rPr>
              <w:t>2590</w:t>
            </w:r>
          </w:p>
        </w:tc>
        <w:tc>
          <w:tcPr>
            <w:tcW w:w="517" w:type="dxa"/>
          </w:tcPr>
          <w:p w14:paraId="30B978A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5558E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419541" w14:textId="77777777" w:rsidR="00C94B83" w:rsidRDefault="00C94B83" w:rsidP="00585DDF">
            <w:r>
              <w:rPr>
                <w:sz w:val="16"/>
                <w:szCs w:val="16"/>
              </w:rPr>
              <w:t>Introduction of Occupied bandwidth TC for ATG UE</w:t>
            </w:r>
          </w:p>
        </w:tc>
        <w:tc>
          <w:tcPr>
            <w:tcW w:w="517" w:type="dxa"/>
          </w:tcPr>
          <w:p w14:paraId="26079C9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0EBBE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4C24A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25EA70" w14:textId="77777777" w:rsidR="00C94B83" w:rsidRDefault="00C94B83" w:rsidP="00585DDF">
            <w:r>
              <w:rPr>
                <w:sz w:val="16"/>
                <w:szCs w:val="16"/>
              </w:rPr>
              <w:t>R5-241753</w:t>
            </w:r>
          </w:p>
        </w:tc>
        <w:tc>
          <w:tcPr>
            <w:tcW w:w="1597" w:type="dxa"/>
          </w:tcPr>
          <w:p w14:paraId="4E9F9C22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C35AF3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28F121E" w14:textId="77777777" w:rsidR="00C94B83" w:rsidRDefault="00C94B83" w:rsidP="00585DDF">
            <w:r>
              <w:rPr>
                <w:sz w:val="16"/>
                <w:szCs w:val="16"/>
              </w:rPr>
              <w:t>6.5J.1 (new)</w:t>
            </w:r>
          </w:p>
        </w:tc>
        <w:tc>
          <w:tcPr>
            <w:tcW w:w="998" w:type="dxa"/>
          </w:tcPr>
          <w:p w14:paraId="15B6D38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 ; TS/TR ... CR ... </w:t>
            </w:r>
          </w:p>
        </w:tc>
      </w:tr>
      <w:tr w:rsidR="00C94B83" w14:paraId="38AC8D0E" w14:textId="77777777" w:rsidTr="00585DDF">
        <w:tc>
          <w:tcPr>
            <w:tcW w:w="879" w:type="dxa"/>
          </w:tcPr>
          <w:p w14:paraId="51FF2477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426B821" w14:textId="77777777" w:rsidR="00C94B83" w:rsidRDefault="00C94B83" w:rsidP="00585DDF">
            <w:r>
              <w:rPr>
                <w:sz w:val="16"/>
                <w:szCs w:val="16"/>
              </w:rPr>
              <w:t>2591</w:t>
            </w:r>
          </w:p>
        </w:tc>
        <w:tc>
          <w:tcPr>
            <w:tcW w:w="517" w:type="dxa"/>
          </w:tcPr>
          <w:p w14:paraId="1C72AE18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8D9BF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A55D59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Out of band emission for ATG UE</w:t>
            </w:r>
          </w:p>
        </w:tc>
        <w:tc>
          <w:tcPr>
            <w:tcW w:w="517" w:type="dxa"/>
          </w:tcPr>
          <w:p w14:paraId="2FFAFAA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6F5C1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2BF23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F8BD85" w14:textId="77777777" w:rsidR="00C94B83" w:rsidRDefault="00C94B83" w:rsidP="00585DDF">
            <w:r>
              <w:rPr>
                <w:sz w:val="16"/>
                <w:szCs w:val="16"/>
              </w:rPr>
              <w:t>R5-240055</w:t>
            </w:r>
          </w:p>
        </w:tc>
        <w:tc>
          <w:tcPr>
            <w:tcW w:w="1597" w:type="dxa"/>
          </w:tcPr>
          <w:p w14:paraId="268B4300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7962CDE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674420A1" w14:textId="77777777" w:rsidR="00C94B83" w:rsidRDefault="00C94B83" w:rsidP="00585DDF">
            <w:r>
              <w:rPr>
                <w:sz w:val="16"/>
                <w:szCs w:val="16"/>
              </w:rPr>
              <w:t>6.5J.2 (new), 6.5J.2.1 (new)</w:t>
            </w:r>
          </w:p>
        </w:tc>
        <w:tc>
          <w:tcPr>
            <w:tcW w:w="998" w:type="dxa"/>
          </w:tcPr>
          <w:p w14:paraId="3BA4B47A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52099590" w14:textId="77777777" w:rsidTr="00585DDF">
        <w:tc>
          <w:tcPr>
            <w:tcW w:w="879" w:type="dxa"/>
          </w:tcPr>
          <w:p w14:paraId="4EAC18AB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3B3602" w14:textId="77777777" w:rsidR="00C94B83" w:rsidRDefault="00C94B83" w:rsidP="00585DDF">
            <w:r>
              <w:rPr>
                <w:sz w:val="16"/>
                <w:szCs w:val="16"/>
              </w:rPr>
              <w:t>2592</w:t>
            </w:r>
          </w:p>
        </w:tc>
        <w:tc>
          <w:tcPr>
            <w:tcW w:w="517" w:type="dxa"/>
          </w:tcPr>
          <w:p w14:paraId="6993B50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5BB1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38505B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Spurious emissions for ATG UE</w:t>
            </w:r>
          </w:p>
        </w:tc>
        <w:tc>
          <w:tcPr>
            <w:tcW w:w="517" w:type="dxa"/>
          </w:tcPr>
          <w:p w14:paraId="7C6F807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9FFAB1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61519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84AA6F" w14:textId="77777777" w:rsidR="00C94B83" w:rsidRDefault="00C94B83" w:rsidP="00585DDF">
            <w:r>
              <w:rPr>
                <w:sz w:val="16"/>
                <w:szCs w:val="16"/>
              </w:rPr>
              <w:t>R5-240056</w:t>
            </w:r>
          </w:p>
        </w:tc>
        <w:tc>
          <w:tcPr>
            <w:tcW w:w="1597" w:type="dxa"/>
          </w:tcPr>
          <w:p w14:paraId="6C8B3938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41EF9DA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2363F83D" w14:textId="77777777" w:rsidR="00C94B83" w:rsidRDefault="00C94B83" w:rsidP="00585DDF">
            <w:r>
              <w:rPr>
                <w:sz w:val="16"/>
                <w:szCs w:val="16"/>
              </w:rPr>
              <w:t>6.5J.3 (new), 6.5J.3.0 (new)</w:t>
            </w:r>
          </w:p>
        </w:tc>
        <w:tc>
          <w:tcPr>
            <w:tcW w:w="998" w:type="dxa"/>
          </w:tcPr>
          <w:p w14:paraId="4D37000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BA0EA98" w14:textId="77777777" w:rsidTr="00585DDF">
        <w:tc>
          <w:tcPr>
            <w:tcW w:w="879" w:type="dxa"/>
          </w:tcPr>
          <w:p w14:paraId="54BBA0E9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D18DE31" w14:textId="77777777" w:rsidR="00C94B83" w:rsidRDefault="00C94B83" w:rsidP="00585DDF">
            <w:r>
              <w:rPr>
                <w:sz w:val="16"/>
                <w:szCs w:val="16"/>
              </w:rPr>
              <w:t>2593</w:t>
            </w:r>
          </w:p>
        </w:tc>
        <w:tc>
          <w:tcPr>
            <w:tcW w:w="517" w:type="dxa"/>
          </w:tcPr>
          <w:p w14:paraId="7E10C59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8BF6A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544111" w14:textId="77777777" w:rsidR="00C94B83" w:rsidRDefault="00C94B83" w:rsidP="00585DDF">
            <w:r>
              <w:rPr>
                <w:sz w:val="16"/>
                <w:szCs w:val="16"/>
              </w:rPr>
              <w:t>Introduction of General Spurious emissions TC for ATG UE</w:t>
            </w:r>
          </w:p>
        </w:tc>
        <w:tc>
          <w:tcPr>
            <w:tcW w:w="517" w:type="dxa"/>
          </w:tcPr>
          <w:p w14:paraId="4650F0C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33018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CF5B9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F94969" w14:textId="77777777" w:rsidR="00C94B83" w:rsidRDefault="00C94B83" w:rsidP="00585DDF">
            <w:r>
              <w:rPr>
                <w:sz w:val="16"/>
                <w:szCs w:val="16"/>
              </w:rPr>
              <w:t>R5-241754</w:t>
            </w:r>
          </w:p>
        </w:tc>
        <w:tc>
          <w:tcPr>
            <w:tcW w:w="1597" w:type="dxa"/>
          </w:tcPr>
          <w:p w14:paraId="1881F24D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C394470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C034A6D" w14:textId="77777777" w:rsidR="00C94B83" w:rsidRDefault="00C94B83" w:rsidP="00585DDF">
            <w:r>
              <w:rPr>
                <w:sz w:val="16"/>
                <w:szCs w:val="16"/>
              </w:rPr>
              <w:t>6.5J.3.1 (new)</w:t>
            </w:r>
          </w:p>
        </w:tc>
        <w:tc>
          <w:tcPr>
            <w:tcW w:w="998" w:type="dxa"/>
          </w:tcPr>
          <w:p w14:paraId="354B0F9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771581E7" w14:textId="77777777" w:rsidTr="00585DDF">
        <w:tc>
          <w:tcPr>
            <w:tcW w:w="879" w:type="dxa"/>
          </w:tcPr>
          <w:p w14:paraId="0754968C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203DB8" w14:textId="77777777" w:rsidR="00C94B83" w:rsidRDefault="00C94B83" w:rsidP="00585DDF">
            <w:r>
              <w:rPr>
                <w:sz w:val="16"/>
                <w:szCs w:val="16"/>
              </w:rPr>
              <w:t>2594</w:t>
            </w:r>
          </w:p>
        </w:tc>
        <w:tc>
          <w:tcPr>
            <w:tcW w:w="517" w:type="dxa"/>
          </w:tcPr>
          <w:p w14:paraId="16EC92E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CCD10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7BF853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Rx TCs for ATG UE</w:t>
            </w:r>
          </w:p>
        </w:tc>
        <w:tc>
          <w:tcPr>
            <w:tcW w:w="517" w:type="dxa"/>
          </w:tcPr>
          <w:p w14:paraId="36F2488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D4CAE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979607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7710A0" w14:textId="77777777" w:rsidR="00C94B83" w:rsidRDefault="00C94B83" w:rsidP="00585DDF">
            <w:r>
              <w:rPr>
                <w:sz w:val="16"/>
                <w:szCs w:val="16"/>
              </w:rPr>
              <w:t>R5-240058</w:t>
            </w:r>
          </w:p>
        </w:tc>
        <w:tc>
          <w:tcPr>
            <w:tcW w:w="1597" w:type="dxa"/>
          </w:tcPr>
          <w:p w14:paraId="42C5779B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C8A58F7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283C589" w14:textId="77777777" w:rsidR="00C94B83" w:rsidRDefault="00C94B83" w:rsidP="00585DDF">
            <w:r>
              <w:rPr>
                <w:sz w:val="16"/>
                <w:szCs w:val="16"/>
              </w:rPr>
              <w:t>7.1J (new)</w:t>
            </w:r>
          </w:p>
        </w:tc>
        <w:tc>
          <w:tcPr>
            <w:tcW w:w="998" w:type="dxa"/>
          </w:tcPr>
          <w:p w14:paraId="243DEF6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6B266F0D" w14:textId="77777777" w:rsidTr="00585DDF">
        <w:tc>
          <w:tcPr>
            <w:tcW w:w="879" w:type="dxa"/>
          </w:tcPr>
          <w:p w14:paraId="0F256C1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9AF6014" w14:textId="77777777" w:rsidR="00C94B83" w:rsidRDefault="00C94B83" w:rsidP="00585DDF">
            <w:r>
              <w:rPr>
                <w:sz w:val="16"/>
                <w:szCs w:val="16"/>
              </w:rPr>
              <w:t>2595</w:t>
            </w:r>
          </w:p>
        </w:tc>
        <w:tc>
          <w:tcPr>
            <w:tcW w:w="517" w:type="dxa"/>
          </w:tcPr>
          <w:p w14:paraId="4805B6E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47B63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26D33E" w14:textId="77777777" w:rsidR="00C94B83" w:rsidRDefault="00C94B83" w:rsidP="00585DDF">
            <w:r>
              <w:rPr>
                <w:sz w:val="16"/>
                <w:szCs w:val="16"/>
              </w:rPr>
              <w:t>Introduction of Diversity characteristics description for ATG UE</w:t>
            </w:r>
          </w:p>
        </w:tc>
        <w:tc>
          <w:tcPr>
            <w:tcW w:w="517" w:type="dxa"/>
          </w:tcPr>
          <w:p w14:paraId="2C82DB4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21E50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5C92B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754768" w14:textId="77777777" w:rsidR="00C94B83" w:rsidRDefault="00C94B83" w:rsidP="00585DDF">
            <w:r>
              <w:rPr>
                <w:sz w:val="16"/>
                <w:szCs w:val="16"/>
              </w:rPr>
              <w:t>R5-240059</w:t>
            </w:r>
          </w:p>
        </w:tc>
        <w:tc>
          <w:tcPr>
            <w:tcW w:w="1597" w:type="dxa"/>
          </w:tcPr>
          <w:p w14:paraId="66411AD9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6AAFEE44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7A549512" w14:textId="77777777" w:rsidR="00C94B83" w:rsidRDefault="00C94B83" w:rsidP="00585DDF">
            <w:r>
              <w:rPr>
                <w:sz w:val="16"/>
                <w:szCs w:val="16"/>
              </w:rPr>
              <w:t>7.2J (new)</w:t>
            </w:r>
          </w:p>
        </w:tc>
        <w:tc>
          <w:tcPr>
            <w:tcW w:w="998" w:type="dxa"/>
          </w:tcPr>
          <w:p w14:paraId="19E7C2B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8BDBD3E" w14:textId="77777777" w:rsidTr="00585DDF">
        <w:tc>
          <w:tcPr>
            <w:tcW w:w="879" w:type="dxa"/>
          </w:tcPr>
          <w:p w14:paraId="3C7F2DE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60FB06E" w14:textId="77777777" w:rsidR="00C94B83" w:rsidRDefault="00C94B83" w:rsidP="00585DDF">
            <w:r>
              <w:rPr>
                <w:sz w:val="16"/>
                <w:szCs w:val="16"/>
              </w:rPr>
              <w:t>2596</w:t>
            </w:r>
          </w:p>
        </w:tc>
        <w:tc>
          <w:tcPr>
            <w:tcW w:w="517" w:type="dxa"/>
          </w:tcPr>
          <w:p w14:paraId="52F065C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7E041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6F12E2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Reference sensitivity for ATG UE</w:t>
            </w:r>
          </w:p>
        </w:tc>
        <w:tc>
          <w:tcPr>
            <w:tcW w:w="517" w:type="dxa"/>
          </w:tcPr>
          <w:p w14:paraId="2C345B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9860C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C53B5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831184" w14:textId="77777777" w:rsidR="00C94B83" w:rsidRDefault="00C94B83" w:rsidP="00585DDF">
            <w:r>
              <w:rPr>
                <w:sz w:val="16"/>
                <w:szCs w:val="16"/>
              </w:rPr>
              <w:t>R5-240060</w:t>
            </w:r>
          </w:p>
        </w:tc>
        <w:tc>
          <w:tcPr>
            <w:tcW w:w="1597" w:type="dxa"/>
          </w:tcPr>
          <w:p w14:paraId="3F43A74E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2176379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F3ED858" w14:textId="77777777" w:rsidR="00C94B83" w:rsidRDefault="00C94B83" w:rsidP="00585DDF">
            <w:r>
              <w:rPr>
                <w:sz w:val="16"/>
                <w:szCs w:val="16"/>
              </w:rPr>
              <w:t>7.3J (new), 7.3J.1 (new)</w:t>
            </w:r>
          </w:p>
        </w:tc>
        <w:tc>
          <w:tcPr>
            <w:tcW w:w="998" w:type="dxa"/>
          </w:tcPr>
          <w:p w14:paraId="38FE8EE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CE6222F" w14:textId="77777777" w:rsidTr="00585DDF">
        <w:tc>
          <w:tcPr>
            <w:tcW w:w="879" w:type="dxa"/>
          </w:tcPr>
          <w:p w14:paraId="4211AE4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B575021" w14:textId="77777777" w:rsidR="00C94B83" w:rsidRDefault="00C94B83" w:rsidP="00585DDF">
            <w:r>
              <w:rPr>
                <w:sz w:val="16"/>
                <w:szCs w:val="16"/>
              </w:rPr>
              <w:t>2597</w:t>
            </w:r>
          </w:p>
        </w:tc>
        <w:tc>
          <w:tcPr>
            <w:tcW w:w="517" w:type="dxa"/>
          </w:tcPr>
          <w:p w14:paraId="1FA9CB4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E7E24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E0407E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Blocking characteristics for ATG UE</w:t>
            </w:r>
          </w:p>
        </w:tc>
        <w:tc>
          <w:tcPr>
            <w:tcW w:w="517" w:type="dxa"/>
          </w:tcPr>
          <w:p w14:paraId="6F16E9E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19263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8DC661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459D8F" w14:textId="77777777" w:rsidR="00C94B83" w:rsidRDefault="00C94B83" w:rsidP="00585DDF">
            <w:r>
              <w:rPr>
                <w:sz w:val="16"/>
                <w:szCs w:val="16"/>
              </w:rPr>
              <w:t>R5-240061</w:t>
            </w:r>
          </w:p>
        </w:tc>
        <w:tc>
          <w:tcPr>
            <w:tcW w:w="1597" w:type="dxa"/>
          </w:tcPr>
          <w:p w14:paraId="4BBA2D92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07323D7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C32B4DE" w14:textId="77777777" w:rsidR="00C94B83" w:rsidRDefault="00C94B83" w:rsidP="00585DDF">
            <w:r>
              <w:rPr>
                <w:sz w:val="16"/>
                <w:szCs w:val="16"/>
              </w:rPr>
              <w:t>7.6J (new), 7.6J.1 (new)</w:t>
            </w:r>
          </w:p>
        </w:tc>
        <w:tc>
          <w:tcPr>
            <w:tcW w:w="998" w:type="dxa"/>
          </w:tcPr>
          <w:p w14:paraId="6051603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C0FBB5E" w14:textId="77777777" w:rsidTr="00585DDF">
        <w:tc>
          <w:tcPr>
            <w:tcW w:w="879" w:type="dxa"/>
          </w:tcPr>
          <w:p w14:paraId="13BA41FD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B824360" w14:textId="77777777" w:rsidR="00C94B83" w:rsidRDefault="00C94B83" w:rsidP="00585DDF">
            <w:r>
              <w:rPr>
                <w:sz w:val="16"/>
                <w:szCs w:val="16"/>
              </w:rPr>
              <w:t>2598</w:t>
            </w:r>
          </w:p>
        </w:tc>
        <w:tc>
          <w:tcPr>
            <w:tcW w:w="517" w:type="dxa"/>
          </w:tcPr>
          <w:p w14:paraId="7F5FAA1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0E1EA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BA0FAE" w14:textId="77777777" w:rsidR="00C94B83" w:rsidRDefault="00C94B83" w:rsidP="00585DDF">
            <w:r>
              <w:rPr>
                <w:sz w:val="16"/>
                <w:szCs w:val="16"/>
              </w:rPr>
              <w:t>Introduction of Spurious response TC for ATG UE</w:t>
            </w:r>
          </w:p>
        </w:tc>
        <w:tc>
          <w:tcPr>
            <w:tcW w:w="517" w:type="dxa"/>
          </w:tcPr>
          <w:p w14:paraId="08F8767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E51DE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B7FD2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76C444" w14:textId="77777777" w:rsidR="00C94B83" w:rsidRDefault="00C94B83" w:rsidP="00585DDF">
            <w:r>
              <w:rPr>
                <w:sz w:val="16"/>
                <w:szCs w:val="16"/>
              </w:rPr>
              <w:t>R5-241757</w:t>
            </w:r>
          </w:p>
        </w:tc>
        <w:tc>
          <w:tcPr>
            <w:tcW w:w="1597" w:type="dxa"/>
          </w:tcPr>
          <w:p w14:paraId="6654201F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46120AD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D2F5766" w14:textId="77777777" w:rsidR="00C94B83" w:rsidRDefault="00C94B83" w:rsidP="00585DDF">
            <w:r>
              <w:rPr>
                <w:sz w:val="16"/>
                <w:szCs w:val="16"/>
              </w:rPr>
              <w:t>7.7J (new)</w:t>
            </w:r>
          </w:p>
        </w:tc>
        <w:tc>
          <w:tcPr>
            <w:tcW w:w="998" w:type="dxa"/>
          </w:tcPr>
          <w:p w14:paraId="7C38D9F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50169D2E" w14:textId="77777777" w:rsidTr="00585DDF">
        <w:tc>
          <w:tcPr>
            <w:tcW w:w="879" w:type="dxa"/>
          </w:tcPr>
          <w:p w14:paraId="7293D3BF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C2F34FB" w14:textId="77777777" w:rsidR="00C94B83" w:rsidRDefault="00C94B83" w:rsidP="00585DDF">
            <w:r>
              <w:rPr>
                <w:sz w:val="16"/>
                <w:szCs w:val="16"/>
              </w:rPr>
              <w:t>2599</w:t>
            </w:r>
          </w:p>
        </w:tc>
        <w:tc>
          <w:tcPr>
            <w:tcW w:w="517" w:type="dxa"/>
          </w:tcPr>
          <w:p w14:paraId="2A105EE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16402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A6F4E6" w14:textId="77777777" w:rsidR="00C94B83" w:rsidRDefault="00C94B83" w:rsidP="00585DDF">
            <w:r>
              <w:rPr>
                <w:sz w:val="16"/>
                <w:szCs w:val="16"/>
              </w:rPr>
              <w:t>Introduction of General description of Intermodulation characteristics for ATG UE</w:t>
            </w:r>
          </w:p>
        </w:tc>
        <w:tc>
          <w:tcPr>
            <w:tcW w:w="517" w:type="dxa"/>
          </w:tcPr>
          <w:p w14:paraId="690DFD4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B9C7C8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3238B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B5D3DE" w14:textId="77777777" w:rsidR="00C94B83" w:rsidRDefault="00C94B83" w:rsidP="00585DDF">
            <w:r>
              <w:rPr>
                <w:sz w:val="16"/>
                <w:szCs w:val="16"/>
              </w:rPr>
              <w:t>R5-240063</w:t>
            </w:r>
          </w:p>
        </w:tc>
        <w:tc>
          <w:tcPr>
            <w:tcW w:w="1597" w:type="dxa"/>
          </w:tcPr>
          <w:p w14:paraId="118D9EE7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115C0B0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A8DDF54" w14:textId="77777777" w:rsidR="00C94B83" w:rsidRDefault="00C94B83" w:rsidP="00585DDF">
            <w:r>
              <w:rPr>
                <w:sz w:val="16"/>
                <w:szCs w:val="16"/>
              </w:rPr>
              <w:t>7.8J (new), 7.8J.1 (new)</w:t>
            </w:r>
          </w:p>
        </w:tc>
        <w:tc>
          <w:tcPr>
            <w:tcW w:w="998" w:type="dxa"/>
          </w:tcPr>
          <w:p w14:paraId="6FBD669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3BA3AE51" w14:textId="77777777" w:rsidTr="00585DDF">
        <w:tc>
          <w:tcPr>
            <w:tcW w:w="879" w:type="dxa"/>
          </w:tcPr>
          <w:p w14:paraId="0E98C93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66B7B0D" w14:textId="77777777" w:rsidR="00C94B83" w:rsidRDefault="00C94B83" w:rsidP="00585DDF">
            <w:r>
              <w:rPr>
                <w:sz w:val="16"/>
                <w:szCs w:val="16"/>
              </w:rPr>
              <w:t>2600</w:t>
            </w:r>
          </w:p>
        </w:tc>
        <w:tc>
          <w:tcPr>
            <w:tcW w:w="517" w:type="dxa"/>
          </w:tcPr>
          <w:p w14:paraId="345C6D2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D52DD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4B75EF" w14:textId="77777777" w:rsidR="00C94B83" w:rsidRDefault="00C94B83" w:rsidP="00585DDF">
            <w:r>
              <w:rPr>
                <w:sz w:val="16"/>
                <w:szCs w:val="16"/>
              </w:rPr>
              <w:t>Introduction of Wide band intermodulation TC for ATG UE</w:t>
            </w:r>
          </w:p>
        </w:tc>
        <w:tc>
          <w:tcPr>
            <w:tcW w:w="517" w:type="dxa"/>
          </w:tcPr>
          <w:p w14:paraId="3AF7FE7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EA986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E5EB4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7FFBA8" w14:textId="77777777" w:rsidR="00C94B83" w:rsidRDefault="00C94B83" w:rsidP="00585DDF">
            <w:r>
              <w:rPr>
                <w:sz w:val="16"/>
                <w:szCs w:val="16"/>
              </w:rPr>
              <w:t>R5-241758</w:t>
            </w:r>
          </w:p>
        </w:tc>
        <w:tc>
          <w:tcPr>
            <w:tcW w:w="1597" w:type="dxa"/>
          </w:tcPr>
          <w:p w14:paraId="3BE60EFC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03D9AC4F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0B40AE5" w14:textId="77777777" w:rsidR="00C94B83" w:rsidRDefault="00C94B83" w:rsidP="00585DDF">
            <w:r>
              <w:rPr>
                <w:sz w:val="16"/>
                <w:szCs w:val="16"/>
              </w:rPr>
              <w:t>7.8J.2 (new)</w:t>
            </w:r>
          </w:p>
        </w:tc>
        <w:tc>
          <w:tcPr>
            <w:tcW w:w="998" w:type="dxa"/>
          </w:tcPr>
          <w:p w14:paraId="2612D5E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79002D62" w14:textId="77777777" w:rsidTr="00585DDF">
        <w:tc>
          <w:tcPr>
            <w:tcW w:w="879" w:type="dxa"/>
          </w:tcPr>
          <w:p w14:paraId="11633F42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77E74AF" w14:textId="77777777" w:rsidR="00C94B83" w:rsidRDefault="00C94B83" w:rsidP="00585DDF">
            <w:r>
              <w:rPr>
                <w:sz w:val="16"/>
                <w:szCs w:val="16"/>
              </w:rPr>
              <w:t>2601</w:t>
            </w:r>
          </w:p>
        </w:tc>
        <w:tc>
          <w:tcPr>
            <w:tcW w:w="517" w:type="dxa"/>
          </w:tcPr>
          <w:p w14:paraId="394F2FC5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E87C5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F82041" w14:textId="77777777" w:rsidR="00C94B83" w:rsidRDefault="00C94B83" w:rsidP="00585DDF">
            <w:r>
              <w:rPr>
                <w:sz w:val="16"/>
                <w:szCs w:val="16"/>
              </w:rPr>
              <w:t>Introduction of Spurious emissions TC for ATG UE</w:t>
            </w:r>
          </w:p>
        </w:tc>
        <w:tc>
          <w:tcPr>
            <w:tcW w:w="517" w:type="dxa"/>
          </w:tcPr>
          <w:p w14:paraId="2BFA2BF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76629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3B171A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6301D7" w14:textId="77777777" w:rsidR="00C94B83" w:rsidRDefault="00C94B83" w:rsidP="00585DDF">
            <w:r>
              <w:rPr>
                <w:sz w:val="16"/>
                <w:szCs w:val="16"/>
              </w:rPr>
              <w:t>R5-241759</w:t>
            </w:r>
          </w:p>
        </w:tc>
        <w:tc>
          <w:tcPr>
            <w:tcW w:w="1597" w:type="dxa"/>
          </w:tcPr>
          <w:p w14:paraId="464A88F2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4747EB6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742DDAF0" w14:textId="77777777" w:rsidR="00C94B83" w:rsidRDefault="00C94B83" w:rsidP="00585DDF">
            <w:r>
              <w:rPr>
                <w:sz w:val="16"/>
                <w:szCs w:val="16"/>
              </w:rPr>
              <w:t>7.9J (new)</w:t>
            </w:r>
          </w:p>
        </w:tc>
        <w:tc>
          <w:tcPr>
            <w:tcW w:w="998" w:type="dxa"/>
          </w:tcPr>
          <w:p w14:paraId="1E352CB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38.522 CR 0366; TS/TR ... CR ... </w:t>
            </w:r>
          </w:p>
        </w:tc>
      </w:tr>
      <w:tr w:rsidR="00C94B83" w14:paraId="76ED141C" w14:textId="77777777" w:rsidTr="00585DDF">
        <w:tc>
          <w:tcPr>
            <w:tcW w:w="879" w:type="dxa"/>
          </w:tcPr>
          <w:p w14:paraId="16D9F374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25D5D84" w14:textId="77777777" w:rsidR="00C94B83" w:rsidRDefault="00C94B83" w:rsidP="00585DDF">
            <w:r>
              <w:rPr>
                <w:sz w:val="16"/>
                <w:szCs w:val="16"/>
              </w:rPr>
              <w:t>2614</w:t>
            </w:r>
          </w:p>
        </w:tc>
        <w:tc>
          <w:tcPr>
            <w:tcW w:w="517" w:type="dxa"/>
          </w:tcPr>
          <w:p w14:paraId="12D96985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B1E19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293D1E" w14:textId="77777777" w:rsidR="00C94B83" w:rsidRDefault="00C94B83" w:rsidP="00585DDF">
            <w:r>
              <w:rPr>
                <w:sz w:val="16"/>
                <w:szCs w:val="16"/>
              </w:rPr>
              <w:t>Addition of new test case 6.3J.2 Transmit OFF power for ATG</w:t>
            </w:r>
          </w:p>
        </w:tc>
        <w:tc>
          <w:tcPr>
            <w:tcW w:w="517" w:type="dxa"/>
          </w:tcPr>
          <w:p w14:paraId="611A96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DDE3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43556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300D56" w14:textId="77777777" w:rsidR="00C94B83" w:rsidRDefault="00C94B83" w:rsidP="00585DDF">
            <w:r>
              <w:rPr>
                <w:sz w:val="16"/>
                <w:szCs w:val="16"/>
              </w:rPr>
              <w:t>R5-241755</w:t>
            </w:r>
          </w:p>
        </w:tc>
        <w:tc>
          <w:tcPr>
            <w:tcW w:w="1597" w:type="dxa"/>
          </w:tcPr>
          <w:p w14:paraId="6D7C6991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8EACAE6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276B0B2" w14:textId="77777777" w:rsidR="00C94B83" w:rsidRDefault="00C94B83" w:rsidP="00585DDF">
            <w:r>
              <w:rPr>
                <w:sz w:val="16"/>
                <w:szCs w:val="16"/>
              </w:rPr>
              <w:t>6.3J.2 (new), F.1.2, F.3.2</w:t>
            </w:r>
          </w:p>
        </w:tc>
        <w:tc>
          <w:tcPr>
            <w:tcW w:w="998" w:type="dxa"/>
          </w:tcPr>
          <w:p w14:paraId="5E65800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89E140F" w14:textId="77777777" w:rsidTr="00585DDF">
        <w:tc>
          <w:tcPr>
            <w:tcW w:w="879" w:type="dxa"/>
          </w:tcPr>
          <w:p w14:paraId="00295D47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DEC1DDF" w14:textId="77777777" w:rsidR="00C94B83" w:rsidRDefault="00C94B83" w:rsidP="00585DDF">
            <w:r>
              <w:rPr>
                <w:sz w:val="16"/>
                <w:szCs w:val="16"/>
              </w:rPr>
              <w:t>2615</w:t>
            </w:r>
          </w:p>
        </w:tc>
        <w:tc>
          <w:tcPr>
            <w:tcW w:w="517" w:type="dxa"/>
          </w:tcPr>
          <w:p w14:paraId="7642CCE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BAA5E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7CA5B4" w14:textId="77777777" w:rsidR="00C94B83" w:rsidRDefault="00C94B83" w:rsidP="00585DDF">
            <w:r>
              <w:rPr>
                <w:sz w:val="16"/>
                <w:szCs w:val="16"/>
              </w:rPr>
              <w:t>Addition of new test case 6.3J.1 Minimum output power for ATG</w:t>
            </w:r>
          </w:p>
        </w:tc>
        <w:tc>
          <w:tcPr>
            <w:tcW w:w="517" w:type="dxa"/>
          </w:tcPr>
          <w:p w14:paraId="42EDC92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4B949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98F7AF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6DD623" w14:textId="77777777" w:rsidR="00C94B83" w:rsidRDefault="00C94B83" w:rsidP="00585DDF">
            <w:r>
              <w:rPr>
                <w:sz w:val="16"/>
                <w:szCs w:val="16"/>
              </w:rPr>
              <w:t>R5-241756</w:t>
            </w:r>
          </w:p>
        </w:tc>
        <w:tc>
          <w:tcPr>
            <w:tcW w:w="1597" w:type="dxa"/>
          </w:tcPr>
          <w:p w14:paraId="50BCC638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50D337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67BAC34" w14:textId="77777777" w:rsidR="00C94B83" w:rsidRDefault="00C94B83" w:rsidP="00585DDF">
            <w:r>
              <w:rPr>
                <w:sz w:val="16"/>
                <w:szCs w:val="16"/>
              </w:rPr>
              <w:t>6.3J (new), F.1.2, F.3.2</w:t>
            </w:r>
          </w:p>
        </w:tc>
        <w:tc>
          <w:tcPr>
            <w:tcW w:w="998" w:type="dxa"/>
          </w:tcPr>
          <w:p w14:paraId="218A103F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547673B" w14:textId="77777777" w:rsidTr="00585DDF">
        <w:tc>
          <w:tcPr>
            <w:tcW w:w="879" w:type="dxa"/>
          </w:tcPr>
          <w:p w14:paraId="73744EC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FFE0AA5" w14:textId="77777777" w:rsidR="00C94B83" w:rsidRDefault="00C94B83" w:rsidP="00585DDF">
            <w:r>
              <w:rPr>
                <w:sz w:val="16"/>
                <w:szCs w:val="16"/>
              </w:rPr>
              <w:t>2616</w:t>
            </w:r>
          </w:p>
        </w:tc>
        <w:tc>
          <w:tcPr>
            <w:tcW w:w="517" w:type="dxa"/>
          </w:tcPr>
          <w:p w14:paraId="5FEB2F2F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7E16B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3A0886" w14:textId="77777777" w:rsidR="00C94B83" w:rsidRDefault="00C94B83" w:rsidP="00585DDF">
            <w:r>
              <w:rPr>
                <w:sz w:val="16"/>
                <w:szCs w:val="16"/>
              </w:rPr>
              <w:t>Addition of new test case 7.4J Maximum input level for ATG</w:t>
            </w:r>
          </w:p>
        </w:tc>
        <w:tc>
          <w:tcPr>
            <w:tcW w:w="517" w:type="dxa"/>
          </w:tcPr>
          <w:p w14:paraId="0965F6A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B4A68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649F6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43BB30" w14:textId="77777777" w:rsidR="00C94B83" w:rsidRDefault="00C94B83" w:rsidP="00585DDF">
            <w:r>
              <w:rPr>
                <w:sz w:val="16"/>
                <w:szCs w:val="16"/>
              </w:rPr>
              <w:t>R5-241760</w:t>
            </w:r>
          </w:p>
        </w:tc>
        <w:tc>
          <w:tcPr>
            <w:tcW w:w="1597" w:type="dxa"/>
          </w:tcPr>
          <w:p w14:paraId="6C70DD94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0F158FF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05F00D93" w14:textId="77777777" w:rsidR="00C94B83" w:rsidRDefault="00C94B83" w:rsidP="00585DDF">
            <w:r>
              <w:rPr>
                <w:sz w:val="16"/>
                <w:szCs w:val="16"/>
              </w:rPr>
              <w:t>7.4J (new), F.1.3, F.3.3</w:t>
            </w:r>
          </w:p>
        </w:tc>
        <w:tc>
          <w:tcPr>
            <w:tcW w:w="998" w:type="dxa"/>
          </w:tcPr>
          <w:p w14:paraId="6545793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1E70B54" w14:textId="77777777" w:rsidTr="00585DDF">
        <w:tc>
          <w:tcPr>
            <w:tcW w:w="879" w:type="dxa"/>
          </w:tcPr>
          <w:p w14:paraId="0F5003C6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AD8565" w14:textId="77777777" w:rsidR="00C94B83" w:rsidRDefault="00C94B83" w:rsidP="00585DDF">
            <w:r>
              <w:rPr>
                <w:sz w:val="16"/>
                <w:szCs w:val="16"/>
              </w:rPr>
              <w:t>2617</w:t>
            </w:r>
          </w:p>
        </w:tc>
        <w:tc>
          <w:tcPr>
            <w:tcW w:w="517" w:type="dxa"/>
          </w:tcPr>
          <w:p w14:paraId="1AE32B9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0C06AA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687430" w14:textId="77777777" w:rsidR="00C94B83" w:rsidRDefault="00C94B83" w:rsidP="00585DDF">
            <w:r>
              <w:rPr>
                <w:sz w:val="16"/>
                <w:szCs w:val="16"/>
              </w:rPr>
              <w:t>Addition of new test case 7.5J Adjacent channel selectivity for ATG</w:t>
            </w:r>
          </w:p>
        </w:tc>
        <w:tc>
          <w:tcPr>
            <w:tcW w:w="517" w:type="dxa"/>
          </w:tcPr>
          <w:p w14:paraId="623E136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7B389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36374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6F4148F" w14:textId="77777777" w:rsidR="00C94B83" w:rsidRDefault="00C94B83" w:rsidP="00585DDF">
            <w:r>
              <w:rPr>
                <w:sz w:val="16"/>
                <w:szCs w:val="16"/>
              </w:rPr>
              <w:t>R5-241761</w:t>
            </w:r>
          </w:p>
        </w:tc>
        <w:tc>
          <w:tcPr>
            <w:tcW w:w="1597" w:type="dxa"/>
          </w:tcPr>
          <w:p w14:paraId="6CC59A66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3C11CD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527C193B" w14:textId="77777777" w:rsidR="00C94B83" w:rsidRDefault="00C94B83" w:rsidP="00585DDF">
            <w:r>
              <w:rPr>
                <w:sz w:val="16"/>
                <w:szCs w:val="16"/>
              </w:rPr>
              <w:t>7.5J (new), F.1.3, F.3.3</w:t>
            </w:r>
          </w:p>
        </w:tc>
        <w:tc>
          <w:tcPr>
            <w:tcW w:w="998" w:type="dxa"/>
          </w:tcPr>
          <w:p w14:paraId="7DE0BE0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4D0F9C7" w14:textId="77777777" w:rsidTr="00585DDF">
        <w:tc>
          <w:tcPr>
            <w:tcW w:w="879" w:type="dxa"/>
          </w:tcPr>
          <w:p w14:paraId="07AA67DE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F5F54AA" w14:textId="77777777" w:rsidR="00C94B83" w:rsidRDefault="00C94B83" w:rsidP="00585DDF">
            <w:r>
              <w:rPr>
                <w:sz w:val="16"/>
                <w:szCs w:val="16"/>
              </w:rPr>
              <w:t>2618</w:t>
            </w:r>
          </w:p>
        </w:tc>
        <w:tc>
          <w:tcPr>
            <w:tcW w:w="517" w:type="dxa"/>
          </w:tcPr>
          <w:p w14:paraId="773FCD41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B22C1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52B416" w14:textId="77777777" w:rsidR="00C94B83" w:rsidRDefault="00C94B83" w:rsidP="00585DDF">
            <w:r>
              <w:rPr>
                <w:sz w:val="16"/>
                <w:szCs w:val="16"/>
              </w:rPr>
              <w:t>Addition of new test case 7.6J.2 In-band blocking for ATG</w:t>
            </w:r>
          </w:p>
        </w:tc>
        <w:tc>
          <w:tcPr>
            <w:tcW w:w="517" w:type="dxa"/>
          </w:tcPr>
          <w:p w14:paraId="22D3BD9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DC8D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AE984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15A4A8" w14:textId="77777777" w:rsidR="00C94B83" w:rsidRDefault="00C94B83" w:rsidP="00585DDF">
            <w:r>
              <w:rPr>
                <w:sz w:val="16"/>
                <w:szCs w:val="16"/>
              </w:rPr>
              <w:t>R5-241762</w:t>
            </w:r>
          </w:p>
        </w:tc>
        <w:tc>
          <w:tcPr>
            <w:tcW w:w="1597" w:type="dxa"/>
          </w:tcPr>
          <w:p w14:paraId="335A7CFA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179594A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176336E4" w14:textId="77777777" w:rsidR="00C94B83" w:rsidRDefault="00C94B83" w:rsidP="00585DDF">
            <w:r>
              <w:rPr>
                <w:sz w:val="16"/>
                <w:szCs w:val="16"/>
              </w:rPr>
              <w:t>7.6J.2 (new), F.1.3, F.3.3</w:t>
            </w:r>
          </w:p>
        </w:tc>
        <w:tc>
          <w:tcPr>
            <w:tcW w:w="998" w:type="dxa"/>
          </w:tcPr>
          <w:p w14:paraId="543D757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B559F74" w14:textId="77777777" w:rsidTr="00585DDF">
        <w:tc>
          <w:tcPr>
            <w:tcW w:w="879" w:type="dxa"/>
          </w:tcPr>
          <w:p w14:paraId="700B181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4A716AB" w14:textId="77777777" w:rsidR="00C94B83" w:rsidRDefault="00C94B83" w:rsidP="00585DDF">
            <w:r>
              <w:rPr>
                <w:sz w:val="16"/>
                <w:szCs w:val="16"/>
              </w:rPr>
              <w:t>2619</w:t>
            </w:r>
          </w:p>
        </w:tc>
        <w:tc>
          <w:tcPr>
            <w:tcW w:w="517" w:type="dxa"/>
          </w:tcPr>
          <w:p w14:paraId="491D9DE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E68A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428792" w14:textId="77777777" w:rsidR="00C94B83" w:rsidRDefault="00C94B83" w:rsidP="00585DDF">
            <w:r>
              <w:rPr>
                <w:sz w:val="16"/>
                <w:szCs w:val="16"/>
              </w:rPr>
              <w:t>Addition of new test case 7.6J.3 Out-of-band blocking for ATG</w:t>
            </w:r>
          </w:p>
        </w:tc>
        <w:tc>
          <w:tcPr>
            <w:tcW w:w="517" w:type="dxa"/>
          </w:tcPr>
          <w:p w14:paraId="2457B3E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D397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B1C1C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63B055" w14:textId="77777777" w:rsidR="00C94B83" w:rsidRDefault="00C94B83" w:rsidP="00585DDF">
            <w:r>
              <w:rPr>
                <w:sz w:val="16"/>
                <w:szCs w:val="16"/>
              </w:rPr>
              <w:t>R5-241763</w:t>
            </w:r>
          </w:p>
        </w:tc>
        <w:tc>
          <w:tcPr>
            <w:tcW w:w="1597" w:type="dxa"/>
          </w:tcPr>
          <w:p w14:paraId="2A7079D5" w14:textId="77777777" w:rsidR="00C94B83" w:rsidRDefault="00C94B83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37FEA8C3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3F9D0626" w14:textId="77777777" w:rsidR="00C94B83" w:rsidRDefault="00C94B83" w:rsidP="00585DDF">
            <w:r>
              <w:rPr>
                <w:sz w:val="16"/>
                <w:szCs w:val="16"/>
              </w:rPr>
              <w:t>7.6J.3 (new), F.1.3, F.3.3</w:t>
            </w:r>
          </w:p>
        </w:tc>
        <w:tc>
          <w:tcPr>
            <w:tcW w:w="998" w:type="dxa"/>
          </w:tcPr>
          <w:p w14:paraId="0601BA5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455EE04" w14:textId="77777777" w:rsidTr="00585DDF">
        <w:tc>
          <w:tcPr>
            <w:tcW w:w="879" w:type="dxa"/>
          </w:tcPr>
          <w:p w14:paraId="6ED2D970" w14:textId="77777777" w:rsidR="00C94B83" w:rsidRDefault="00C94B83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9EC95A6" w14:textId="77777777" w:rsidR="00C94B83" w:rsidRDefault="00C94B83" w:rsidP="00585DDF">
            <w:r>
              <w:rPr>
                <w:sz w:val="16"/>
                <w:szCs w:val="16"/>
              </w:rPr>
              <w:t>2637</w:t>
            </w:r>
          </w:p>
        </w:tc>
        <w:tc>
          <w:tcPr>
            <w:tcW w:w="517" w:type="dxa"/>
          </w:tcPr>
          <w:p w14:paraId="7435D3C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0B38C9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8E64A3" w14:textId="77777777" w:rsidR="00C94B83" w:rsidRDefault="00C94B83" w:rsidP="00585DDF">
            <w:r>
              <w:rPr>
                <w:sz w:val="16"/>
                <w:szCs w:val="16"/>
              </w:rPr>
              <w:t>Addition of Measurement Uncertainties and Test Tolerances for ATG UE</w:t>
            </w:r>
          </w:p>
        </w:tc>
        <w:tc>
          <w:tcPr>
            <w:tcW w:w="517" w:type="dxa"/>
          </w:tcPr>
          <w:p w14:paraId="46B7B77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05A8B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27656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6AEFB8" w14:textId="77777777" w:rsidR="00C94B83" w:rsidRDefault="00C94B83" w:rsidP="00585DDF">
            <w:r>
              <w:rPr>
                <w:sz w:val="16"/>
                <w:szCs w:val="16"/>
              </w:rPr>
              <w:t>R5-241764</w:t>
            </w:r>
          </w:p>
        </w:tc>
        <w:tc>
          <w:tcPr>
            <w:tcW w:w="1597" w:type="dxa"/>
          </w:tcPr>
          <w:p w14:paraId="447B5FFA" w14:textId="77777777" w:rsidR="00C94B83" w:rsidRDefault="00C94B83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C1DD6A8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2FC0C6E5" w14:textId="77777777" w:rsidR="00C94B83" w:rsidRDefault="00C94B83" w:rsidP="00585DDF">
            <w:r>
              <w:rPr>
                <w:sz w:val="16"/>
                <w:szCs w:val="16"/>
              </w:rPr>
              <w:t>F.1.2, F.1.3, F.3.2, F.3.3</w:t>
            </w:r>
          </w:p>
        </w:tc>
        <w:tc>
          <w:tcPr>
            <w:tcW w:w="998" w:type="dxa"/>
          </w:tcPr>
          <w:p w14:paraId="119B0D3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14CD3229" w14:textId="77777777" w:rsidTr="00585DDF">
        <w:tc>
          <w:tcPr>
            <w:tcW w:w="879" w:type="dxa"/>
          </w:tcPr>
          <w:p w14:paraId="6F98C16D" w14:textId="77777777" w:rsidR="00C94B83" w:rsidRDefault="00C94B83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24178B8" w14:textId="77777777" w:rsidR="00C94B83" w:rsidRDefault="00C94B83" w:rsidP="00585DDF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34C10A1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AC75E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353568" w14:textId="77777777" w:rsidR="00C94B83" w:rsidRDefault="00C94B83" w:rsidP="00585DDF">
            <w:r>
              <w:rPr>
                <w:sz w:val="16"/>
                <w:szCs w:val="16"/>
              </w:rPr>
              <w:t>Addition of TC applicability statements for ATG UE</w:t>
            </w:r>
          </w:p>
        </w:tc>
        <w:tc>
          <w:tcPr>
            <w:tcW w:w="517" w:type="dxa"/>
          </w:tcPr>
          <w:p w14:paraId="274E99B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6AFD0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C790A2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8808A9" w14:textId="77777777" w:rsidR="00C94B83" w:rsidRDefault="00C94B83" w:rsidP="00585DDF">
            <w:r>
              <w:rPr>
                <w:sz w:val="16"/>
                <w:szCs w:val="16"/>
              </w:rPr>
              <w:t>R5-241842</w:t>
            </w:r>
          </w:p>
        </w:tc>
        <w:tc>
          <w:tcPr>
            <w:tcW w:w="1597" w:type="dxa"/>
          </w:tcPr>
          <w:p w14:paraId="3FC10A98" w14:textId="77777777" w:rsidR="00C94B83" w:rsidRDefault="00C94B83" w:rsidP="00585DDF">
            <w:r>
              <w:rPr>
                <w:sz w:val="16"/>
                <w:szCs w:val="16"/>
              </w:rPr>
              <w:t>CMCC, CAICT</w:t>
            </w:r>
          </w:p>
        </w:tc>
        <w:tc>
          <w:tcPr>
            <w:tcW w:w="1122" w:type="dxa"/>
          </w:tcPr>
          <w:p w14:paraId="6BC042D5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49D0C882" w14:textId="77777777" w:rsidR="00C94B83" w:rsidRDefault="00C94B83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69A9090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C94B83" w14:paraId="2CF37649" w14:textId="77777777" w:rsidTr="00585DDF">
        <w:tc>
          <w:tcPr>
            <w:tcW w:w="879" w:type="dxa"/>
          </w:tcPr>
          <w:p w14:paraId="1F09FABB" w14:textId="77777777" w:rsidR="00C94B83" w:rsidRDefault="00C94B83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5CE49560" w14:textId="77777777" w:rsidR="00C94B83" w:rsidRDefault="00C94B83" w:rsidP="00585DDF"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 w14:paraId="48435B9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1E8AC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BEA79F" w14:textId="77777777" w:rsidR="00C94B83" w:rsidRDefault="00C94B83" w:rsidP="00585DDF">
            <w:r>
              <w:rPr>
                <w:sz w:val="16"/>
                <w:szCs w:val="16"/>
              </w:rPr>
              <w:t>Addition of test points analysis for ATG test cases in 38.521-1</w:t>
            </w:r>
          </w:p>
        </w:tc>
        <w:tc>
          <w:tcPr>
            <w:tcW w:w="517" w:type="dxa"/>
          </w:tcPr>
          <w:p w14:paraId="5631427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0E3C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ABECA0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59DACC" w14:textId="77777777" w:rsidR="00C94B83" w:rsidRDefault="00C94B83" w:rsidP="00585DDF">
            <w:r>
              <w:rPr>
                <w:sz w:val="16"/>
                <w:szCs w:val="16"/>
              </w:rPr>
              <w:t>R5-241765</w:t>
            </w:r>
          </w:p>
        </w:tc>
        <w:tc>
          <w:tcPr>
            <w:tcW w:w="1597" w:type="dxa"/>
          </w:tcPr>
          <w:p w14:paraId="062B6CA6" w14:textId="77777777" w:rsidR="00C94B83" w:rsidRDefault="00C94B83" w:rsidP="00585DDF">
            <w:r>
              <w:rPr>
                <w:sz w:val="16"/>
                <w:szCs w:val="16"/>
              </w:rPr>
              <w:t>CAICT, CMCC</w:t>
            </w:r>
          </w:p>
        </w:tc>
        <w:tc>
          <w:tcPr>
            <w:tcW w:w="1122" w:type="dxa"/>
          </w:tcPr>
          <w:p w14:paraId="4AF3DA0C" w14:textId="77777777" w:rsidR="00C94B83" w:rsidRDefault="00C94B83" w:rsidP="00585DDF">
            <w:r>
              <w:rPr>
                <w:sz w:val="16"/>
                <w:szCs w:val="16"/>
              </w:rPr>
              <w:t>NR_ATG-UEConTest</w:t>
            </w:r>
          </w:p>
        </w:tc>
        <w:tc>
          <w:tcPr>
            <w:tcW w:w="2323" w:type="dxa"/>
          </w:tcPr>
          <w:p w14:paraId="0800CB9D" w14:textId="77777777" w:rsidR="00C94B83" w:rsidRDefault="00C94B83" w:rsidP="00585DDF">
            <w:r>
              <w:rPr>
                <w:sz w:val="16"/>
                <w:szCs w:val="16"/>
              </w:rPr>
              <w:t>4.1.1.8 (new)</w:t>
            </w:r>
          </w:p>
        </w:tc>
        <w:tc>
          <w:tcPr>
            <w:tcW w:w="998" w:type="dxa"/>
          </w:tcPr>
          <w:p w14:paraId="219003E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130DAA89" w14:textId="77777777" w:rsidR="00C94B83" w:rsidRDefault="00C94B83" w:rsidP="00C94B83"/>
    <w:p w14:paraId="0E53FF59" w14:textId="77777777" w:rsidR="00C94B83" w:rsidRDefault="00C94B83" w:rsidP="00C94B83"/>
    <w:p w14:paraId="6A416223" w14:textId="77777777" w:rsidR="00FE4039" w:rsidRPr="00917427" w:rsidRDefault="00FE4039" w:rsidP="00FE403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RP-240217</w:t>
      </w:r>
      <w:r>
        <w:rPr>
          <w:b/>
          <w:i/>
          <w:noProof/>
          <w:sz w:val="28"/>
        </w:rPr>
        <w:fldChar w:fldCharType="end"/>
      </w:r>
    </w:p>
    <w:p w14:paraId="695EC788" w14:textId="77777777" w:rsidR="00FE4039" w:rsidRPr="00784730" w:rsidRDefault="00FE4039" w:rsidP="00FE403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4199F0B" w14:textId="77777777" w:rsidR="00FE4039" w:rsidRPr="00050554" w:rsidRDefault="00FE4039" w:rsidP="00FE4039">
      <w:pPr>
        <w:rPr>
          <w:rFonts w:ascii="Arial" w:hAnsi="Arial" w:cs="Arial"/>
          <w:b/>
          <w:bCs/>
          <w:lang w:val="en-US"/>
        </w:rPr>
      </w:pPr>
    </w:p>
    <w:p w14:paraId="15F765C1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F076139" w14:textId="77777777" w:rsidR="00FE4039" w:rsidRPr="00E145B1" w:rsidRDefault="00FE4039" w:rsidP="00FE40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- 4Rx handheld UE for low NR bands (&lt;1GHz) and/or 3Tx for NR inter-band UL Carrier Aggregation (CA) and EN-DC (4Rx_low_NR_band_handheld_3Tx_NR_CA_ENDC-UEConTest)</w:t>
      </w:r>
      <w:r>
        <w:rPr>
          <w:rFonts w:ascii="Arial" w:hAnsi="Arial" w:cs="Arial"/>
          <w:b/>
          <w:bCs/>
        </w:rPr>
        <w:fldChar w:fldCharType="end"/>
      </w:r>
    </w:p>
    <w:p w14:paraId="6929A5D1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13.4.11</w:t>
      </w:r>
      <w:r>
        <w:rPr>
          <w:rFonts w:ascii="Arial" w:hAnsi="Arial" w:cs="Arial"/>
          <w:b/>
          <w:bCs/>
        </w:rPr>
        <w:fldChar w:fldCharType="end"/>
      </w:r>
    </w:p>
    <w:p w14:paraId="7DCB2228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4EA5390" w14:textId="77777777" w:rsidR="00FE4039" w:rsidRDefault="00FE4039" w:rsidP="00FE403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949F0A" w14:textId="77777777" w:rsidR="00FE4039" w:rsidRPr="004E535C" w:rsidRDefault="00FE4039" w:rsidP="00FE4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E4039" w:rsidRPr="004E535C" w14:paraId="28A44D9F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A639D8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05ECE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5F6205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402173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500521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E1A059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DD15C9C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DAA42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D9A546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A62E3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46FDBE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814A1A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04866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E4039" w14:paraId="57B52EC3" w14:textId="77777777" w:rsidTr="00585DDF">
        <w:tc>
          <w:tcPr>
            <w:tcW w:w="879" w:type="dxa"/>
          </w:tcPr>
          <w:p w14:paraId="42429571" w14:textId="77777777" w:rsidR="00FE4039" w:rsidRDefault="00FE4039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F6BF13C" w14:textId="77777777" w:rsidR="00FE4039" w:rsidRDefault="00FE4039" w:rsidP="00585DDF">
            <w:r>
              <w:rPr>
                <w:sz w:val="16"/>
                <w:szCs w:val="16"/>
              </w:rPr>
              <w:t>2640</w:t>
            </w:r>
          </w:p>
        </w:tc>
        <w:tc>
          <w:tcPr>
            <w:tcW w:w="517" w:type="dxa"/>
          </w:tcPr>
          <w:p w14:paraId="3B1254D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4D0E2D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25A0ED" w14:textId="77777777" w:rsidR="00FE4039" w:rsidRDefault="00FE4039" w:rsidP="00585DDF">
            <w:r>
              <w:rPr>
                <w:sz w:val="16"/>
                <w:szCs w:val="16"/>
              </w:rPr>
              <w:t>Addition of new test case 6.2H.3.2 MPR for inter-band CA with UL MIMO</w:t>
            </w:r>
          </w:p>
        </w:tc>
        <w:tc>
          <w:tcPr>
            <w:tcW w:w="517" w:type="dxa"/>
          </w:tcPr>
          <w:p w14:paraId="3A9B7000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2489E9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CBAEA6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F7EBA7" w14:textId="77777777" w:rsidR="00FE4039" w:rsidRDefault="00FE4039" w:rsidP="00585DDF">
            <w:r>
              <w:rPr>
                <w:sz w:val="16"/>
                <w:szCs w:val="16"/>
              </w:rPr>
              <w:t>R5-240375</w:t>
            </w:r>
          </w:p>
        </w:tc>
        <w:tc>
          <w:tcPr>
            <w:tcW w:w="1597" w:type="dxa"/>
          </w:tcPr>
          <w:p w14:paraId="6E1814DF" w14:textId="77777777" w:rsidR="00FE4039" w:rsidRDefault="00FE4039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E5997C" w14:textId="77777777" w:rsidR="00FE4039" w:rsidRDefault="00FE4039" w:rsidP="00585DDF">
            <w:r>
              <w:rPr>
                <w:sz w:val="16"/>
                <w:szCs w:val="16"/>
              </w:rPr>
              <w:t>4Rx_low_NR_band_handheld_3Tx_NR_CA_ENDC-UEConTest</w:t>
            </w:r>
          </w:p>
        </w:tc>
        <w:tc>
          <w:tcPr>
            <w:tcW w:w="2323" w:type="dxa"/>
          </w:tcPr>
          <w:p w14:paraId="7F3E083A" w14:textId="77777777" w:rsidR="00FE4039" w:rsidRDefault="00FE4039" w:rsidP="00585DDF">
            <w:r>
              <w:rPr>
                <w:sz w:val="16"/>
                <w:szCs w:val="16"/>
              </w:rPr>
              <w:t>6.2H.3(new)</w:t>
            </w:r>
          </w:p>
        </w:tc>
        <w:tc>
          <w:tcPr>
            <w:tcW w:w="998" w:type="dxa"/>
          </w:tcPr>
          <w:p w14:paraId="09CEA5A4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34511F19" w14:textId="77777777" w:rsidTr="00585DDF">
        <w:tc>
          <w:tcPr>
            <w:tcW w:w="879" w:type="dxa"/>
          </w:tcPr>
          <w:p w14:paraId="5CCFD2CB" w14:textId="77777777" w:rsidR="00FE4039" w:rsidRDefault="00FE4039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BD69B6D" w14:textId="77777777" w:rsidR="00FE4039" w:rsidRDefault="00FE4039" w:rsidP="00585DDF">
            <w:r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 w14:paraId="63156ABB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AC625F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46B991" w14:textId="77777777" w:rsidR="00FE4039" w:rsidRDefault="00FE4039" w:rsidP="00585DDF">
            <w:r>
              <w:rPr>
                <w:sz w:val="16"/>
                <w:szCs w:val="16"/>
              </w:rPr>
              <w:t>Addition of new test case 6.2H.2.3 MPR for inter-band EN-DC with UL MIMO</w:t>
            </w:r>
          </w:p>
        </w:tc>
        <w:tc>
          <w:tcPr>
            <w:tcW w:w="517" w:type="dxa"/>
          </w:tcPr>
          <w:p w14:paraId="2349CE76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825616" w14:textId="77777777" w:rsidR="00FE4039" w:rsidRDefault="00FE4039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602D864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D85F88F" w14:textId="77777777" w:rsidR="00FE4039" w:rsidRDefault="00FE4039" w:rsidP="00585DDF">
            <w:r>
              <w:rPr>
                <w:sz w:val="16"/>
                <w:szCs w:val="16"/>
              </w:rPr>
              <w:t>R5-241725</w:t>
            </w:r>
          </w:p>
        </w:tc>
        <w:tc>
          <w:tcPr>
            <w:tcW w:w="1597" w:type="dxa"/>
          </w:tcPr>
          <w:p w14:paraId="279D75D2" w14:textId="77777777" w:rsidR="00FE4039" w:rsidRDefault="00FE4039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BDB408" w14:textId="77777777" w:rsidR="00FE4039" w:rsidRDefault="00FE4039" w:rsidP="00585DDF">
            <w:r>
              <w:rPr>
                <w:sz w:val="16"/>
                <w:szCs w:val="16"/>
              </w:rPr>
              <w:t>4Rx_low_NR_band_handheld_3Tx_NR_CA_ENDC-UEConTest</w:t>
            </w:r>
          </w:p>
        </w:tc>
        <w:tc>
          <w:tcPr>
            <w:tcW w:w="2323" w:type="dxa"/>
          </w:tcPr>
          <w:p w14:paraId="2EB08055" w14:textId="77777777" w:rsidR="00FE4039" w:rsidRDefault="00FE4039" w:rsidP="00585DDF">
            <w:r>
              <w:rPr>
                <w:sz w:val="16"/>
                <w:szCs w:val="16"/>
              </w:rPr>
              <w:t>6.2H(new)</w:t>
            </w:r>
          </w:p>
        </w:tc>
        <w:tc>
          <w:tcPr>
            <w:tcW w:w="998" w:type="dxa"/>
          </w:tcPr>
          <w:p w14:paraId="44380629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722D182" w14:textId="77777777" w:rsidR="00FE4039" w:rsidRDefault="00FE4039" w:rsidP="00FE4039"/>
    <w:p w14:paraId="7DCC3061" w14:textId="77777777" w:rsidR="00FE4039" w:rsidRDefault="00FE4039" w:rsidP="00FE4039"/>
    <w:p w14:paraId="46DCB153" w14:textId="77777777" w:rsidR="00FE4039" w:rsidRPr="00917427" w:rsidRDefault="00FE4039" w:rsidP="00FE403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RP-240218</w:t>
      </w:r>
      <w:r>
        <w:rPr>
          <w:b/>
          <w:i/>
          <w:noProof/>
          <w:sz w:val="28"/>
        </w:rPr>
        <w:fldChar w:fldCharType="end"/>
      </w:r>
    </w:p>
    <w:p w14:paraId="1B8B859C" w14:textId="77777777" w:rsidR="00FE4039" w:rsidRPr="00784730" w:rsidRDefault="00FE4039" w:rsidP="00FE4039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2917DF3" w14:textId="77777777" w:rsidR="00FE4039" w:rsidRPr="00050554" w:rsidRDefault="00FE4039" w:rsidP="00FE4039">
      <w:pPr>
        <w:rPr>
          <w:rFonts w:ascii="Arial" w:hAnsi="Arial" w:cs="Arial"/>
          <w:b/>
          <w:bCs/>
          <w:lang w:val="en-US"/>
        </w:rPr>
      </w:pPr>
    </w:p>
    <w:p w14:paraId="3299A9AC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C0EEF85" w14:textId="77777777" w:rsidR="00FE4039" w:rsidRPr="00E145B1" w:rsidRDefault="00FE4039" w:rsidP="00FE40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Test - (Small) Technical Enhancements and Improvements for Rel-18 (TEI18_Test)</w:t>
      </w:r>
      <w:r>
        <w:rPr>
          <w:rFonts w:ascii="Arial" w:hAnsi="Arial" w:cs="Arial"/>
          <w:b/>
          <w:bCs/>
        </w:rPr>
        <w:fldChar w:fldCharType="end"/>
      </w:r>
    </w:p>
    <w:p w14:paraId="74079875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13.4.12</w:t>
      </w:r>
      <w:r>
        <w:rPr>
          <w:rFonts w:ascii="Arial" w:hAnsi="Arial" w:cs="Arial"/>
          <w:b/>
          <w:bCs/>
        </w:rPr>
        <w:fldChar w:fldCharType="end"/>
      </w:r>
    </w:p>
    <w:p w14:paraId="6270A3DB" w14:textId="77777777" w:rsidR="00FE4039" w:rsidRDefault="00FE4039" w:rsidP="00FE4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64B035E" w14:textId="77777777" w:rsidR="00FE4039" w:rsidRDefault="00FE4039" w:rsidP="00FE403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CCFBD2" w14:textId="77777777" w:rsidR="00FE4039" w:rsidRPr="004E535C" w:rsidRDefault="00FE4039" w:rsidP="00FE40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E4039" w:rsidRPr="004E535C" w14:paraId="5079C12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E59CDB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BF30C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C05854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097445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3BE482B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E36FF0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4A2D9F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C4E1A9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11F360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4B281B1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F2638A6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57E78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5950B2" w14:textId="77777777" w:rsidR="00FE4039" w:rsidRPr="00BF1EB6" w:rsidRDefault="00FE4039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E4039" w14:paraId="0E5E9FCB" w14:textId="77777777" w:rsidTr="00585DDF">
        <w:tc>
          <w:tcPr>
            <w:tcW w:w="879" w:type="dxa"/>
          </w:tcPr>
          <w:p w14:paraId="69F33AF2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2950F3" w14:textId="77777777" w:rsidR="00FE4039" w:rsidRDefault="00FE4039" w:rsidP="00585DDF">
            <w:r>
              <w:rPr>
                <w:sz w:val="16"/>
                <w:szCs w:val="16"/>
              </w:rPr>
              <w:t>3031</w:t>
            </w:r>
          </w:p>
        </w:tc>
        <w:tc>
          <w:tcPr>
            <w:tcW w:w="517" w:type="dxa"/>
          </w:tcPr>
          <w:p w14:paraId="5313377E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44C5FA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6BBC33" w14:textId="77777777" w:rsidR="00FE4039" w:rsidRDefault="00FE4039" w:rsidP="00585DDF">
            <w:r>
              <w:rPr>
                <w:sz w:val="16"/>
                <w:szCs w:val="16"/>
              </w:rPr>
              <w:t>Add IndirectPathFailureInformation</w:t>
            </w:r>
          </w:p>
        </w:tc>
        <w:tc>
          <w:tcPr>
            <w:tcW w:w="517" w:type="dxa"/>
          </w:tcPr>
          <w:p w14:paraId="601FA2BA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B2AE3C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9D30685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ADE42C" w14:textId="77777777" w:rsidR="00FE4039" w:rsidRDefault="00FE4039" w:rsidP="00585DDF">
            <w:r>
              <w:rPr>
                <w:sz w:val="16"/>
                <w:szCs w:val="16"/>
              </w:rPr>
              <w:t>R5-240444</w:t>
            </w:r>
          </w:p>
        </w:tc>
        <w:tc>
          <w:tcPr>
            <w:tcW w:w="1597" w:type="dxa"/>
          </w:tcPr>
          <w:p w14:paraId="7D174D3D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FB14AD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854D989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2A287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3F4BF8AF" w14:textId="77777777" w:rsidTr="00585DDF">
        <w:tc>
          <w:tcPr>
            <w:tcW w:w="879" w:type="dxa"/>
          </w:tcPr>
          <w:p w14:paraId="5F24E451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557F2C2" w14:textId="77777777" w:rsidR="00FE4039" w:rsidRDefault="00FE4039" w:rsidP="00585DDF">
            <w:r>
              <w:rPr>
                <w:sz w:val="16"/>
                <w:szCs w:val="16"/>
              </w:rPr>
              <w:t>3032</w:t>
            </w:r>
          </w:p>
        </w:tc>
        <w:tc>
          <w:tcPr>
            <w:tcW w:w="517" w:type="dxa"/>
          </w:tcPr>
          <w:p w14:paraId="3A08D591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F5F463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AD7C91" w14:textId="77777777" w:rsidR="00FE4039" w:rsidRDefault="00FE4039" w:rsidP="00585DDF">
            <w:r>
              <w:rPr>
                <w:sz w:val="16"/>
                <w:szCs w:val="16"/>
              </w:rPr>
              <w:t>Add MBSMulticastConfiguration</w:t>
            </w:r>
          </w:p>
        </w:tc>
        <w:tc>
          <w:tcPr>
            <w:tcW w:w="517" w:type="dxa"/>
          </w:tcPr>
          <w:p w14:paraId="2F90913B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05402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43A6D1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6394D1" w14:textId="77777777" w:rsidR="00FE4039" w:rsidRDefault="00FE4039" w:rsidP="00585DDF">
            <w:r>
              <w:rPr>
                <w:sz w:val="16"/>
                <w:szCs w:val="16"/>
              </w:rPr>
              <w:t>R5-240445</w:t>
            </w:r>
          </w:p>
        </w:tc>
        <w:tc>
          <w:tcPr>
            <w:tcW w:w="1597" w:type="dxa"/>
          </w:tcPr>
          <w:p w14:paraId="1050D731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5C2E4C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5368D5A0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D847EB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92019AE" w14:textId="77777777" w:rsidTr="00585DDF">
        <w:tc>
          <w:tcPr>
            <w:tcW w:w="879" w:type="dxa"/>
          </w:tcPr>
          <w:p w14:paraId="60902438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4CA5F99" w14:textId="77777777" w:rsidR="00FE4039" w:rsidRDefault="00FE4039" w:rsidP="00585DDF">
            <w:r>
              <w:rPr>
                <w:sz w:val="16"/>
                <w:szCs w:val="16"/>
              </w:rPr>
              <w:t>3045</w:t>
            </w:r>
          </w:p>
        </w:tc>
        <w:tc>
          <w:tcPr>
            <w:tcW w:w="517" w:type="dxa"/>
          </w:tcPr>
          <w:p w14:paraId="32C22F99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A8D134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6EA2D1" w14:textId="77777777" w:rsidR="00FE4039" w:rsidRDefault="00FE4039" w:rsidP="00585DDF">
            <w:r>
              <w:rPr>
                <w:sz w:val="16"/>
                <w:szCs w:val="16"/>
              </w:rPr>
              <w:t>Add IEs SIB22, SIB23, SIB24 and SIB25</w:t>
            </w:r>
          </w:p>
        </w:tc>
        <w:tc>
          <w:tcPr>
            <w:tcW w:w="517" w:type="dxa"/>
          </w:tcPr>
          <w:p w14:paraId="6868E71E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7756C6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489A7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5B5580" w14:textId="77777777" w:rsidR="00FE4039" w:rsidRDefault="00FE4039" w:rsidP="00585DDF">
            <w:r>
              <w:rPr>
                <w:sz w:val="16"/>
                <w:szCs w:val="16"/>
              </w:rPr>
              <w:t>R5-240489</w:t>
            </w:r>
          </w:p>
        </w:tc>
        <w:tc>
          <w:tcPr>
            <w:tcW w:w="1597" w:type="dxa"/>
          </w:tcPr>
          <w:p w14:paraId="02EBC9CC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AA956BA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3D70D937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49F3F0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0D5E07B" w14:textId="77777777" w:rsidTr="00585DDF">
        <w:tc>
          <w:tcPr>
            <w:tcW w:w="879" w:type="dxa"/>
          </w:tcPr>
          <w:p w14:paraId="2F85D35F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C0AAEF7" w14:textId="77777777" w:rsidR="00FE4039" w:rsidRDefault="00FE4039" w:rsidP="00585DDF">
            <w:r>
              <w:rPr>
                <w:sz w:val="16"/>
                <w:szCs w:val="16"/>
              </w:rPr>
              <w:t>3048</w:t>
            </w:r>
          </w:p>
        </w:tc>
        <w:tc>
          <w:tcPr>
            <w:tcW w:w="517" w:type="dxa"/>
          </w:tcPr>
          <w:p w14:paraId="00E7103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53F88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43176E" w14:textId="77777777" w:rsidR="00FE4039" w:rsidRDefault="00FE4039" w:rsidP="00585DDF">
            <w:r>
              <w:rPr>
                <w:sz w:val="16"/>
                <w:szCs w:val="16"/>
              </w:rPr>
              <w:t>Add IE AdvancedReceiver-MU-MIMO</w:t>
            </w:r>
          </w:p>
        </w:tc>
        <w:tc>
          <w:tcPr>
            <w:tcW w:w="517" w:type="dxa"/>
          </w:tcPr>
          <w:p w14:paraId="46E69FCB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8CF781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FFD1A6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1AB993" w14:textId="77777777" w:rsidR="00FE4039" w:rsidRDefault="00FE4039" w:rsidP="00585DDF">
            <w:r>
              <w:rPr>
                <w:sz w:val="16"/>
                <w:szCs w:val="16"/>
              </w:rPr>
              <w:t>R5-240492</w:t>
            </w:r>
          </w:p>
        </w:tc>
        <w:tc>
          <w:tcPr>
            <w:tcW w:w="1597" w:type="dxa"/>
          </w:tcPr>
          <w:p w14:paraId="2B4E2860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06FBAE5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0961E319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51EBF6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1E9976FB" w14:textId="77777777" w:rsidTr="00585DDF">
        <w:tc>
          <w:tcPr>
            <w:tcW w:w="879" w:type="dxa"/>
          </w:tcPr>
          <w:p w14:paraId="0811BDA8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BA589E2" w14:textId="77777777" w:rsidR="00FE4039" w:rsidRDefault="00FE4039" w:rsidP="00585DDF">
            <w:r>
              <w:rPr>
                <w:sz w:val="16"/>
                <w:szCs w:val="16"/>
              </w:rPr>
              <w:t>3049</w:t>
            </w:r>
          </w:p>
        </w:tc>
        <w:tc>
          <w:tcPr>
            <w:tcW w:w="517" w:type="dxa"/>
          </w:tcPr>
          <w:p w14:paraId="08A77141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B08F6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7A0C28" w14:textId="77777777" w:rsidR="00FE4039" w:rsidRDefault="00FE4039" w:rsidP="00585DDF">
            <w:r>
              <w:rPr>
                <w:sz w:val="16"/>
                <w:szCs w:val="16"/>
              </w:rPr>
              <w:t>Add IE Altitude</w:t>
            </w:r>
          </w:p>
        </w:tc>
        <w:tc>
          <w:tcPr>
            <w:tcW w:w="517" w:type="dxa"/>
          </w:tcPr>
          <w:p w14:paraId="1F3114AE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F308E4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A8EDB7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1B46BFC" w14:textId="77777777" w:rsidR="00FE4039" w:rsidRDefault="00FE4039" w:rsidP="00585DDF">
            <w:r>
              <w:rPr>
                <w:sz w:val="16"/>
                <w:szCs w:val="16"/>
              </w:rPr>
              <w:t>R5-240493</w:t>
            </w:r>
          </w:p>
        </w:tc>
        <w:tc>
          <w:tcPr>
            <w:tcW w:w="1597" w:type="dxa"/>
          </w:tcPr>
          <w:p w14:paraId="519F689B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B7CD5C7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2F221A78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5E4C1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27F8CC3F" w14:textId="77777777" w:rsidTr="00585DDF">
        <w:tc>
          <w:tcPr>
            <w:tcW w:w="879" w:type="dxa"/>
          </w:tcPr>
          <w:p w14:paraId="00763B40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2CBC557" w14:textId="77777777" w:rsidR="00FE4039" w:rsidRDefault="00FE4039" w:rsidP="00585DDF"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 w14:paraId="6E5E7232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4FDA6E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7B87F3" w14:textId="77777777" w:rsidR="00FE4039" w:rsidRDefault="00FE4039" w:rsidP="00585DDF">
            <w:r>
              <w:rPr>
                <w:sz w:val="16"/>
                <w:szCs w:val="16"/>
              </w:rPr>
              <w:t>Add IE ATG-Config</w:t>
            </w:r>
          </w:p>
        </w:tc>
        <w:tc>
          <w:tcPr>
            <w:tcW w:w="517" w:type="dxa"/>
          </w:tcPr>
          <w:p w14:paraId="201B54E3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4599C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D3EAB0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3356CC" w14:textId="77777777" w:rsidR="00FE4039" w:rsidRDefault="00FE4039" w:rsidP="00585DDF">
            <w:r>
              <w:rPr>
                <w:sz w:val="16"/>
                <w:szCs w:val="16"/>
              </w:rPr>
              <w:t>R5-240494</w:t>
            </w:r>
          </w:p>
        </w:tc>
        <w:tc>
          <w:tcPr>
            <w:tcW w:w="1597" w:type="dxa"/>
          </w:tcPr>
          <w:p w14:paraId="1495BFA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E73B72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74E057F5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9B4026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4491380" w14:textId="77777777" w:rsidTr="00585DDF">
        <w:tc>
          <w:tcPr>
            <w:tcW w:w="879" w:type="dxa"/>
          </w:tcPr>
          <w:p w14:paraId="0EC04995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1D3918E" w14:textId="77777777" w:rsidR="00FE4039" w:rsidRDefault="00FE4039" w:rsidP="00585DDF"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 w14:paraId="2C839F72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88AE5C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95D704" w14:textId="77777777" w:rsidR="00FE4039" w:rsidRDefault="00FE4039" w:rsidP="00585DDF">
            <w:r>
              <w:rPr>
                <w:sz w:val="16"/>
                <w:szCs w:val="16"/>
              </w:rPr>
              <w:t>Add IEs CandidateTCI-State and CandidateTCI-UL-State</w:t>
            </w:r>
          </w:p>
        </w:tc>
        <w:tc>
          <w:tcPr>
            <w:tcW w:w="517" w:type="dxa"/>
          </w:tcPr>
          <w:p w14:paraId="5D6674E4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9F30C3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C1E6BD3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1B6654" w14:textId="77777777" w:rsidR="00FE4039" w:rsidRDefault="00FE4039" w:rsidP="00585DDF">
            <w:r>
              <w:rPr>
                <w:sz w:val="16"/>
                <w:szCs w:val="16"/>
              </w:rPr>
              <w:t>R5-240495</w:t>
            </w:r>
          </w:p>
        </w:tc>
        <w:tc>
          <w:tcPr>
            <w:tcW w:w="1597" w:type="dxa"/>
          </w:tcPr>
          <w:p w14:paraId="543174EA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5F0B07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4136D31A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4D51D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4A7D4D6" w14:textId="77777777" w:rsidTr="00585DDF">
        <w:tc>
          <w:tcPr>
            <w:tcW w:w="879" w:type="dxa"/>
          </w:tcPr>
          <w:p w14:paraId="027DD51E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0659B8B" w14:textId="77777777" w:rsidR="00FE4039" w:rsidRDefault="00FE4039" w:rsidP="00585DDF">
            <w:r>
              <w:rPr>
                <w:sz w:val="16"/>
                <w:szCs w:val="16"/>
              </w:rPr>
              <w:t>3052</w:t>
            </w:r>
          </w:p>
        </w:tc>
        <w:tc>
          <w:tcPr>
            <w:tcW w:w="517" w:type="dxa"/>
          </w:tcPr>
          <w:p w14:paraId="450CED7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FE505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5CBAE1" w14:textId="77777777" w:rsidR="00FE4039" w:rsidRDefault="00FE4039" w:rsidP="00585DDF">
            <w:r>
              <w:rPr>
                <w:sz w:val="16"/>
                <w:szCs w:val="16"/>
              </w:rPr>
              <w:t>Add IE CellDTXDRX-Config</w:t>
            </w:r>
          </w:p>
        </w:tc>
        <w:tc>
          <w:tcPr>
            <w:tcW w:w="517" w:type="dxa"/>
          </w:tcPr>
          <w:p w14:paraId="2E79EFBA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EE8FEF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1483BD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0EC12E" w14:textId="77777777" w:rsidR="00FE4039" w:rsidRDefault="00FE4039" w:rsidP="00585DDF">
            <w:r>
              <w:rPr>
                <w:sz w:val="16"/>
                <w:szCs w:val="16"/>
              </w:rPr>
              <w:t>R5-240496</w:t>
            </w:r>
          </w:p>
        </w:tc>
        <w:tc>
          <w:tcPr>
            <w:tcW w:w="1597" w:type="dxa"/>
          </w:tcPr>
          <w:p w14:paraId="6815BB2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4BAB9C5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2A756DD2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02CE0E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39AABF96" w14:textId="77777777" w:rsidTr="00585DDF">
        <w:tc>
          <w:tcPr>
            <w:tcW w:w="879" w:type="dxa"/>
          </w:tcPr>
          <w:p w14:paraId="159D095C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47CCC50" w14:textId="77777777" w:rsidR="00FE4039" w:rsidRDefault="00FE4039" w:rsidP="00585DDF">
            <w:r>
              <w:rPr>
                <w:sz w:val="16"/>
                <w:szCs w:val="16"/>
              </w:rPr>
              <w:t>3053</w:t>
            </w:r>
          </w:p>
        </w:tc>
        <w:tc>
          <w:tcPr>
            <w:tcW w:w="517" w:type="dxa"/>
          </w:tcPr>
          <w:p w14:paraId="02B6F441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C51743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1A4148" w14:textId="77777777" w:rsidR="00FE4039" w:rsidRDefault="00FE4039" w:rsidP="00585DDF">
            <w:r>
              <w:rPr>
                <w:sz w:val="16"/>
                <w:szCs w:val="16"/>
              </w:rPr>
              <w:t>Add IE ClockQualityMetrics</w:t>
            </w:r>
          </w:p>
        </w:tc>
        <w:tc>
          <w:tcPr>
            <w:tcW w:w="517" w:type="dxa"/>
          </w:tcPr>
          <w:p w14:paraId="15472CC4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8D2B39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C0299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0921D5" w14:textId="77777777" w:rsidR="00FE4039" w:rsidRDefault="00FE4039" w:rsidP="00585DDF">
            <w:r>
              <w:rPr>
                <w:sz w:val="16"/>
                <w:szCs w:val="16"/>
              </w:rPr>
              <w:t>R5-240497</w:t>
            </w:r>
          </w:p>
        </w:tc>
        <w:tc>
          <w:tcPr>
            <w:tcW w:w="1597" w:type="dxa"/>
          </w:tcPr>
          <w:p w14:paraId="3463D241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85D469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4D32C751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153BFA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28C81CBF" w14:textId="77777777" w:rsidTr="00585DDF">
        <w:tc>
          <w:tcPr>
            <w:tcW w:w="879" w:type="dxa"/>
          </w:tcPr>
          <w:p w14:paraId="6684A832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A3563AE" w14:textId="77777777" w:rsidR="00FE4039" w:rsidRDefault="00FE4039" w:rsidP="00585DDF">
            <w:r>
              <w:rPr>
                <w:sz w:val="16"/>
                <w:szCs w:val="16"/>
              </w:rPr>
              <w:t>3054</w:t>
            </w:r>
          </w:p>
        </w:tc>
        <w:tc>
          <w:tcPr>
            <w:tcW w:w="517" w:type="dxa"/>
          </w:tcPr>
          <w:p w14:paraId="3D3DB1B3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D6EF4E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A73D8F" w14:textId="77777777" w:rsidR="00FE4039" w:rsidRDefault="00FE4039" w:rsidP="00585DDF">
            <w:r>
              <w:rPr>
                <w:sz w:val="16"/>
                <w:szCs w:val="16"/>
              </w:rPr>
              <w:t>Add IEs CSI-ReportSubConfig, CSI-ReportSubConfigId and CSI-ReportSubConfigTriggerList</w:t>
            </w:r>
          </w:p>
        </w:tc>
        <w:tc>
          <w:tcPr>
            <w:tcW w:w="517" w:type="dxa"/>
          </w:tcPr>
          <w:p w14:paraId="4CF14F99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877757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FA1C3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1890F7" w14:textId="77777777" w:rsidR="00FE4039" w:rsidRDefault="00FE4039" w:rsidP="00585DDF">
            <w:r>
              <w:rPr>
                <w:sz w:val="16"/>
                <w:szCs w:val="16"/>
              </w:rPr>
              <w:t>R5-241485</w:t>
            </w:r>
          </w:p>
        </w:tc>
        <w:tc>
          <w:tcPr>
            <w:tcW w:w="1597" w:type="dxa"/>
          </w:tcPr>
          <w:p w14:paraId="067E35AA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DD7DBF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762DCAB2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55C60559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0D226B3F" w14:textId="77777777" w:rsidTr="00585DDF">
        <w:tc>
          <w:tcPr>
            <w:tcW w:w="879" w:type="dxa"/>
          </w:tcPr>
          <w:p w14:paraId="20039711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4C72C2F" w14:textId="77777777" w:rsidR="00FE4039" w:rsidRDefault="00FE4039" w:rsidP="00585DDF">
            <w:r>
              <w:rPr>
                <w:sz w:val="16"/>
                <w:szCs w:val="16"/>
              </w:rPr>
              <w:t>3055</w:t>
            </w:r>
          </w:p>
        </w:tc>
        <w:tc>
          <w:tcPr>
            <w:tcW w:w="517" w:type="dxa"/>
          </w:tcPr>
          <w:p w14:paraId="27F6EC14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CB8F69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498850" w14:textId="77777777" w:rsidR="00FE4039" w:rsidRDefault="00FE4039" w:rsidP="00585DDF">
            <w:r>
              <w:rPr>
                <w:sz w:val="16"/>
                <w:szCs w:val="16"/>
              </w:rPr>
              <w:t>Add IE EarlyUL-SyncConfig</w:t>
            </w:r>
          </w:p>
        </w:tc>
        <w:tc>
          <w:tcPr>
            <w:tcW w:w="517" w:type="dxa"/>
          </w:tcPr>
          <w:p w14:paraId="41FF1E62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3D6DB7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A6F6B3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52F630" w14:textId="77777777" w:rsidR="00FE4039" w:rsidRDefault="00FE4039" w:rsidP="00585DDF">
            <w:r>
              <w:rPr>
                <w:sz w:val="16"/>
                <w:szCs w:val="16"/>
              </w:rPr>
              <w:t>R5-240499</w:t>
            </w:r>
          </w:p>
        </w:tc>
        <w:tc>
          <w:tcPr>
            <w:tcW w:w="1597" w:type="dxa"/>
          </w:tcPr>
          <w:p w14:paraId="6FBB5C03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C5D15C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CFD6A0D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DA2DF8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8BF7836" w14:textId="77777777" w:rsidTr="00585DDF">
        <w:tc>
          <w:tcPr>
            <w:tcW w:w="879" w:type="dxa"/>
          </w:tcPr>
          <w:p w14:paraId="7C7915CB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45F8A4" w14:textId="77777777" w:rsidR="00FE4039" w:rsidRDefault="00FE4039" w:rsidP="00585DDF">
            <w:r>
              <w:rPr>
                <w:sz w:val="16"/>
                <w:szCs w:val="16"/>
              </w:rPr>
              <w:t>3056</w:t>
            </w:r>
          </w:p>
        </w:tc>
        <w:tc>
          <w:tcPr>
            <w:tcW w:w="517" w:type="dxa"/>
          </w:tcPr>
          <w:p w14:paraId="33609AFF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27064D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296D66" w14:textId="77777777" w:rsidR="00FE4039" w:rsidRDefault="00FE4039" w:rsidP="00585DDF">
            <w:r>
              <w:rPr>
                <w:sz w:val="16"/>
                <w:szCs w:val="16"/>
              </w:rPr>
              <w:t>Add IE EUTRA-C-RNTI</w:t>
            </w:r>
          </w:p>
        </w:tc>
        <w:tc>
          <w:tcPr>
            <w:tcW w:w="517" w:type="dxa"/>
          </w:tcPr>
          <w:p w14:paraId="7056A916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A19253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77523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990C0D" w14:textId="77777777" w:rsidR="00FE4039" w:rsidRDefault="00FE4039" w:rsidP="00585DDF">
            <w:r>
              <w:rPr>
                <w:sz w:val="16"/>
                <w:szCs w:val="16"/>
              </w:rPr>
              <w:t>R5-240500</w:t>
            </w:r>
          </w:p>
        </w:tc>
        <w:tc>
          <w:tcPr>
            <w:tcW w:w="1597" w:type="dxa"/>
          </w:tcPr>
          <w:p w14:paraId="127017E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152CAB1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036E236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90F97A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71E06E32" w14:textId="77777777" w:rsidTr="00585DDF">
        <w:tc>
          <w:tcPr>
            <w:tcW w:w="879" w:type="dxa"/>
          </w:tcPr>
          <w:p w14:paraId="1473A6FB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3D9AC39" w14:textId="77777777" w:rsidR="00FE4039" w:rsidRDefault="00FE4039" w:rsidP="00585DDF">
            <w:r>
              <w:rPr>
                <w:sz w:val="16"/>
                <w:szCs w:val="16"/>
              </w:rPr>
              <w:t>3070</w:t>
            </w:r>
          </w:p>
        </w:tc>
        <w:tc>
          <w:tcPr>
            <w:tcW w:w="517" w:type="dxa"/>
          </w:tcPr>
          <w:p w14:paraId="40B0D3A9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B4C2C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A1119A" w14:textId="77777777" w:rsidR="00FE4039" w:rsidRDefault="00FE4039" w:rsidP="00585DDF">
            <w:r>
              <w:rPr>
                <w:sz w:val="16"/>
                <w:szCs w:val="16"/>
              </w:rPr>
              <w:t>Add IE HysteresisAltitude</w:t>
            </w:r>
          </w:p>
        </w:tc>
        <w:tc>
          <w:tcPr>
            <w:tcW w:w="517" w:type="dxa"/>
          </w:tcPr>
          <w:p w14:paraId="352D1B76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834188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C75B2B5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559B5A" w14:textId="77777777" w:rsidR="00FE4039" w:rsidRDefault="00FE4039" w:rsidP="00585DDF">
            <w:r>
              <w:rPr>
                <w:sz w:val="16"/>
                <w:szCs w:val="16"/>
              </w:rPr>
              <w:t>R5-241486</w:t>
            </w:r>
          </w:p>
        </w:tc>
        <w:tc>
          <w:tcPr>
            <w:tcW w:w="1597" w:type="dxa"/>
          </w:tcPr>
          <w:p w14:paraId="01359E1F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FFB740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6D25B743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5AF486B3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1C77524B" w14:textId="77777777" w:rsidTr="00585DDF">
        <w:tc>
          <w:tcPr>
            <w:tcW w:w="879" w:type="dxa"/>
          </w:tcPr>
          <w:p w14:paraId="49F066F4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6AA82F9" w14:textId="77777777" w:rsidR="00FE4039" w:rsidRDefault="00FE4039" w:rsidP="00585DDF">
            <w:r>
              <w:rPr>
                <w:sz w:val="16"/>
                <w:szCs w:val="16"/>
              </w:rPr>
              <w:t>3071</w:t>
            </w:r>
          </w:p>
        </w:tc>
        <w:tc>
          <w:tcPr>
            <w:tcW w:w="517" w:type="dxa"/>
          </w:tcPr>
          <w:p w14:paraId="766F463F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E6DD25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BE8A77" w14:textId="77777777" w:rsidR="00FE4039" w:rsidRDefault="00FE4039" w:rsidP="00585DDF">
            <w:r>
              <w:rPr>
                <w:sz w:val="16"/>
                <w:szCs w:val="16"/>
              </w:rPr>
              <w:t>Add IEs LTM-CandidateId, LTM-Candidate, LTM-Config and LTM-CSI-ReportConfig</w:t>
            </w:r>
          </w:p>
        </w:tc>
        <w:tc>
          <w:tcPr>
            <w:tcW w:w="517" w:type="dxa"/>
          </w:tcPr>
          <w:p w14:paraId="3CD2CFA5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74D3AA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2E92215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4CD6D40" w14:textId="77777777" w:rsidR="00FE4039" w:rsidRDefault="00FE4039" w:rsidP="00585DDF">
            <w:r>
              <w:rPr>
                <w:sz w:val="16"/>
                <w:szCs w:val="16"/>
              </w:rPr>
              <w:t>R5-241487</w:t>
            </w:r>
          </w:p>
        </w:tc>
        <w:tc>
          <w:tcPr>
            <w:tcW w:w="1597" w:type="dxa"/>
          </w:tcPr>
          <w:p w14:paraId="77E5001F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42973B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40B0708D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4BDA9AF4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2B89E641" w14:textId="77777777" w:rsidTr="00585DDF">
        <w:tc>
          <w:tcPr>
            <w:tcW w:w="879" w:type="dxa"/>
          </w:tcPr>
          <w:p w14:paraId="289CBDF2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2FB752" w14:textId="77777777" w:rsidR="00FE4039" w:rsidRDefault="00FE4039" w:rsidP="00585DDF">
            <w:r>
              <w:rPr>
                <w:sz w:val="16"/>
                <w:szCs w:val="16"/>
              </w:rPr>
              <w:t>3072</w:t>
            </w:r>
          </w:p>
        </w:tc>
        <w:tc>
          <w:tcPr>
            <w:tcW w:w="517" w:type="dxa"/>
          </w:tcPr>
          <w:p w14:paraId="6198866D" w14:textId="77777777" w:rsidR="00FE4039" w:rsidRDefault="00FE4039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69E1EF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0D5B9B" w14:textId="77777777" w:rsidR="00FE4039" w:rsidRDefault="00FE4039" w:rsidP="00585DDF">
            <w:r>
              <w:rPr>
                <w:sz w:val="16"/>
                <w:szCs w:val="16"/>
              </w:rPr>
              <w:t>Add IEs LTM-CSI-ReportConfigId, LTM-CSI-ResourceConfig and LTM-CSI-ResourceConfigId</w:t>
            </w:r>
          </w:p>
        </w:tc>
        <w:tc>
          <w:tcPr>
            <w:tcW w:w="517" w:type="dxa"/>
          </w:tcPr>
          <w:p w14:paraId="1B7FEB41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70DAF5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8CAEEA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1F0C8B" w14:textId="77777777" w:rsidR="00FE4039" w:rsidRDefault="00FE4039" w:rsidP="00585DDF">
            <w:r>
              <w:rPr>
                <w:sz w:val="16"/>
                <w:szCs w:val="16"/>
              </w:rPr>
              <w:t>R5-241488</w:t>
            </w:r>
          </w:p>
        </w:tc>
        <w:tc>
          <w:tcPr>
            <w:tcW w:w="1597" w:type="dxa"/>
          </w:tcPr>
          <w:p w14:paraId="3F30F98D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E273E2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0E8480E4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5171DD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443BA4B" w14:textId="77777777" w:rsidTr="00585DDF">
        <w:tc>
          <w:tcPr>
            <w:tcW w:w="879" w:type="dxa"/>
          </w:tcPr>
          <w:p w14:paraId="64532394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488C80B" w14:textId="77777777" w:rsidR="00FE4039" w:rsidRDefault="00FE4039" w:rsidP="00585DDF">
            <w:r>
              <w:rPr>
                <w:sz w:val="16"/>
                <w:szCs w:val="16"/>
              </w:rPr>
              <w:t>3096</w:t>
            </w:r>
          </w:p>
        </w:tc>
        <w:tc>
          <w:tcPr>
            <w:tcW w:w="517" w:type="dxa"/>
          </w:tcPr>
          <w:p w14:paraId="6E6F41AF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37C1CC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128641" w14:textId="77777777" w:rsidR="00FE4039" w:rsidRDefault="00FE4039" w:rsidP="00585DDF">
            <w:r>
              <w:rPr>
                <w:sz w:val="16"/>
                <w:szCs w:val="16"/>
              </w:rPr>
              <w:t>Add IE MeasSequence</w:t>
            </w:r>
          </w:p>
        </w:tc>
        <w:tc>
          <w:tcPr>
            <w:tcW w:w="517" w:type="dxa"/>
          </w:tcPr>
          <w:p w14:paraId="24B5289B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E3969A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A15790C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D198CC" w14:textId="77777777" w:rsidR="00FE4039" w:rsidRDefault="00FE4039" w:rsidP="00585DDF">
            <w:r>
              <w:rPr>
                <w:sz w:val="16"/>
                <w:szCs w:val="16"/>
              </w:rPr>
              <w:t>R5-241371</w:t>
            </w:r>
          </w:p>
        </w:tc>
        <w:tc>
          <w:tcPr>
            <w:tcW w:w="1597" w:type="dxa"/>
          </w:tcPr>
          <w:p w14:paraId="57DFC956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3BD26A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7504151B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AA9C87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03C067C9" w14:textId="77777777" w:rsidTr="00585DDF">
        <w:tc>
          <w:tcPr>
            <w:tcW w:w="879" w:type="dxa"/>
          </w:tcPr>
          <w:p w14:paraId="354E7B28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ED771F1" w14:textId="77777777" w:rsidR="00FE4039" w:rsidRDefault="00FE4039" w:rsidP="00585DDF">
            <w:r>
              <w:rPr>
                <w:sz w:val="16"/>
                <w:szCs w:val="16"/>
              </w:rPr>
              <w:t>3097</w:t>
            </w:r>
          </w:p>
        </w:tc>
        <w:tc>
          <w:tcPr>
            <w:tcW w:w="517" w:type="dxa"/>
          </w:tcPr>
          <w:p w14:paraId="4A3AFE2C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35ACBC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307E77" w14:textId="77777777" w:rsidR="00FE4039" w:rsidRDefault="00FE4039" w:rsidP="00585DDF">
            <w:r>
              <w:rPr>
                <w:sz w:val="16"/>
                <w:szCs w:val="16"/>
              </w:rPr>
              <w:t>Add IE MeasWindowConfig</w:t>
            </w:r>
          </w:p>
        </w:tc>
        <w:tc>
          <w:tcPr>
            <w:tcW w:w="517" w:type="dxa"/>
          </w:tcPr>
          <w:p w14:paraId="217070BA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A14CB6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08C459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616943" w14:textId="77777777" w:rsidR="00FE4039" w:rsidRDefault="00FE4039" w:rsidP="00585DDF">
            <w:r>
              <w:rPr>
                <w:sz w:val="16"/>
                <w:szCs w:val="16"/>
              </w:rPr>
              <w:t>R5-241372</w:t>
            </w:r>
          </w:p>
        </w:tc>
        <w:tc>
          <w:tcPr>
            <w:tcW w:w="1597" w:type="dxa"/>
          </w:tcPr>
          <w:p w14:paraId="071034DE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C8D024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19E59DFE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18EAD37F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2BD1987B" w14:textId="77777777" w:rsidTr="00585DDF">
        <w:tc>
          <w:tcPr>
            <w:tcW w:w="879" w:type="dxa"/>
          </w:tcPr>
          <w:p w14:paraId="075A49CA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DCD6D9A" w14:textId="77777777" w:rsidR="00FE4039" w:rsidRDefault="00FE4039" w:rsidP="00585DDF">
            <w:r>
              <w:rPr>
                <w:sz w:val="16"/>
                <w:szCs w:val="16"/>
              </w:rPr>
              <w:t>3098</w:t>
            </w:r>
          </w:p>
        </w:tc>
        <w:tc>
          <w:tcPr>
            <w:tcW w:w="517" w:type="dxa"/>
          </w:tcPr>
          <w:p w14:paraId="3CF26EA8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8C0856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2894E7" w14:textId="77777777" w:rsidR="00FE4039" w:rsidRDefault="00FE4039" w:rsidP="00585DDF">
            <w:r>
              <w:rPr>
                <w:sz w:val="16"/>
                <w:szCs w:val="16"/>
              </w:rPr>
              <w:t>Add IEs N3C-IndirectPathConfigRelay and N3C-IndirectPathAddChange</w:t>
            </w:r>
          </w:p>
        </w:tc>
        <w:tc>
          <w:tcPr>
            <w:tcW w:w="517" w:type="dxa"/>
          </w:tcPr>
          <w:p w14:paraId="5DE5043C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E052FB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9DC3136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58D025" w14:textId="77777777" w:rsidR="00FE4039" w:rsidRDefault="00FE4039" w:rsidP="00585DDF">
            <w:r>
              <w:rPr>
                <w:sz w:val="16"/>
                <w:szCs w:val="16"/>
              </w:rPr>
              <w:t>R5-241373</w:t>
            </w:r>
          </w:p>
        </w:tc>
        <w:tc>
          <w:tcPr>
            <w:tcW w:w="1597" w:type="dxa"/>
          </w:tcPr>
          <w:p w14:paraId="5D35C1BA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255F5CD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66C3B5A0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1BBA93" w14:textId="77777777" w:rsidR="00FE4039" w:rsidRDefault="00FE4039" w:rsidP="00585DDF">
            <w:pPr>
              <w:rPr>
                <w:sz w:val="16"/>
                <w:szCs w:val="16"/>
              </w:rPr>
            </w:pPr>
          </w:p>
        </w:tc>
      </w:tr>
      <w:tr w:rsidR="00FE4039" w14:paraId="6569D79F" w14:textId="77777777" w:rsidTr="00585DDF">
        <w:tc>
          <w:tcPr>
            <w:tcW w:w="879" w:type="dxa"/>
          </w:tcPr>
          <w:p w14:paraId="22D382EC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526237" w14:textId="77777777" w:rsidR="00FE4039" w:rsidRDefault="00FE4039" w:rsidP="00585DDF">
            <w:r>
              <w:rPr>
                <w:sz w:val="16"/>
                <w:szCs w:val="16"/>
              </w:rPr>
              <w:t>3099</w:t>
            </w:r>
          </w:p>
        </w:tc>
        <w:tc>
          <w:tcPr>
            <w:tcW w:w="517" w:type="dxa"/>
          </w:tcPr>
          <w:p w14:paraId="1E8EA097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B374B4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9111E7" w14:textId="77777777" w:rsidR="00FE4039" w:rsidRDefault="00FE4039" w:rsidP="00585DDF">
            <w:r>
              <w:rPr>
                <w:sz w:val="16"/>
                <w:szCs w:val="16"/>
              </w:rPr>
              <w:t>Add IEs NCR-AperiodicFwdConfig, NCR-FwdConfig, NCR-PeriodicityAndOffset and NCR-PeriodicFwdResourceSet</w:t>
            </w:r>
          </w:p>
        </w:tc>
        <w:tc>
          <w:tcPr>
            <w:tcW w:w="517" w:type="dxa"/>
          </w:tcPr>
          <w:p w14:paraId="5B68B610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1D7A46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E8AFF1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B2623B" w14:textId="77777777" w:rsidR="00FE4039" w:rsidRDefault="00FE4039" w:rsidP="00585DDF">
            <w:r>
              <w:rPr>
                <w:sz w:val="16"/>
                <w:szCs w:val="16"/>
              </w:rPr>
              <w:t>R5-241374</w:t>
            </w:r>
          </w:p>
        </w:tc>
        <w:tc>
          <w:tcPr>
            <w:tcW w:w="1597" w:type="dxa"/>
          </w:tcPr>
          <w:p w14:paraId="7F6F3551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5D53FE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5F6C22F2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5285786D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E4039" w14:paraId="744D4301" w14:textId="77777777" w:rsidTr="00585DDF">
        <w:tc>
          <w:tcPr>
            <w:tcW w:w="879" w:type="dxa"/>
          </w:tcPr>
          <w:p w14:paraId="2881C96D" w14:textId="77777777" w:rsidR="00FE4039" w:rsidRDefault="00FE4039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6192C33" w14:textId="77777777" w:rsidR="00FE4039" w:rsidRDefault="00FE4039" w:rsidP="00585DDF">
            <w:r>
              <w:rPr>
                <w:sz w:val="16"/>
                <w:szCs w:val="16"/>
              </w:rPr>
              <w:t>3100</w:t>
            </w:r>
          </w:p>
        </w:tc>
        <w:tc>
          <w:tcPr>
            <w:tcW w:w="517" w:type="dxa"/>
          </w:tcPr>
          <w:p w14:paraId="5EC14C95" w14:textId="77777777" w:rsidR="00FE4039" w:rsidRDefault="00FE4039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A3E8D7" w14:textId="77777777" w:rsidR="00FE4039" w:rsidRDefault="00FE4039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284B7D" w14:textId="77777777" w:rsidR="00FE4039" w:rsidRDefault="00FE4039" w:rsidP="00585DDF">
            <w:r>
              <w:rPr>
                <w:sz w:val="16"/>
                <w:szCs w:val="16"/>
              </w:rPr>
              <w:t>Add IEs NCR-PeriodicFwdResourceSetId, NCR-SemiPersistentFwdResourceSet and NCR-SemiPersistentFwdResourceSetId</w:t>
            </w:r>
          </w:p>
        </w:tc>
        <w:tc>
          <w:tcPr>
            <w:tcW w:w="517" w:type="dxa"/>
          </w:tcPr>
          <w:p w14:paraId="3BE4A38C" w14:textId="77777777" w:rsidR="00FE4039" w:rsidRDefault="00FE4039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6300FC" w14:textId="77777777" w:rsidR="00FE4039" w:rsidRDefault="00FE4039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A29AD32" w14:textId="77777777" w:rsidR="00FE4039" w:rsidRDefault="00FE4039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BE63559" w14:textId="77777777" w:rsidR="00FE4039" w:rsidRDefault="00FE4039" w:rsidP="00585DDF">
            <w:r>
              <w:rPr>
                <w:sz w:val="16"/>
                <w:szCs w:val="16"/>
              </w:rPr>
              <w:t>R5-241375</w:t>
            </w:r>
          </w:p>
        </w:tc>
        <w:tc>
          <w:tcPr>
            <w:tcW w:w="1597" w:type="dxa"/>
          </w:tcPr>
          <w:p w14:paraId="29997D89" w14:textId="77777777" w:rsidR="00FE4039" w:rsidRDefault="00FE4039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71C152" w14:textId="77777777" w:rsidR="00FE4039" w:rsidRDefault="00FE4039" w:rsidP="00585DDF">
            <w:r>
              <w:rPr>
                <w:sz w:val="16"/>
                <w:szCs w:val="16"/>
              </w:rPr>
              <w:t>TEI18_Test</w:t>
            </w:r>
          </w:p>
        </w:tc>
        <w:tc>
          <w:tcPr>
            <w:tcW w:w="2323" w:type="dxa"/>
          </w:tcPr>
          <w:p w14:paraId="27122462" w14:textId="77777777" w:rsidR="00FE4039" w:rsidRDefault="00FE4039" w:rsidP="00585DDF">
            <w:r>
              <w:rPr>
                <w:sz w:val="16"/>
                <w:szCs w:val="16"/>
              </w:rPr>
              <w:t>4.6.3</w:t>
            </w:r>
          </w:p>
        </w:tc>
        <w:tc>
          <w:tcPr>
            <w:tcW w:w="998" w:type="dxa"/>
          </w:tcPr>
          <w:p w14:paraId="7E0A82EA" w14:textId="77777777" w:rsidR="00FE4039" w:rsidRDefault="00FE4039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310667D" w14:textId="77777777" w:rsidR="00FE4039" w:rsidRDefault="00FE4039" w:rsidP="00FE4039"/>
    <w:p w14:paraId="37389D41" w14:textId="77777777" w:rsidR="00FE4039" w:rsidRDefault="00FE4039" w:rsidP="00FE4039"/>
    <w:p w14:paraId="30447CC8" w14:textId="77777777" w:rsidR="009A3C4A" w:rsidRDefault="009A3C4A" w:rsidP="009A3C4A"/>
    <w:p w14:paraId="4E73D461" w14:textId="77777777" w:rsidR="009A3C4A" w:rsidRDefault="009A3C4A" w:rsidP="009A3C4A">
      <w:pPr>
        <w:pStyle w:val="Heading1"/>
      </w:pPr>
      <w:r>
        <w:t>13.5</w:t>
      </w:r>
      <w:r w:rsidRPr="004D4EA6">
        <w:tab/>
      </w:r>
      <w:r w:rsidRPr="00A568EF">
        <w:t>R5s CRs from RAN5 electronic meeting ‘#20</w:t>
      </w:r>
      <w:r>
        <w:t>23</w:t>
      </w:r>
      <w:r w:rsidRPr="00A568EF">
        <w:t>-TTCN email’</w:t>
      </w:r>
    </w:p>
    <w:p w14:paraId="4CA77144" w14:textId="77777777" w:rsidR="009A3C4A" w:rsidRDefault="009A3C4A" w:rsidP="009A3C4A"/>
    <w:p w14:paraId="238BCAFB" w14:textId="77777777" w:rsidR="005D6E8B" w:rsidRPr="00917427" w:rsidRDefault="005D6E8B" w:rsidP="005D6E8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RP-240219</w:t>
      </w:r>
      <w:r>
        <w:rPr>
          <w:b/>
          <w:i/>
          <w:noProof/>
          <w:sz w:val="28"/>
        </w:rPr>
        <w:fldChar w:fldCharType="end"/>
      </w:r>
    </w:p>
    <w:p w14:paraId="44F6C0AC" w14:textId="77777777" w:rsidR="005D6E8B" w:rsidRPr="00784730" w:rsidRDefault="005D6E8B" w:rsidP="005D6E8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94A56E2" w14:textId="77777777" w:rsidR="005D6E8B" w:rsidRPr="00050554" w:rsidRDefault="005D6E8B" w:rsidP="005D6E8B">
      <w:pPr>
        <w:rPr>
          <w:rFonts w:ascii="Arial" w:hAnsi="Arial" w:cs="Arial"/>
          <w:b/>
          <w:bCs/>
          <w:lang w:val="en-US"/>
        </w:rPr>
      </w:pPr>
    </w:p>
    <w:p w14:paraId="43F3F21F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009C56D3" w14:textId="77777777" w:rsidR="005D6E8B" w:rsidRPr="00E145B1" w:rsidRDefault="005D6E8B" w:rsidP="005D6E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‘#2024-TTCN email’ (batch 1)</w:t>
      </w:r>
      <w:r>
        <w:rPr>
          <w:rFonts w:ascii="Arial" w:hAnsi="Arial" w:cs="Arial"/>
          <w:b/>
          <w:bCs/>
        </w:rPr>
        <w:fldChar w:fldCharType="end"/>
      </w:r>
    </w:p>
    <w:p w14:paraId="08BB7BAD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13.6</w:t>
      </w:r>
      <w:r>
        <w:rPr>
          <w:rFonts w:ascii="Arial" w:hAnsi="Arial" w:cs="Arial"/>
          <w:b/>
          <w:bCs/>
        </w:rPr>
        <w:fldChar w:fldCharType="end"/>
      </w:r>
    </w:p>
    <w:p w14:paraId="1B8456F8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F093323" w14:textId="77777777" w:rsidR="005D6E8B" w:rsidRDefault="005D6E8B" w:rsidP="005D6E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EFB8909" w14:textId="77777777" w:rsidR="005D6E8B" w:rsidRPr="004E535C" w:rsidRDefault="005D6E8B" w:rsidP="005D6E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6E8B" w:rsidRPr="004E535C" w14:paraId="5B71E725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C51328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7CCD2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D7597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8FED3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8C3FA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72E06F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18B1F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70B1BE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5F8B68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73F644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3BB4E3E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B57B90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521164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6E8B" w14:paraId="1F490E2E" w14:textId="77777777" w:rsidTr="00D84CE0">
        <w:tc>
          <w:tcPr>
            <w:tcW w:w="879" w:type="dxa"/>
          </w:tcPr>
          <w:p w14:paraId="3BBD4AA9" w14:textId="77777777" w:rsidR="005D6E8B" w:rsidRDefault="005D6E8B" w:rsidP="00D84CE0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67E61587" w14:textId="77777777" w:rsidR="005D6E8B" w:rsidRDefault="005D6E8B" w:rsidP="00D84CE0">
            <w:r>
              <w:rPr>
                <w:sz w:val="16"/>
                <w:szCs w:val="16"/>
              </w:rPr>
              <w:t>0939</w:t>
            </w:r>
          </w:p>
        </w:tc>
        <w:tc>
          <w:tcPr>
            <w:tcW w:w="517" w:type="dxa"/>
          </w:tcPr>
          <w:p w14:paraId="00D4B79C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948DC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10B8CF" w14:textId="77777777" w:rsidR="005D6E8B" w:rsidRDefault="005D6E8B" w:rsidP="00D84CE0">
            <w:r>
              <w:rPr>
                <w:sz w:val="16"/>
                <w:szCs w:val="16"/>
              </w:rPr>
              <w:t>Correction for IMS 5GS test case 7.24a and 7.24b</w:t>
            </w:r>
          </w:p>
        </w:tc>
        <w:tc>
          <w:tcPr>
            <w:tcW w:w="517" w:type="dxa"/>
          </w:tcPr>
          <w:p w14:paraId="558E993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8BFC6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102053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58FEE18" w14:textId="77777777" w:rsidR="005D6E8B" w:rsidRDefault="005D6E8B" w:rsidP="00D84CE0">
            <w:r>
              <w:rPr>
                <w:sz w:val="16"/>
                <w:szCs w:val="16"/>
              </w:rPr>
              <w:t>R5s240074</w:t>
            </w:r>
          </w:p>
        </w:tc>
        <w:tc>
          <w:tcPr>
            <w:tcW w:w="1597" w:type="dxa"/>
          </w:tcPr>
          <w:p w14:paraId="6DADEF00" w14:textId="77777777" w:rsidR="005D6E8B" w:rsidRDefault="005D6E8B" w:rsidP="00D84CE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4B6BC8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6A4AC0" w14:textId="77777777" w:rsidR="005D6E8B" w:rsidRDefault="005D6E8B" w:rsidP="00D84CE0">
            <w:r>
              <w:rPr>
                <w:sz w:val="16"/>
                <w:szCs w:val="16"/>
              </w:rPr>
              <w:t>7.24a.NR5GC, 7.24b.NR5GC</w:t>
            </w:r>
          </w:p>
        </w:tc>
        <w:tc>
          <w:tcPr>
            <w:tcW w:w="998" w:type="dxa"/>
          </w:tcPr>
          <w:p w14:paraId="55C26FD4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8EBBCD5" w14:textId="77777777" w:rsidTr="00D84CE0">
        <w:tc>
          <w:tcPr>
            <w:tcW w:w="879" w:type="dxa"/>
          </w:tcPr>
          <w:p w14:paraId="50B1BF58" w14:textId="77777777" w:rsidR="005D6E8B" w:rsidRDefault="005D6E8B" w:rsidP="00D84CE0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4E067B7E" w14:textId="77777777" w:rsidR="005D6E8B" w:rsidRDefault="005D6E8B" w:rsidP="00D84CE0">
            <w:r>
              <w:rPr>
                <w:sz w:val="16"/>
                <w:szCs w:val="16"/>
              </w:rPr>
              <w:t>0941</w:t>
            </w:r>
          </w:p>
        </w:tc>
        <w:tc>
          <w:tcPr>
            <w:tcW w:w="517" w:type="dxa"/>
          </w:tcPr>
          <w:p w14:paraId="69BC7985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8EE0F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597B63" w14:textId="77777777" w:rsidR="005D6E8B" w:rsidRDefault="005D6E8B" w:rsidP="00D84CE0">
            <w:r>
              <w:rPr>
                <w:sz w:val="16"/>
                <w:szCs w:val="16"/>
              </w:rPr>
              <w:t>Correction to IMS testcase 10.6</w:t>
            </w:r>
          </w:p>
        </w:tc>
        <w:tc>
          <w:tcPr>
            <w:tcW w:w="517" w:type="dxa"/>
          </w:tcPr>
          <w:p w14:paraId="65DF5104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33EE4E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3A49F6B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28B6051" w14:textId="77777777" w:rsidR="005D6E8B" w:rsidRDefault="005D6E8B" w:rsidP="00D84CE0">
            <w:r>
              <w:rPr>
                <w:sz w:val="16"/>
                <w:szCs w:val="16"/>
              </w:rPr>
              <w:t>R5s240081</w:t>
            </w:r>
          </w:p>
        </w:tc>
        <w:tc>
          <w:tcPr>
            <w:tcW w:w="1597" w:type="dxa"/>
          </w:tcPr>
          <w:p w14:paraId="77FACAFB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B49EAEE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C68E19" w14:textId="77777777" w:rsidR="005D6E8B" w:rsidRDefault="005D6E8B" w:rsidP="00D84CE0">
            <w:r>
              <w:rPr>
                <w:sz w:val="16"/>
                <w:szCs w:val="16"/>
              </w:rPr>
              <w:t>10.6.NR5GC</w:t>
            </w:r>
          </w:p>
        </w:tc>
        <w:tc>
          <w:tcPr>
            <w:tcW w:w="998" w:type="dxa"/>
          </w:tcPr>
          <w:p w14:paraId="1545FC46" w14:textId="77777777" w:rsidR="005D6E8B" w:rsidRDefault="005D6E8B" w:rsidP="00D84CE0">
            <w:r>
              <w:rPr>
                <w:sz w:val="16"/>
                <w:szCs w:val="16"/>
              </w:rPr>
              <w:t>TS/TR ... CR ...; TS/TR ... CR ... ; TS/TR ... CR ...</w:t>
            </w:r>
          </w:p>
        </w:tc>
      </w:tr>
      <w:tr w:rsidR="005D6E8B" w14:paraId="63A7468D" w14:textId="77777777" w:rsidTr="00D84CE0">
        <w:tc>
          <w:tcPr>
            <w:tcW w:w="879" w:type="dxa"/>
          </w:tcPr>
          <w:p w14:paraId="46B80215" w14:textId="77777777" w:rsidR="005D6E8B" w:rsidRDefault="005D6E8B" w:rsidP="00D84CE0"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</w:tcPr>
          <w:p w14:paraId="1C34BD24" w14:textId="77777777" w:rsidR="005D6E8B" w:rsidRDefault="005D6E8B" w:rsidP="00D84CE0"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</w:tcPr>
          <w:p w14:paraId="2E48DBEE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2A08B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9DF4E1" w14:textId="77777777" w:rsidR="005D6E8B" w:rsidRDefault="005D6E8B" w:rsidP="00D84CE0">
            <w:r>
              <w:rPr>
                <w:sz w:val="16"/>
                <w:szCs w:val="16"/>
              </w:rPr>
              <w:t>Correction to Voice Call Control test cases 7.5 and 7.12</w:t>
            </w:r>
          </w:p>
        </w:tc>
        <w:tc>
          <w:tcPr>
            <w:tcW w:w="517" w:type="dxa"/>
          </w:tcPr>
          <w:p w14:paraId="4DC83AB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829784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FB6C8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17F857B" w14:textId="77777777" w:rsidR="005D6E8B" w:rsidRDefault="005D6E8B" w:rsidP="00D84CE0">
            <w:r>
              <w:rPr>
                <w:sz w:val="16"/>
                <w:szCs w:val="16"/>
              </w:rPr>
              <w:t>R5s240123</w:t>
            </w:r>
          </w:p>
        </w:tc>
        <w:tc>
          <w:tcPr>
            <w:tcW w:w="1597" w:type="dxa"/>
          </w:tcPr>
          <w:p w14:paraId="5430A4FC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36479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644E5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1EDA3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64C8CA8" w14:textId="77777777" w:rsidTr="00D84CE0">
        <w:tc>
          <w:tcPr>
            <w:tcW w:w="879" w:type="dxa"/>
          </w:tcPr>
          <w:p w14:paraId="234A7ABF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B53BDF6" w14:textId="77777777" w:rsidR="005D6E8B" w:rsidRDefault="005D6E8B" w:rsidP="00D84CE0">
            <w:r>
              <w:rPr>
                <w:sz w:val="16"/>
                <w:szCs w:val="16"/>
              </w:rPr>
              <w:t>4748</w:t>
            </w:r>
          </w:p>
        </w:tc>
        <w:tc>
          <w:tcPr>
            <w:tcW w:w="517" w:type="dxa"/>
          </w:tcPr>
          <w:p w14:paraId="56AB78A2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3FB8D8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A2EFB7" w14:textId="77777777" w:rsidR="005D6E8B" w:rsidRDefault="005D6E8B" w:rsidP="00D84CE0">
            <w:r>
              <w:rPr>
                <w:sz w:val="16"/>
                <w:szCs w:val="16"/>
              </w:rPr>
              <w:t>Addition of  NB-IoT NTN testcase 22.3.2.7a</w:t>
            </w:r>
          </w:p>
        </w:tc>
        <w:tc>
          <w:tcPr>
            <w:tcW w:w="517" w:type="dxa"/>
          </w:tcPr>
          <w:p w14:paraId="53D310A0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31BF76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68AFCF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D1672AF" w14:textId="77777777" w:rsidR="005D6E8B" w:rsidRDefault="005D6E8B" w:rsidP="00D84CE0">
            <w:r>
              <w:rPr>
                <w:sz w:val="16"/>
                <w:szCs w:val="16"/>
              </w:rPr>
              <w:t>R5s240067</w:t>
            </w:r>
          </w:p>
        </w:tc>
        <w:tc>
          <w:tcPr>
            <w:tcW w:w="1597" w:type="dxa"/>
          </w:tcPr>
          <w:p w14:paraId="013A61D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C84CC6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A360F57" w14:textId="77777777" w:rsidR="005D6E8B" w:rsidRDefault="005D6E8B" w:rsidP="00D84CE0">
            <w:r>
              <w:rPr>
                <w:sz w:val="16"/>
                <w:szCs w:val="16"/>
              </w:rPr>
              <w:t>22.3.2.7a</w:t>
            </w:r>
          </w:p>
        </w:tc>
        <w:tc>
          <w:tcPr>
            <w:tcW w:w="998" w:type="dxa"/>
          </w:tcPr>
          <w:p w14:paraId="26F73F85" w14:textId="77777777" w:rsidR="005D6E8B" w:rsidRDefault="005D6E8B" w:rsidP="00D84CE0">
            <w:r>
              <w:rPr>
                <w:sz w:val="16"/>
                <w:szCs w:val="16"/>
              </w:rPr>
              <w:t>36.523-1</w:t>
            </w:r>
          </w:p>
        </w:tc>
      </w:tr>
      <w:tr w:rsidR="005D6E8B" w14:paraId="78193463" w14:textId="77777777" w:rsidTr="00D84CE0">
        <w:tc>
          <w:tcPr>
            <w:tcW w:w="879" w:type="dxa"/>
          </w:tcPr>
          <w:p w14:paraId="71BD03D6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B491DDA" w14:textId="77777777" w:rsidR="005D6E8B" w:rsidRDefault="005D6E8B" w:rsidP="00D84CE0">
            <w:r>
              <w:rPr>
                <w:sz w:val="16"/>
                <w:szCs w:val="16"/>
              </w:rPr>
              <w:t>4764</w:t>
            </w:r>
          </w:p>
        </w:tc>
        <w:tc>
          <w:tcPr>
            <w:tcW w:w="517" w:type="dxa"/>
          </w:tcPr>
          <w:p w14:paraId="3F0B30C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5C0503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390415" w14:textId="77777777" w:rsidR="005D6E8B" w:rsidRDefault="005D6E8B" w:rsidP="00D84CE0">
            <w:r>
              <w:rPr>
                <w:sz w:val="16"/>
                <w:szCs w:val="16"/>
              </w:rPr>
              <w:t>Re-verification of NB-NTN test case 22.3.2.7a</w:t>
            </w:r>
          </w:p>
        </w:tc>
        <w:tc>
          <w:tcPr>
            <w:tcW w:w="517" w:type="dxa"/>
          </w:tcPr>
          <w:p w14:paraId="1A5E51C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730E77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BFEAB4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3FE41B3" w14:textId="77777777" w:rsidR="005D6E8B" w:rsidRDefault="005D6E8B" w:rsidP="00D84CE0">
            <w:r>
              <w:rPr>
                <w:sz w:val="16"/>
                <w:szCs w:val="16"/>
              </w:rPr>
              <w:t>R5s240071</w:t>
            </w:r>
          </w:p>
        </w:tc>
        <w:tc>
          <w:tcPr>
            <w:tcW w:w="1597" w:type="dxa"/>
          </w:tcPr>
          <w:p w14:paraId="6C2B47C4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6D1EF1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1C48DD64" w14:textId="77777777" w:rsidR="005D6E8B" w:rsidRDefault="005D6E8B" w:rsidP="00D84CE0">
            <w:r>
              <w:rPr>
                <w:sz w:val="16"/>
                <w:szCs w:val="16"/>
              </w:rPr>
              <w:t>22.3.2.7a</w:t>
            </w:r>
          </w:p>
        </w:tc>
        <w:tc>
          <w:tcPr>
            <w:tcW w:w="998" w:type="dxa"/>
          </w:tcPr>
          <w:p w14:paraId="3262170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D146866" w14:textId="77777777" w:rsidTr="00D84CE0">
        <w:tc>
          <w:tcPr>
            <w:tcW w:w="879" w:type="dxa"/>
          </w:tcPr>
          <w:p w14:paraId="79FBAE8D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7644957" w14:textId="77777777" w:rsidR="005D6E8B" w:rsidRDefault="005D6E8B" w:rsidP="00D84CE0">
            <w:r>
              <w:rPr>
                <w:sz w:val="16"/>
                <w:szCs w:val="16"/>
              </w:rPr>
              <w:t>4773</w:t>
            </w:r>
          </w:p>
        </w:tc>
        <w:tc>
          <w:tcPr>
            <w:tcW w:w="517" w:type="dxa"/>
          </w:tcPr>
          <w:p w14:paraId="6D5E5AA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C8C6E1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829CA6" w14:textId="77777777" w:rsidR="005D6E8B" w:rsidRDefault="005D6E8B" w:rsidP="00D84CE0">
            <w:r>
              <w:rPr>
                <w:sz w:val="16"/>
                <w:szCs w:val="16"/>
              </w:rPr>
              <w:t>Correction to LTE test case 13.1.16</w:t>
            </w:r>
          </w:p>
        </w:tc>
        <w:tc>
          <w:tcPr>
            <w:tcW w:w="517" w:type="dxa"/>
          </w:tcPr>
          <w:p w14:paraId="49C0704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9F79A7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F0AE82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0796DB2" w14:textId="77777777" w:rsidR="005D6E8B" w:rsidRDefault="005D6E8B" w:rsidP="00D84CE0">
            <w:r>
              <w:rPr>
                <w:sz w:val="16"/>
                <w:szCs w:val="16"/>
              </w:rPr>
              <w:t>R5s240073</w:t>
            </w:r>
          </w:p>
        </w:tc>
        <w:tc>
          <w:tcPr>
            <w:tcW w:w="1597" w:type="dxa"/>
          </w:tcPr>
          <w:p w14:paraId="0D7228B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90F9A0" w14:textId="77777777" w:rsidR="005D6E8B" w:rsidRDefault="005D6E8B" w:rsidP="00D84CE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27C566B6" w14:textId="77777777" w:rsidR="005D6E8B" w:rsidRDefault="005D6E8B" w:rsidP="00D84CE0">
            <w:r>
              <w:rPr>
                <w:sz w:val="16"/>
                <w:szCs w:val="16"/>
              </w:rPr>
              <w:t>13.1.16</w:t>
            </w:r>
          </w:p>
        </w:tc>
        <w:tc>
          <w:tcPr>
            <w:tcW w:w="998" w:type="dxa"/>
          </w:tcPr>
          <w:p w14:paraId="5B022A0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D8AE783" w14:textId="77777777" w:rsidTr="00D84CE0">
        <w:tc>
          <w:tcPr>
            <w:tcW w:w="879" w:type="dxa"/>
          </w:tcPr>
          <w:p w14:paraId="12F600ED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28E3EEC" w14:textId="77777777" w:rsidR="005D6E8B" w:rsidRDefault="005D6E8B" w:rsidP="00D84CE0">
            <w:r>
              <w:rPr>
                <w:sz w:val="16"/>
                <w:szCs w:val="16"/>
              </w:rPr>
              <w:t>4775</w:t>
            </w:r>
          </w:p>
        </w:tc>
        <w:tc>
          <w:tcPr>
            <w:tcW w:w="517" w:type="dxa"/>
          </w:tcPr>
          <w:p w14:paraId="2610876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273F94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BEF458" w14:textId="77777777" w:rsidR="005D6E8B" w:rsidRDefault="005D6E8B" w:rsidP="00D84CE0">
            <w:r>
              <w:rPr>
                <w:sz w:val="16"/>
                <w:szCs w:val="16"/>
              </w:rPr>
              <w:t>Correction to the NB-NTN testcases</w:t>
            </w:r>
          </w:p>
        </w:tc>
        <w:tc>
          <w:tcPr>
            <w:tcW w:w="517" w:type="dxa"/>
          </w:tcPr>
          <w:p w14:paraId="7FB0BD2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55F55C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EB2A31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6267214" w14:textId="77777777" w:rsidR="005D6E8B" w:rsidRDefault="005D6E8B" w:rsidP="00D84CE0">
            <w:r>
              <w:rPr>
                <w:sz w:val="16"/>
                <w:szCs w:val="16"/>
              </w:rPr>
              <w:t>R5s240190</w:t>
            </w:r>
          </w:p>
        </w:tc>
        <w:tc>
          <w:tcPr>
            <w:tcW w:w="1597" w:type="dxa"/>
          </w:tcPr>
          <w:p w14:paraId="3BF35E3B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272C5BE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0818C85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CB766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15EBC46" w14:textId="77777777" w:rsidTr="00D84CE0">
        <w:tc>
          <w:tcPr>
            <w:tcW w:w="879" w:type="dxa"/>
          </w:tcPr>
          <w:p w14:paraId="64E078C9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2869BF3" w14:textId="77777777" w:rsidR="005D6E8B" w:rsidRDefault="005D6E8B" w:rsidP="00D84CE0">
            <w:r>
              <w:rPr>
                <w:sz w:val="16"/>
                <w:szCs w:val="16"/>
              </w:rPr>
              <w:t>4776</w:t>
            </w:r>
          </w:p>
        </w:tc>
        <w:tc>
          <w:tcPr>
            <w:tcW w:w="517" w:type="dxa"/>
          </w:tcPr>
          <w:p w14:paraId="5119867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47ED6D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6C4DE7" w14:textId="77777777" w:rsidR="005D6E8B" w:rsidRDefault="005D6E8B" w:rsidP="00D84CE0">
            <w:r>
              <w:rPr>
                <w:sz w:val="16"/>
                <w:szCs w:val="16"/>
              </w:rPr>
              <w:t>Correction to function f_TC_8_1_3_7_UTRAN</w:t>
            </w:r>
          </w:p>
        </w:tc>
        <w:tc>
          <w:tcPr>
            <w:tcW w:w="517" w:type="dxa"/>
          </w:tcPr>
          <w:p w14:paraId="62F598E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F84EE9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0AF7E47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30455F7" w14:textId="77777777" w:rsidR="005D6E8B" w:rsidRDefault="005D6E8B" w:rsidP="00D84CE0">
            <w:r>
              <w:rPr>
                <w:sz w:val="16"/>
                <w:szCs w:val="16"/>
              </w:rPr>
              <w:t>R5s240237</w:t>
            </w:r>
          </w:p>
        </w:tc>
        <w:tc>
          <w:tcPr>
            <w:tcW w:w="1597" w:type="dxa"/>
          </w:tcPr>
          <w:p w14:paraId="3862C00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6EDA1D" w14:textId="77777777" w:rsidR="005D6E8B" w:rsidRDefault="005D6E8B" w:rsidP="00D84CE0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1AB25C22" w14:textId="77777777" w:rsidR="005D6E8B" w:rsidRDefault="005D6E8B" w:rsidP="00D84CE0">
            <w:r>
              <w:rPr>
                <w:sz w:val="16"/>
                <w:szCs w:val="16"/>
              </w:rPr>
              <w:t>8.1.3.7</w:t>
            </w:r>
          </w:p>
        </w:tc>
        <w:tc>
          <w:tcPr>
            <w:tcW w:w="998" w:type="dxa"/>
          </w:tcPr>
          <w:p w14:paraId="478556C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50E1862" w14:textId="77777777" w:rsidTr="00D84CE0">
        <w:tc>
          <w:tcPr>
            <w:tcW w:w="879" w:type="dxa"/>
          </w:tcPr>
          <w:p w14:paraId="0A69BB2D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153E567C" w14:textId="77777777" w:rsidR="005D6E8B" w:rsidRDefault="005D6E8B" w:rsidP="00D84CE0">
            <w:r>
              <w:rPr>
                <w:sz w:val="16"/>
                <w:szCs w:val="16"/>
              </w:rPr>
              <w:t>4777</w:t>
            </w:r>
          </w:p>
        </w:tc>
        <w:tc>
          <w:tcPr>
            <w:tcW w:w="517" w:type="dxa"/>
          </w:tcPr>
          <w:p w14:paraId="1388A22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C244A1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CFBBBD" w14:textId="77777777" w:rsidR="005D6E8B" w:rsidRDefault="005D6E8B" w:rsidP="00D84CE0">
            <w:r>
              <w:rPr>
                <w:sz w:val="16"/>
                <w:szCs w:val="16"/>
              </w:rPr>
              <w:t>Correction to the NB-NTN testcase 22.3.2.7a</w:t>
            </w:r>
          </w:p>
        </w:tc>
        <w:tc>
          <w:tcPr>
            <w:tcW w:w="517" w:type="dxa"/>
          </w:tcPr>
          <w:p w14:paraId="4A622730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63B00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2922B5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C94A4BC" w14:textId="77777777" w:rsidR="005D6E8B" w:rsidRDefault="005D6E8B" w:rsidP="00D84CE0">
            <w:r>
              <w:rPr>
                <w:sz w:val="16"/>
                <w:szCs w:val="16"/>
              </w:rPr>
              <w:t>R5s240065</w:t>
            </w:r>
          </w:p>
        </w:tc>
        <w:tc>
          <w:tcPr>
            <w:tcW w:w="1597" w:type="dxa"/>
          </w:tcPr>
          <w:p w14:paraId="0D807FC4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5B22FEA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FE4CFD7" w14:textId="77777777" w:rsidR="005D6E8B" w:rsidRDefault="005D6E8B" w:rsidP="00D84CE0">
            <w:r>
              <w:rPr>
                <w:sz w:val="16"/>
                <w:szCs w:val="16"/>
              </w:rPr>
              <w:t>22.3.2.7a</w:t>
            </w:r>
          </w:p>
        </w:tc>
        <w:tc>
          <w:tcPr>
            <w:tcW w:w="998" w:type="dxa"/>
          </w:tcPr>
          <w:p w14:paraId="38064E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73206FD" w14:textId="77777777" w:rsidTr="00D84CE0">
        <w:tc>
          <w:tcPr>
            <w:tcW w:w="879" w:type="dxa"/>
          </w:tcPr>
          <w:p w14:paraId="68CA5C56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36454F4C" w14:textId="77777777" w:rsidR="005D6E8B" w:rsidRDefault="005D6E8B" w:rsidP="00D84CE0">
            <w:r>
              <w:rPr>
                <w:sz w:val="16"/>
                <w:szCs w:val="16"/>
              </w:rPr>
              <w:t>4778</w:t>
            </w:r>
          </w:p>
        </w:tc>
        <w:tc>
          <w:tcPr>
            <w:tcW w:w="517" w:type="dxa"/>
          </w:tcPr>
          <w:p w14:paraId="1BFFDA59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68439A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F6386C" w14:textId="77777777" w:rsidR="005D6E8B" w:rsidRDefault="005D6E8B" w:rsidP="00D84CE0">
            <w:r>
              <w:rPr>
                <w:sz w:val="16"/>
                <w:szCs w:val="16"/>
              </w:rPr>
              <w:t>Addition of NB-IoT RRC NTN testcase 22.4.13a</w:t>
            </w:r>
          </w:p>
        </w:tc>
        <w:tc>
          <w:tcPr>
            <w:tcW w:w="517" w:type="dxa"/>
          </w:tcPr>
          <w:p w14:paraId="1BDF5A08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8DB3BB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134EA1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60485EA" w14:textId="77777777" w:rsidR="005D6E8B" w:rsidRDefault="005D6E8B" w:rsidP="00D84CE0">
            <w:r>
              <w:rPr>
                <w:sz w:val="16"/>
                <w:szCs w:val="16"/>
              </w:rPr>
              <w:t>R5s240092</w:t>
            </w:r>
          </w:p>
        </w:tc>
        <w:tc>
          <w:tcPr>
            <w:tcW w:w="1597" w:type="dxa"/>
          </w:tcPr>
          <w:p w14:paraId="46921FAC" w14:textId="77777777" w:rsidR="005D6E8B" w:rsidRDefault="005D6E8B" w:rsidP="00D84CE0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</w:tcPr>
          <w:p w14:paraId="6ED5F621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2150385E" w14:textId="77777777" w:rsidR="005D6E8B" w:rsidRDefault="005D6E8B" w:rsidP="00D84CE0">
            <w:r>
              <w:rPr>
                <w:sz w:val="16"/>
                <w:szCs w:val="16"/>
              </w:rPr>
              <w:t>22.4.13a</w:t>
            </w:r>
          </w:p>
        </w:tc>
        <w:tc>
          <w:tcPr>
            <w:tcW w:w="998" w:type="dxa"/>
          </w:tcPr>
          <w:p w14:paraId="1D8F22A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DBC4719" w14:textId="77777777" w:rsidTr="00D84CE0">
        <w:tc>
          <w:tcPr>
            <w:tcW w:w="879" w:type="dxa"/>
          </w:tcPr>
          <w:p w14:paraId="7542DDF7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14A4691" w14:textId="77777777" w:rsidR="005D6E8B" w:rsidRDefault="005D6E8B" w:rsidP="00D84CE0">
            <w:r>
              <w:rPr>
                <w:sz w:val="16"/>
                <w:szCs w:val="16"/>
              </w:rPr>
              <w:t>4780</w:t>
            </w:r>
          </w:p>
        </w:tc>
        <w:tc>
          <w:tcPr>
            <w:tcW w:w="517" w:type="dxa"/>
          </w:tcPr>
          <w:p w14:paraId="3981E9A4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ECFE90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EEA6D0" w14:textId="77777777" w:rsidR="005D6E8B" w:rsidRDefault="005D6E8B" w:rsidP="00D84CE0">
            <w:r>
              <w:rPr>
                <w:sz w:val="16"/>
                <w:szCs w:val="16"/>
              </w:rPr>
              <w:t>Addition of EUTRA EIEI test case 8.2.4.28</w:t>
            </w:r>
          </w:p>
        </w:tc>
        <w:tc>
          <w:tcPr>
            <w:tcW w:w="517" w:type="dxa"/>
          </w:tcPr>
          <w:p w14:paraId="038264DD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6429F5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9AA744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B3B53DB" w14:textId="77777777" w:rsidR="005D6E8B" w:rsidRDefault="005D6E8B" w:rsidP="00D84CE0">
            <w:r>
              <w:rPr>
                <w:sz w:val="16"/>
                <w:szCs w:val="16"/>
              </w:rPr>
              <w:t>R5s240105</w:t>
            </w:r>
          </w:p>
        </w:tc>
        <w:tc>
          <w:tcPr>
            <w:tcW w:w="1597" w:type="dxa"/>
          </w:tcPr>
          <w:p w14:paraId="3E0CDBC4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E57B490" w14:textId="77777777" w:rsidR="005D6E8B" w:rsidRDefault="005D6E8B" w:rsidP="00D84CE0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55B6C14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2230F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D520986" w14:textId="77777777" w:rsidTr="00D84CE0">
        <w:tc>
          <w:tcPr>
            <w:tcW w:w="879" w:type="dxa"/>
          </w:tcPr>
          <w:p w14:paraId="7B0050BC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56264783" w14:textId="77777777" w:rsidR="005D6E8B" w:rsidRDefault="005D6E8B" w:rsidP="00D84CE0">
            <w:r>
              <w:rPr>
                <w:sz w:val="16"/>
                <w:szCs w:val="16"/>
              </w:rPr>
              <w:t>4781</w:t>
            </w:r>
          </w:p>
        </w:tc>
        <w:tc>
          <w:tcPr>
            <w:tcW w:w="517" w:type="dxa"/>
          </w:tcPr>
          <w:p w14:paraId="15925950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791B0B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0F4BB1" w14:textId="77777777" w:rsidR="005D6E8B" w:rsidRDefault="005D6E8B" w:rsidP="00D84CE0">
            <w:r>
              <w:rPr>
                <w:sz w:val="16"/>
                <w:szCs w:val="16"/>
              </w:rPr>
              <w:t>Correction to LTE CA Measurement testcases 8.3.1.22.x</w:t>
            </w:r>
          </w:p>
        </w:tc>
        <w:tc>
          <w:tcPr>
            <w:tcW w:w="517" w:type="dxa"/>
          </w:tcPr>
          <w:p w14:paraId="7CD77ED8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2A117D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52EDE44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B5AE849" w14:textId="77777777" w:rsidR="005D6E8B" w:rsidRDefault="005D6E8B" w:rsidP="00D84CE0">
            <w:r>
              <w:rPr>
                <w:sz w:val="16"/>
                <w:szCs w:val="16"/>
              </w:rPr>
              <w:t>R5s240107</w:t>
            </w:r>
          </w:p>
        </w:tc>
        <w:tc>
          <w:tcPr>
            <w:tcW w:w="1597" w:type="dxa"/>
          </w:tcPr>
          <w:p w14:paraId="398DFB5B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6F0ACCD" w14:textId="77777777" w:rsidR="005D6E8B" w:rsidRDefault="005D6E8B" w:rsidP="00D84CE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2A21E6A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9B492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1E00A07" w14:textId="77777777" w:rsidTr="00D84CE0">
        <w:tc>
          <w:tcPr>
            <w:tcW w:w="879" w:type="dxa"/>
          </w:tcPr>
          <w:p w14:paraId="7F4447E5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98723E2" w14:textId="77777777" w:rsidR="005D6E8B" w:rsidRDefault="005D6E8B" w:rsidP="00D84CE0">
            <w:r>
              <w:rPr>
                <w:sz w:val="16"/>
                <w:szCs w:val="16"/>
              </w:rPr>
              <w:t>4782</w:t>
            </w:r>
          </w:p>
        </w:tc>
        <w:tc>
          <w:tcPr>
            <w:tcW w:w="517" w:type="dxa"/>
          </w:tcPr>
          <w:p w14:paraId="5078938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BFA630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574F9D" w14:textId="77777777" w:rsidR="005D6E8B" w:rsidRDefault="005D6E8B" w:rsidP="00D84CE0">
            <w:r>
              <w:rPr>
                <w:sz w:val="16"/>
                <w:szCs w:val="16"/>
              </w:rPr>
              <w:t>Correction to usage of template cr_MeasurementReport</w:t>
            </w:r>
          </w:p>
        </w:tc>
        <w:tc>
          <w:tcPr>
            <w:tcW w:w="517" w:type="dxa"/>
          </w:tcPr>
          <w:p w14:paraId="7395FB2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0B4B9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0B207D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8E33C0F" w14:textId="77777777" w:rsidR="005D6E8B" w:rsidRDefault="005D6E8B" w:rsidP="00D84CE0">
            <w:r>
              <w:rPr>
                <w:sz w:val="16"/>
                <w:szCs w:val="16"/>
              </w:rPr>
              <w:t>R5s240117</w:t>
            </w:r>
          </w:p>
        </w:tc>
        <w:tc>
          <w:tcPr>
            <w:tcW w:w="1597" w:type="dxa"/>
          </w:tcPr>
          <w:p w14:paraId="408408F4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4585C13" w14:textId="77777777" w:rsidR="005D6E8B" w:rsidRDefault="005D6E8B" w:rsidP="00D84CE0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6CD0F9CD" w14:textId="77777777" w:rsidR="005D6E8B" w:rsidRDefault="005D6E8B" w:rsidP="00D84CE0">
            <w:r>
              <w:rPr>
                <w:sz w:val="16"/>
                <w:szCs w:val="16"/>
              </w:rPr>
              <w:t>8.3.1.22.x, 17.4.11.x, 21.3.12.x</w:t>
            </w:r>
          </w:p>
        </w:tc>
        <w:tc>
          <w:tcPr>
            <w:tcW w:w="998" w:type="dxa"/>
          </w:tcPr>
          <w:p w14:paraId="280C1074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1B221E7B" w14:textId="77777777" w:rsidTr="00D84CE0">
        <w:tc>
          <w:tcPr>
            <w:tcW w:w="879" w:type="dxa"/>
          </w:tcPr>
          <w:p w14:paraId="3AEDB138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4BB482CA" w14:textId="77777777" w:rsidR="005D6E8B" w:rsidRDefault="005D6E8B" w:rsidP="00D84CE0">
            <w:r>
              <w:rPr>
                <w:sz w:val="16"/>
                <w:szCs w:val="16"/>
              </w:rPr>
              <w:t>4784</w:t>
            </w:r>
          </w:p>
        </w:tc>
        <w:tc>
          <w:tcPr>
            <w:tcW w:w="517" w:type="dxa"/>
          </w:tcPr>
          <w:p w14:paraId="670A6A3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9A3406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CA94CF" w14:textId="77777777" w:rsidR="005D6E8B" w:rsidRDefault="005D6E8B" w:rsidP="00D84CE0">
            <w:r>
              <w:rPr>
                <w:sz w:val="16"/>
                <w:szCs w:val="16"/>
              </w:rPr>
              <w:t>Correction to function f_NBIOT_Init</w:t>
            </w:r>
          </w:p>
        </w:tc>
        <w:tc>
          <w:tcPr>
            <w:tcW w:w="517" w:type="dxa"/>
          </w:tcPr>
          <w:p w14:paraId="11BB9FB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EC0DFE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BE1BE8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E5771E1" w14:textId="77777777" w:rsidR="005D6E8B" w:rsidRDefault="005D6E8B" w:rsidP="00D84CE0">
            <w:r>
              <w:rPr>
                <w:sz w:val="16"/>
                <w:szCs w:val="16"/>
              </w:rPr>
              <w:t>R5s240138</w:t>
            </w:r>
          </w:p>
        </w:tc>
        <w:tc>
          <w:tcPr>
            <w:tcW w:w="1597" w:type="dxa"/>
          </w:tcPr>
          <w:p w14:paraId="4BB86BA0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D05BD60" w14:textId="77777777" w:rsidR="005D6E8B" w:rsidRDefault="005D6E8B" w:rsidP="00D84CE0">
            <w:r>
              <w:rPr>
                <w:sz w:val="16"/>
                <w:szCs w:val="16"/>
              </w:rPr>
              <w:t>LTE_NBIOT_eMTC_NTN_plus_EPS-UEConTest</w:t>
            </w:r>
          </w:p>
        </w:tc>
        <w:tc>
          <w:tcPr>
            <w:tcW w:w="2323" w:type="dxa"/>
          </w:tcPr>
          <w:p w14:paraId="603F0D6D" w14:textId="77777777" w:rsidR="005D6E8B" w:rsidRDefault="005D6E8B" w:rsidP="00D84CE0">
            <w:r>
              <w:rPr>
                <w:sz w:val="16"/>
                <w:szCs w:val="16"/>
              </w:rPr>
              <w:t>All NBIOT NTN testcases</w:t>
            </w:r>
          </w:p>
        </w:tc>
        <w:tc>
          <w:tcPr>
            <w:tcW w:w="998" w:type="dxa"/>
          </w:tcPr>
          <w:p w14:paraId="6DF2EAAF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59694765" w14:textId="77777777" w:rsidTr="00D84CE0">
        <w:tc>
          <w:tcPr>
            <w:tcW w:w="879" w:type="dxa"/>
          </w:tcPr>
          <w:p w14:paraId="06F82589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78C4ABDE" w14:textId="77777777" w:rsidR="005D6E8B" w:rsidRDefault="005D6E8B" w:rsidP="00D84CE0">
            <w:r>
              <w:rPr>
                <w:sz w:val="16"/>
                <w:szCs w:val="16"/>
              </w:rPr>
              <w:t>4788</w:t>
            </w:r>
          </w:p>
        </w:tc>
        <w:tc>
          <w:tcPr>
            <w:tcW w:w="517" w:type="dxa"/>
          </w:tcPr>
          <w:p w14:paraId="2C025F35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0B3BF5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081FB0" w14:textId="77777777" w:rsidR="005D6E8B" w:rsidRDefault="005D6E8B" w:rsidP="00D84CE0">
            <w:r>
              <w:rPr>
                <w:sz w:val="16"/>
                <w:szCs w:val="16"/>
              </w:rPr>
              <w:t>Addition of Rel-16 LTE RACS test case 8.5.5.1</w:t>
            </w:r>
          </w:p>
        </w:tc>
        <w:tc>
          <w:tcPr>
            <w:tcW w:w="517" w:type="dxa"/>
          </w:tcPr>
          <w:p w14:paraId="36B47C2E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0CB100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2EF20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AD1A1DD" w14:textId="77777777" w:rsidR="005D6E8B" w:rsidRDefault="005D6E8B" w:rsidP="00D84CE0">
            <w:r>
              <w:rPr>
                <w:sz w:val="16"/>
                <w:szCs w:val="16"/>
              </w:rPr>
              <w:t>R5s240175</w:t>
            </w:r>
          </w:p>
        </w:tc>
        <w:tc>
          <w:tcPr>
            <w:tcW w:w="1597" w:type="dxa"/>
          </w:tcPr>
          <w:p w14:paraId="573B8336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21258610" w14:textId="77777777" w:rsidR="005D6E8B" w:rsidRDefault="005D6E8B" w:rsidP="00D84CE0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3794C65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88D53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08EE20B" w14:textId="77777777" w:rsidTr="00D84CE0">
        <w:tc>
          <w:tcPr>
            <w:tcW w:w="879" w:type="dxa"/>
          </w:tcPr>
          <w:p w14:paraId="36E4DD69" w14:textId="77777777" w:rsidR="005D6E8B" w:rsidRDefault="005D6E8B" w:rsidP="00D84CE0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050ED852" w14:textId="77777777" w:rsidR="005D6E8B" w:rsidRDefault="005D6E8B" w:rsidP="00D84CE0">
            <w:r>
              <w:rPr>
                <w:sz w:val="16"/>
                <w:szCs w:val="16"/>
              </w:rPr>
              <w:t>4797</w:t>
            </w:r>
          </w:p>
        </w:tc>
        <w:tc>
          <w:tcPr>
            <w:tcW w:w="517" w:type="dxa"/>
          </w:tcPr>
          <w:p w14:paraId="258D66B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AADC77" w14:textId="77777777" w:rsidR="005D6E8B" w:rsidRDefault="005D6E8B" w:rsidP="00D84CE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D8947B" w14:textId="77777777" w:rsidR="005D6E8B" w:rsidRDefault="005D6E8B" w:rsidP="00D84CE0">
            <w:r>
              <w:rPr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517" w:type="dxa"/>
          </w:tcPr>
          <w:p w14:paraId="6CC4DE9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9C31A1" w14:textId="77777777" w:rsidR="005D6E8B" w:rsidRDefault="005D6E8B" w:rsidP="00D84CE0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1E28D81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FF79639" w14:textId="77777777" w:rsidR="005D6E8B" w:rsidRDefault="005D6E8B" w:rsidP="00D84CE0">
            <w:r>
              <w:rPr>
                <w:sz w:val="16"/>
                <w:szCs w:val="16"/>
              </w:rPr>
              <w:t>R5s240242</w:t>
            </w:r>
          </w:p>
        </w:tc>
        <w:tc>
          <w:tcPr>
            <w:tcW w:w="1597" w:type="dxa"/>
          </w:tcPr>
          <w:p w14:paraId="784AB955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5B4EDA9" w14:textId="77777777" w:rsidR="005D6E8B" w:rsidRDefault="005D6E8B" w:rsidP="00D84CE0">
            <w:r>
              <w:rPr>
                <w:sz w:val="16"/>
                <w:szCs w:val="16"/>
              </w:rPr>
              <w:t>TEI14_Test, EIEI-UEConTest</w:t>
            </w:r>
          </w:p>
        </w:tc>
        <w:tc>
          <w:tcPr>
            <w:tcW w:w="2323" w:type="dxa"/>
          </w:tcPr>
          <w:p w14:paraId="690E48E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10B8D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FFB7DA0" w14:textId="77777777" w:rsidTr="00D84CE0">
        <w:tc>
          <w:tcPr>
            <w:tcW w:w="879" w:type="dxa"/>
          </w:tcPr>
          <w:p w14:paraId="3482C213" w14:textId="77777777" w:rsidR="005D6E8B" w:rsidRDefault="005D6E8B" w:rsidP="00D84CE0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175C12F8" w14:textId="77777777" w:rsidR="005D6E8B" w:rsidRDefault="005D6E8B" w:rsidP="00D84CE0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4250732F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5FA9A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FCC590" w14:textId="77777777" w:rsidR="005D6E8B" w:rsidRDefault="005D6E8B" w:rsidP="00D84CE0">
            <w:r>
              <w:rPr>
                <w:sz w:val="16"/>
                <w:szCs w:val="16"/>
              </w:rPr>
              <w:t>Correction of MMI in test cases 6.1.1.19 and 6.1.2.13</w:t>
            </w:r>
          </w:p>
        </w:tc>
        <w:tc>
          <w:tcPr>
            <w:tcW w:w="517" w:type="dxa"/>
          </w:tcPr>
          <w:p w14:paraId="2733E0E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470117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B0191A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3E1D72" w14:textId="77777777" w:rsidR="005D6E8B" w:rsidRDefault="005D6E8B" w:rsidP="00D84CE0">
            <w:r>
              <w:rPr>
                <w:sz w:val="16"/>
                <w:szCs w:val="16"/>
              </w:rPr>
              <w:t>R5s240111</w:t>
            </w:r>
          </w:p>
        </w:tc>
        <w:tc>
          <w:tcPr>
            <w:tcW w:w="1597" w:type="dxa"/>
          </w:tcPr>
          <w:p w14:paraId="37FC6D77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A0039E8" w14:textId="77777777" w:rsidR="005D6E8B" w:rsidRDefault="005D6E8B" w:rsidP="00D84CE0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25BA64A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B43FA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F37C582" w14:textId="77777777" w:rsidTr="00D84CE0">
        <w:tc>
          <w:tcPr>
            <w:tcW w:w="879" w:type="dxa"/>
          </w:tcPr>
          <w:p w14:paraId="1E0F62BB" w14:textId="77777777" w:rsidR="005D6E8B" w:rsidRDefault="005D6E8B" w:rsidP="00D84CE0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4F4B604C" w14:textId="77777777" w:rsidR="005D6E8B" w:rsidRDefault="005D6E8B" w:rsidP="00D84CE0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19BA1E9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3B48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A0C787" w14:textId="77777777" w:rsidR="005D6E8B" w:rsidRDefault="005D6E8B" w:rsidP="00D84CE0">
            <w:r>
              <w:rPr>
                <w:sz w:val="16"/>
                <w:szCs w:val="16"/>
              </w:rPr>
              <w:t>Correction of f_MCX_IMS_ServiceAuthorization</w:t>
            </w:r>
          </w:p>
        </w:tc>
        <w:tc>
          <w:tcPr>
            <w:tcW w:w="517" w:type="dxa"/>
          </w:tcPr>
          <w:p w14:paraId="191359E4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6C3D1F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171981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DE39ACC" w14:textId="77777777" w:rsidR="005D6E8B" w:rsidRDefault="005D6E8B" w:rsidP="00D84CE0">
            <w:r>
              <w:rPr>
                <w:sz w:val="16"/>
                <w:szCs w:val="16"/>
              </w:rPr>
              <w:t>R5s240148</w:t>
            </w:r>
          </w:p>
        </w:tc>
        <w:tc>
          <w:tcPr>
            <w:tcW w:w="1597" w:type="dxa"/>
          </w:tcPr>
          <w:p w14:paraId="6FB636AF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C5CC8B7" w14:textId="77777777" w:rsidR="005D6E8B" w:rsidRDefault="005D6E8B" w:rsidP="00D84CE0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E8CF91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3D7ED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4D2B32C" w14:textId="77777777" w:rsidTr="00D84CE0">
        <w:tc>
          <w:tcPr>
            <w:tcW w:w="879" w:type="dxa"/>
          </w:tcPr>
          <w:p w14:paraId="19A11067" w14:textId="77777777" w:rsidR="005D6E8B" w:rsidRDefault="005D6E8B" w:rsidP="00D84CE0"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</w:tcPr>
          <w:p w14:paraId="52FF02C7" w14:textId="77777777" w:rsidR="005D6E8B" w:rsidRDefault="005D6E8B" w:rsidP="00D84CE0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 w14:paraId="1C1A717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7F047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C4D0F" w14:textId="77777777" w:rsidR="005D6E8B" w:rsidRDefault="005D6E8B" w:rsidP="00D84CE0">
            <w:r>
              <w:rPr>
                <w:sz w:val="16"/>
                <w:szCs w:val="16"/>
              </w:rPr>
              <w:t>Update of TTCN type definitions, Annex E</w:t>
            </w:r>
          </w:p>
        </w:tc>
        <w:tc>
          <w:tcPr>
            <w:tcW w:w="517" w:type="dxa"/>
          </w:tcPr>
          <w:p w14:paraId="3A8518E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18672D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063AF15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49F8E4" w14:textId="77777777" w:rsidR="005D6E8B" w:rsidRDefault="005D6E8B" w:rsidP="00D84CE0">
            <w:r>
              <w:rPr>
                <w:sz w:val="16"/>
                <w:szCs w:val="16"/>
              </w:rPr>
              <w:t>R5s240241</w:t>
            </w:r>
          </w:p>
        </w:tc>
        <w:tc>
          <w:tcPr>
            <w:tcW w:w="1597" w:type="dxa"/>
          </w:tcPr>
          <w:p w14:paraId="16DE0B96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F6F3B47" w14:textId="77777777" w:rsidR="005D6E8B" w:rsidRDefault="005D6E8B" w:rsidP="00D84CE0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941FF10" w14:textId="77777777" w:rsidR="005D6E8B" w:rsidRDefault="005D6E8B" w:rsidP="00D84CE0">
            <w:r>
              <w:rPr>
                <w:sz w:val="16"/>
                <w:szCs w:val="16"/>
              </w:rPr>
              <w:t>Annex E</w:t>
            </w:r>
          </w:p>
        </w:tc>
        <w:tc>
          <w:tcPr>
            <w:tcW w:w="998" w:type="dxa"/>
          </w:tcPr>
          <w:p w14:paraId="03E2F4B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A65C213" w14:textId="77777777" w:rsidTr="00D84CE0">
        <w:tc>
          <w:tcPr>
            <w:tcW w:w="879" w:type="dxa"/>
          </w:tcPr>
          <w:p w14:paraId="12307CA6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692AA1BA" w14:textId="77777777" w:rsidR="005D6E8B" w:rsidRDefault="005D6E8B" w:rsidP="00D84CE0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238B49F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A16A1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6EBFC8" w14:textId="77777777" w:rsidR="005D6E8B" w:rsidRDefault="005D6E8B" w:rsidP="00D84CE0">
            <w:r>
              <w:rPr>
                <w:sz w:val="16"/>
                <w:szCs w:val="16"/>
              </w:rPr>
              <w:t>Correction to function f_POS_NR_CheckCapabilities_NR_Ecid</w:t>
            </w:r>
          </w:p>
        </w:tc>
        <w:tc>
          <w:tcPr>
            <w:tcW w:w="517" w:type="dxa"/>
          </w:tcPr>
          <w:p w14:paraId="6BC0189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7B8CBA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5D2A6C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D5590D0" w14:textId="77777777" w:rsidR="005D6E8B" w:rsidRDefault="005D6E8B" w:rsidP="00D84CE0">
            <w:r>
              <w:rPr>
                <w:sz w:val="16"/>
                <w:szCs w:val="16"/>
              </w:rPr>
              <w:t>R5s240199</w:t>
            </w:r>
          </w:p>
        </w:tc>
        <w:tc>
          <w:tcPr>
            <w:tcW w:w="1597" w:type="dxa"/>
          </w:tcPr>
          <w:p w14:paraId="46A1581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BD9D6F" w14:textId="77777777" w:rsidR="005D6E8B" w:rsidRDefault="005D6E8B" w:rsidP="00D84CE0">
            <w:r>
              <w:rPr>
                <w:sz w:val="16"/>
                <w:szCs w:val="16"/>
              </w:rPr>
              <w:t>NR_pos_enh-UEConTest</w:t>
            </w:r>
          </w:p>
        </w:tc>
        <w:tc>
          <w:tcPr>
            <w:tcW w:w="2323" w:type="dxa"/>
          </w:tcPr>
          <w:p w14:paraId="234D89D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ACA5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B468641" w14:textId="77777777" w:rsidTr="00D84CE0">
        <w:tc>
          <w:tcPr>
            <w:tcW w:w="879" w:type="dxa"/>
          </w:tcPr>
          <w:p w14:paraId="1CD31212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6868F4BC" w14:textId="77777777" w:rsidR="005D6E8B" w:rsidRDefault="005D6E8B" w:rsidP="00D84CE0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 w14:paraId="1D81B2F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C032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D0C874" w14:textId="77777777" w:rsidR="005D6E8B" w:rsidRDefault="005D6E8B" w:rsidP="00D84CE0">
            <w:r>
              <w:rPr>
                <w:sz w:val="16"/>
                <w:szCs w:val="16"/>
              </w:rPr>
              <w:t>Correction to f_POS_NR_Set_DlPrsAssistanceDataPerTRP</w:t>
            </w:r>
          </w:p>
        </w:tc>
        <w:tc>
          <w:tcPr>
            <w:tcW w:w="517" w:type="dxa"/>
          </w:tcPr>
          <w:p w14:paraId="1AA6DE36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78FD1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4D45025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B78A7E3" w14:textId="77777777" w:rsidR="005D6E8B" w:rsidRDefault="005D6E8B" w:rsidP="00D84CE0">
            <w:r>
              <w:rPr>
                <w:sz w:val="16"/>
                <w:szCs w:val="16"/>
              </w:rPr>
              <w:t>R5s240144</w:t>
            </w:r>
          </w:p>
        </w:tc>
        <w:tc>
          <w:tcPr>
            <w:tcW w:w="1597" w:type="dxa"/>
          </w:tcPr>
          <w:p w14:paraId="0ECDA435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22138BC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8A2F9B" w14:textId="77777777" w:rsidR="005D6E8B" w:rsidRDefault="005D6E8B" w:rsidP="00D84CE0">
            <w:r>
              <w:rPr>
                <w:sz w:val="16"/>
                <w:szCs w:val="16"/>
              </w:rPr>
              <w:t>9.3.4.1, 9.3.4.2, 9.3.4.3, 9.3.4.4, 9.3.1.2</w:t>
            </w:r>
          </w:p>
        </w:tc>
        <w:tc>
          <w:tcPr>
            <w:tcW w:w="998" w:type="dxa"/>
          </w:tcPr>
          <w:p w14:paraId="035126B4" w14:textId="77777777" w:rsidR="005D6E8B" w:rsidRDefault="005D6E8B" w:rsidP="00D84CE0">
            <w:r>
              <w:rPr>
                <w:sz w:val="16"/>
                <w:szCs w:val="16"/>
              </w:rPr>
              <w:t>37.571-2</w:t>
            </w:r>
          </w:p>
        </w:tc>
      </w:tr>
      <w:tr w:rsidR="005D6E8B" w14:paraId="7D94FD48" w14:textId="77777777" w:rsidTr="00D84CE0">
        <w:tc>
          <w:tcPr>
            <w:tcW w:w="879" w:type="dxa"/>
          </w:tcPr>
          <w:p w14:paraId="3B9954AA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0451E191" w14:textId="77777777" w:rsidR="005D6E8B" w:rsidRDefault="005D6E8B" w:rsidP="00D84CE0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 w14:paraId="5447290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FECC76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F6A48E" w14:textId="77777777" w:rsidR="005D6E8B" w:rsidRDefault="005D6E8B" w:rsidP="00D84CE0">
            <w:r>
              <w:rPr>
                <w:sz w:val="16"/>
                <w:szCs w:val="16"/>
              </w:rPr>
              <w:t>Addition of NR5GC POS test case 9.3.1.2.21s</w:t>
            </w:r>
          </w:p>
        </w:tc>
        <w:tc>
          <w:tcPr>
            <w:tcW w:w="517" w:type="dxa"/>
          </w:tcPr>
          <w:p w14:paraId="1E13C5B0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93AC34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77423AB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2D3EAE1" w14:textId="77777777" w:rsidR="005D6E8B" w:rsidRDefault="005D6E8B" w:rsidP="00D84CE0">
            <w:r>
              <w:rPr>
                <w:sz w:val="16"/>
                <w:szCs w:val="16"/>
              </w:rPr>
              <w:t>R5s240146</w:t>
            </w:r>
          </w:p>
        </w:tc>
        <w:tc>
          <w:tcPr>
            <w:tcW w:w="1597" w:type="dxa"/>
          </w:tcPr>
          <w:p w14:paraId="56E6969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72B6143" w14:textId="77777777" w:rsidR="005D6E8B" w:rsidRDefault="005D6E8B" w:rsidP="00D84CE0">
            <w:r>
              <w:rPr>
                <w:sz w:val="16"/>
                <w:szCs w:val="16"/>
              </w:rPr>
              <w:t>TEI16_Test, NR_pos-UEConTest</w:t>
            </w:r>
          </w:p>
        </w:tc>
        <w:tc>
          <w:tcPr>
            <w:tcW w:w="2323" w:type="dxa"/>
          </w:tcPr>
          <w:p w14:paraId="063F3BB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E2459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DBE15D6" w14:textId="77777777" w:rsidTr="00D84CE0">
        <w:tc>
          <w:tcPr>
            <w:tcW w:w="879" w:type="dxa"/>
          </w:tcPr>
          <w:p w14:paraId="57C5B947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5761B807" w14:textId="77777777" w:rsidR="005D6E8B" w:rsidRDefault="005D6E8B" w:rsidP="00D84CE0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 w14:paraId="5ADDB93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7303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A0D75E" w14:textId="77777777" w:rsidR="005D6E8B" w:rsidRDefault="005D6E8B" w:rsidP="00D84CE0">
            <w:r>
              <w:rPr>
                <w:sz w:val="16"/>
                <w:szCs w:val="16"/>
              </w:rPr>
              <w:t>Correction to f_POS_NR_CheckCapabilities</w:t>
            </w:r>
          </w:p>
        </w:tc>
        <w:tc>
          <w:tcPr>
            <w:tcW w:w="517" w:type="dxa"/>
          </w:tcPr>
          <w:p w14:paraId="7872E58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C1E3E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1981255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A8234FA" w14:textId="77777777" w:rsidR="005D6E8B" w:rsidRDefault="005D6E8B" w:rsidP="00D84CE0">
            <w:r>
              <w:rPr>
                <w:sz w:val="16"/>
                <w:szCs w:val="16"/>
              </w:rPr>
              <w:t>R5s240160</w:t>
            </w:r>
          </w:p>
        </w:tc>
        <w:tc>
          <w:tcPr>
            <w:tcW w:w="1597" w:type="dxa"/>
          </w:tcPr>
          <w:p w14:paraId="40372167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E094A4E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745CA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3C6C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3F0AC4F" w14:textId="77777777" w:rsidTr="00D84CE0">
        <w:tc>
          <w:tcPr>
            <w:tcW w:w="879" w:type="dxa"/>
          </w:tcPr>
          <w:p w14:paraId="6058A681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43F8950E" w14:textId="77777777" w:rsidR="005D6E8B" w:rsidRDefault="005D6E8B" w:rsidP="00D84CE0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14:paraId="327B0D08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AFC8A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B21D04" w14:textId="77777777" w:rsidR="005D6E8B" w:rsidRDefault="005D6E8B" w:rsidP="00D84CE0">
            <w:r>
              <w:rPr>
                <w:sz w:val="16"/>
                <w:szCs w:val="16"/>
              </w:rPr>
              <w:t>Addition of NR POS Test case 9.3.1.2.20s</w:t>
            </w:r>
          </w:p>
        </w:tc>
        <w:tc>
          <w:tcPr>
            <w:tcW w:w="517" w:type="dxa"/>
          </w:tcPr>
          <w:p w14:paraId="530FF49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26883E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F456806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4B47C2F" w14:textId="77777777" w:rsidR="005D6E8B" w:rsidRDefault="005D6E8B" w:rsidP="00D84CE0">
            <w:r>
              <w:rPr>
                <w:sz w:val="16"/>
                <w:szCs w:val="16"/>
              </w:rPr>
              <w:t>R5s240169</w:t>
            </w:r>
          </w:p>
        </w:tc>
        <w:tc>
          <w:tcPr>
            <w:tcW w:w="1597" w:type="dxa"/>
          </w:tcPr>
          <w:p w14:paraId="6B0CCDEB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544AF13" w14:textId="77777777" w:rsidR="005D6E8B" w:rsidRDefault="005D6E8B" w:rsidP="00D84CE0">
            <w:r>
              <w:rPr>
                <w:sz w:val="16"/>
                <w:szCs w:val="16"/>
              </w:rPr>
              <w:t>TEI16_Test, NR_pos-UEConTest</w:t>
            </w:r>
          </w:p>
        </w:tc>
        <w:tc>
          <w:tcPr>
            <w:tcW w:w="2323" w:type="dxa"/>
          </w:tcPr>
          <w:p w14:paraId="16FD4BBD" w14:textId="77777777" w:rsidR="005D6E8B" w:rsidRDefault="005D6E8B" w:rsidP="00D84CE0">
            <w:r>
              <w:rPr>
                <w:sz w:val="16"/>
                <w:szCs w:val="16"/>
              </w:rPr>
              <w:t>9.3.1.2.20s.NR5GC</w:t>
            </w:r>
          </w:p>
        </w:tc>
        <w:tc>
          <w:tcPr>
            <w:tcW w:w="998" w:type="dxa"/>
          </w:tcPr>
          <w:p w14:paraId="0E4F515A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5D6E8B" w14:paraId="0F488BEF" w14:textId="77777777" w:rsidTr="00D84CE0">
        <w:tc>
          <w:tcPr>
            <w:tcW w:w="879" w:type="dxa"/>
          </w:tcPr>
          <w:p w14:paraId="130F1889" w14:textId="77777777" w:rsidR="005D6E8B" w:rsidRDefault="005D6E8B" w:rsidP="00D84CE0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452CFE56" w14:textId="77777777" w:rsidR="005D6E8B" w:rsidRDefault="005D6E8B" w:rsidP="00D84CE0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14:paraId="6A25F66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B442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2291D8" w14:textId="77777777" w:rsidR="005D6E8B" w:rsidRDefault="005D6E8B" w:rsidP="00D84CE0">
            <w:r>
              <w:rPr>
                <w:sz w:val="16"/>
                <w:szCs w:val="16"/>
              </w:rPr>
              <w:t>Add new verified and e-mail agreed TTCN test cases in the TC lists in 37.571-4 (prose), Annex A</w:t>
            </w:r>
          </w:p>
        </w:tc>
        <w:tc>
          <w:tcPr>
            <w:tcW w:w="517" w:type="dxa"/>
          </w:tcPr>
          <w:p w14:paraId="7441C0B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8C187C" w14:textId="77777777" w:rsidR="005D6E8B" w:rsidRDefault="005D6E8B" w:rsidP="00D84CE0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E94106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1464AF0" w14:textId="77777777" w:rsidR="005D6E8B" w:rsidRDefault="005D6E8B" w:rsidP="00D84CE0">
            <w:r>
              <w:rPr>
                <w:sz w:val="16"/>
                <w:szCs w:val="16"/>
              </w:rPr>
              <w:t>R5s240240</w:t>
            </w:r>
          </w:p>
        </w:tc>
        <w:tc>
          <w:tcPr>
            <w:tcW w:w="1597" w:type="dxa"/>
          </w:tcPr>
          <w:p w14:paraId="00B594E9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11E5934" w14:textId="77777777" w:rsidR="005D6E8B" w:rsidRDefault="005D6E8B" w:rsidP="00D84CE0">
            <w:r>
              <w:rPr>
                <w:sz w:val="16"/>
                <w:szCs w:val="16"/>
              </w:rPr>
              <w:t>TEI16_Test, NR_pos-UEConTest</w:t>
            </w:r>
          </w:p>
        </w:tc>
        <w:tc>
          <w:tcPr>
            <w:tcW w:w="2323" w:type="dxa"/>
          </w:tcPr>
          <w:p w14:paraId="14510BD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F666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</w:tbl>
    <w:p w14:paraId="6D2D15BB" w14:textId="77777777" w:rsidR="005D6E8B" w:rsidRDefault="005D6E8B" w:rsidP="005D6E8B"/>
    <w:p w14:paraId="75A792D4" w14:textId="77777777" w:rsidR="005D6E8B" w:rsidRDefault="005D6E8B" w:rsidP="005D6E8B"/>
    <w:p w14:paraId="29B482C5" w14:textId="77777777" w:rsidR="005D6E8B" w:rsidRPr="00917427" w:rsidRDefault="005D6E8B" w:rsidP="005D6E8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RP-240220</w:t>
      </w:r>
      <w:r>
        <w:rPr>
          <w:b/>
          <w:i/>
          <w:noProof/>
          <w:sz w:val="28"/>
        </w:rPr>
        <w:fldChar w:fldCharType="end"/>
      </w:r>
    </w:p>
    <w:p w14:paraId="0D098687" w14:textId="77777777" w:rsidR="005D6E8B" w:rsidRPr="00784730" w:rsidRDefault="005D6E8B" w:rsidP="005D6E8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417A9D0B" w14:textId="77777777" w:rsidR="005D6E8B" w:rsidRPr="00050554" w:rsidRDefault="005D6E8B" w:rsidP="005D6E8B">
      <w:pPr>
        <w:rPr>
          <w:rFonts w:ascii="Arial" w:hAnsi="Arial" w:cs="Arial"/>
          <w:b/>
          <w:bCs/>
          <w:lang w:val="en-US"/>
        </w:rPr>
      </w:pPr>
    </w:p>
    <w:p w14:paraId="17E78B16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8CF8789" w14:textId="77777777" w:rsidR="005D6E8B" w:rsidRPr="00E145B1" w:rsidRDefault="005D6E8B" w:rsidP="005D6E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‘#2024-TTCN email’ (batch 2)</w:t>
      </w:r>
      <w:r>
        <w:rPr>
          <w:rFonts w:ascii="Arial" w:hAnsi="Arial" w:cs="Arial"/>
          <w:b/>
          <w:bCs/>
        </w:rPr>
        <w:fldChar w:fldCharType="end"/>
      </w:r>
    </w:p>
    <w:p w14:paraId="3C8F639E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13.6</w:t>
      </w:r>
      <w:r>
        <w:rPr>
          <w:rFonts w:ascii="Arial" w:hAnsi="Arial" w:cs="Arial"/>
          <w:b/>
          <w:bCs/>
        </w:rPr>
        <w:fldChar w:fldCharType="end"/>
      </w:r>
    </w:p>
    <w:p w14:paraId="63ED7DDC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025C7B" w14:textId="77777777" w:rsidR="005D6E8B" w:rsidRDefault="005D6E8B" w:rsidP="005D6E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A2A250" w14:textId="77777777" w:rsidR="005D6E8B" w:rsidRPr="004E535C" w:rsidRDefault="005D6E8B" w:rsidP="005D6E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6E8B" w:rsidRPr="004E535C" w14:paraId="14767DDF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39C9C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FEB4A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6550F2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DF2B6F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91FAC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4F23CC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1D3215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173BE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61D286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D65511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8A46B7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C7B6A5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B69B74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6E8B" w14:paraId="1F964D2F" w14:textId="77777777" w:rsidTr="00D84CE0">
        <w:tc>
          <w:tcPr>
            <w:tcW w:w="879" w:type="dxa"/>
          </w:tcPr>
          <w:p w14:paraId="20C7877D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1A59816" w14:textId="77777777" w:rsidR="005D6E8B" w:rsidRDefault="005D6E8B" w:rsidP="00D84CE0">
            <w:r>
              <w:rPr>
                <w:sz w:val="16"/>
                <w:szCs w:val="16"/>
              </w:rPr>
              <w:t>3199</w:t>
            </w:r>
          </w:p>
        </w:tc>
        <w:tc>
          <w:tcPr>
            <w:tcW w:w="517" w:type="dxa"/>
          </w:tcPr>
          <w:p w14:paraId="68C8370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F3890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DD36C0" w14:textId="77777777" w:rsidR="005D6E8B" w:rsidRDefault="005D6E8B" w:rsidP="00D84CE0">
            <w:r>
              <w:rPr>
                <w:sz w:val="16"/>
                <w:szCs w:val="16"/>
              </w:rPr>
              <w:t>Addition of NR5GC R17 eNS testcase 9.1.12.1 in FR1</w:t>
            </w:r>
          </w:p>
        </w:tc>
        <w:tc>
          <w:tcPr>
            <w:tcW w:w="517" w:type="dxa"/>
          </w:tcPr>
          <w:p w14:paraId="118A2FBB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55D37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9DDDA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34D720A" w14:textId="77777777" w:rsidR="005D6E8B" w:rsidRDefault="005D6E8B" w:rsidP="00D84CE0">
            <w:r>
              <w:rPr>
                <w:sz w:val="16"/>
                <w:szCs w:val="16"/>
              </w:rPr>
              <w:t>R5s240068</w:t>
            </w:r>
          </w:p>
        </w:tc>
        <w:tc>
          <w:tcPr>
            <w:tcW w:w="1597" w:type="dxa"/>
          </w:tcPr>
          <w:p w14:paraId="6D1CB4B5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014D841C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15D1DF7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77BCE4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B2BB7AC" w14:textId="77777777" w:rsidTr="00D84CE0">
        <w:tc>
          <w:tcPr>
            <w:tcW w:w="879" w:type="dxa"/>
          </w:tcPr>
          <w:p w14:paraId="641BD7C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B32E639" w14:textId="77777777" w:rsidR="005D6E8B" w:rsidRDefault="005D6E8B" w:rsidP="00D84CE0">
            <w:r>
              <w:rPr>
                <w:sz w:val="16"/>
                <w:szCs w:val="16"/>
              </w:rPr>
              <w:t>3200</w:t>
            </w:r>
          </w:p>
        </w:tc>
        <w:tc>
          <w:tcPr>
            <w:tcW w:w="517" w:type="dxa"/>
          </w:tcPr>
          <w:p w14:paraId="0AB6D58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32B489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8C451C" w14:textId="77777777" w:rsidR="005D6E8B" w:rsidRDefault="005D6E8B" w:rsidP="00D84CE0">
            <w:r>
              <w:rPr>
                <w:sz w:val="16"/>
                <w:szCs w:val="16"/>
              </w:rPr>
              <w:t>Addition of NR5GC R17 eNS testcase 9.1.12.2 in FR1</w:t>
            </w:r>
          </w:p>
        </w:tc>
        <w:tc>
          <w:tcPr>
            <w:tcW w:w="517" w:type="dxa"/>
          </w:tcPr>
          <w:p w14:paraId="764419DC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DA1133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76A2BD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F1FFC24" w14:textId="77777777" w:rsidR="005D6E8B" w:rsidRDefault="005D6E8B" w:rsidP="00D84CE0">
            <w:r>
              <w:rPr>
                <w:sz w:val="16"/>
                <w:szCs w:val="16"/>
              </w:rPr>
              <w:t>R5s240069</w:t>
            </w:r>
          </w:p>
        </w:tc>
        <w:tc>
          <w:tcPr>
            <w:tcW w:w="1597" w:type="dxa"/>
          </w:tcPr>
          <w:p w14:paraId="6918DDA6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9FC0AB5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5533C70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681CF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343548C" w14:textId="77777777" w:rsidTr="00D84CE0">
        <w:tc>
          <w:tcPr>
            <w:tcW w:w="879" w:type="dxa"/>
          </w:tcPr>
          <w:p w14:paraId="1732251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9C4C002" w14:textId="77777777" w:rsidR="005D6E8B" w:rsidRDefault="005D6E8B" w:rsidP="00D84CE0">
            <w:r>
              <w:rPr>
                <w:sz w:val="16"/>
                <w:szCs w:val="16"/>
              </w:rPr>
              <w:t>3202</w:t>
            </w:r>
          </w:p>
        </w:tc>
        <w:tc>
          <w:tcPr>
            <w:tcW w:w="517" w:type="dxa"/>
          </w:tcPr>
          <w:p w14:paraId="0C070DD5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AA56A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CB404C" w14:textId="77777777" w:rsidR="005D6E8B" w:rsidRDefault="005D6E8B" w:rsidP="00D84CE0">
            <w:r>
              <w:rPr>
                <w:sz w:val="16"/>
                <w:szCs w:val="16"/>
              </w:rPr>
              <w:t>Addition of NR5GC R17 eNS testcase 9.1.12.4 in FR1</w:t>
            </w:r>
          </w:p>
        </w:tc>
        <w:tc>
          <w:tcPr>
            <w:tcW w:w="517" w:type="dxa"/>
          </w:tcPr>
          <w:p w14:paraId="7A6E9892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E007B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0948F8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E533A15" w14:textId="77777777" w:rsidR="005D6E8B" w:rsidRDefault="005D6E8B" w:rsidP="00D84CE0">
            <w:r>
              <w:rPr>
                <w:sz w:val="16"/>
                <w:szCs w:val="16"/>
              </w:rPr>
              <w:t>R5s240070</w:t>
            </w:r>
          </w:p>
        </w:tc>
        <w:tc>
          <w:tcPr>
            <w:tcW w:w="1597" w:type="dxa"/>
          </w:tcPr>
          <w:p w14:paraId="09E82421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9BEBA11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14F4DADF" w14:textId="77777777" w:rsidR="005D6E8B" w:rsidRDefault="005D6E8B" w:rsidP="00D84CE0">
            <w:r>
              <w:rPr>
                <w:sz w:val="16"/>
                <w:szCs w:val="16"/>
              </w:rPr>
              <w:t>9.1.12.4.NR5GC</w:t>
            </w:r>
          </w:p>
        </w:tc>
        <w:tc>
          <w:tcPr>
            <w:tcW w:w="998" w:type="dxa"/>
          </w:tcPr>
          <w:p w14:paraId="107D557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4D1FF32" w14:textId="77777777" w:rsidTr="00D84CE0">
        <w:tc>
          <w:tcPr>
            <w:tcW w:w="879" w:type="dxa"/>
          </w:tcPr>
          <w:p w14:paraId="390F54C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C35236D" w14:textId="77777777" w:rsidR="005D6E8B" w:rsidRDefault="005D6E8B" w:rsidP="00D84CE0">
            <w:r>
              <w:rPr>
                <w:sz w:val="16"/>
                <w:szCs w:val="16"/>
              </w:rPr>
              <w:t>3271</w:t>
            </w:r>
          </w:p>
        </w:tc>
        <w:tc>
          <w:tcPr>
            <w:tcW w:w="517" w:type="dxa"/>
          </w:tcPr>
          <w:p w14:paraId="3D9CD61A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CE848D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BFFEA6" w14:textId="77777777" w:rsidR="005D6E8B" w:rsidRDefault="005D6E8B" w:rsidP="00D84CE0">
            <w:r>
              <w:rPr>
                <w:sz w:val="16"/>
                <w:szCs w:val="16"/>
              </w:rPr>
              <w:t>Correction to NR5GC testcase 10.1.4.1</w:t>
            </w:r>
          </w:p>
        </w:tc>
        <w:tc>
          <w:tcPr>
            <w:tcW w:w="517" w:type="dxa"/>
          </w:tcPr>
          <w:p w14:paraId="7D98EF9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2C19B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9E2912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3E7C775" w14:textId="77777777" w:rsidR="005D6E8B" w:rsidRDefault="005D6E8B" w:rsidP="00D84CE0">
            <w:r>
              <w:rPr>
                <w:sz w:val="16"/>
                <w:szCs w:val="16"/>
              </w:rPr>
              <w:t>R5s240072</w:t>
            </w:r>
          </w:p>
        </w:tc>
        <w:tc>
          <w:tcPr>
            <w:tcW w:w="1597" w:type="dxa"/>
          </w:tcPr>
          <w:p w14:paraId="7DDBAD1D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8D3B07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1E6160" w14:textId="77777777" w:rsidR="005D6E8B" w:rsidRDefault="005D6E8B" w:rsidP="00D84CE0">
            <w:r>
              <w:rPr>
                <w:sz w:val="16"/>
                <w:szCs w:val="16"/>
              </w:rPr>
              <w:t>10.1.4.1.NR5GC</w:t>
            </w:r>
          </w:p>
        </w:tc>
        <w:tc>
          <w:tcPr>
            <w:tcW w:w="998" w:type="dxa"/>
          </w:tcPr>
          <w:p w14:paraId="608A4DA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6845F09" w14:textId="77777777" w:rsidTr="00D84CE0">
        <w:tc>
          <w:tcPr>
            <w:tcW w:w="879" w:type="dxa"/>
          </w:tcPr>
          <w:p w14:paraId="773800D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A855CF3" w14:textId="77777777" w:rsidR="005D6E8B" w:rsidRDefault="005D6E8B" w:rsidP="00D84CE0">
            <w:r>
              <w:rPr>
                <w:sz w:val="16"/>
                <w:szCs w:val="16"/>
              </w:rPr>
              <w:t>3272</w:t>
            </w:r>
          </w:p>
        </w:tc>
        <w:tc>
          <w:tcPr>
            <w:tcW w:w="517" w:type="dxa"/>
          </w:tcPr>
          <w:p w14:paraId="294BA122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715A6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A7404B" w14:textId="77777777" w:rsidR="005D6E8B" w:rsidRDefault="005D6E8B" w:rsidP="00D84CE0">
            <w:r>
              <w:rPr>
                <w:sz w:val="16"/>
                <w:szCs w:val="16"/>
              </w:rPr>
              <w:t>Correction to NR5GC testcase 11.3.7</w:t>
            </w:r>
          </w:p>
        </w:tc>
        <w:tc>
          <w:tcPr>
            <w:tcW w:w="517" w:type="dxa"/>
          </w:tcPr>
          <w:p w14:paraId="435A73A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12E76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043C37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2AF7C48" w14:textId="77777777" w:rsidR="005D6E8B" w:rsidRDefault="005D6E8B" w:rsidP="00D84CE0">
            <w:r>
              <w:rPr>
                <w:sz w:val="16"/>
                <w:szCs w:val="16"/>
              </w:rPr>
              <w:t>R5s240075</w:t>
            </w:r>
          </w:p>
        </w:tc>
        <w:tc>
          <w:tcPr>
            <w:tcW w:w="1597" w:type="dxa"/>
          </w:tcPr>
          <w:p w14:paraId="513FD6F5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926582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0FF61A" w14:textId="77777777" w:rsidR="005D6E8B" w:rsidRDefault="005D6E8B" w:rsidP="00D84CE0">
            <w:r>
              <w:rPr>
                <w:sz w:val="16"/>
                <w:szCs w:val="16"/>
              </w:rPr>
              <w:t>11.3.7.NR5GC</w:t>
            </w:r>
          </w:p>
        </w:tc>
        <w:tc>
          <w:tcPr>
            <w:tcW w:w="998" w:type="dxa"/>
          </w:tcPr>
          <w:p w14:paraId="526136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CD36107" w14:textId="77777777" w:rsidTr="00D84CE0">
        <w:tc>
          <w:tcPr>
            <w:tcW w:w="879" w:type="dxa"/>
          </w:tcPr>
          <w:p w14:paraId="4F3EC6A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6586543" w14:textId="77777777" w:rsidR="005D6E8B" w:rsidRDefault="005D6E8B" w:rsidP="00D84CE0">
            <w:r>
              <w:rPr>
                <w:sz w:val="16"/>
                <w:szCs w:val="16"/>
              </w:rPr>
              <w:t>3273</w:t>
            </w:r>
          </w:p>
        </w:tc>
        <w:tc>
          <w:tcPr>
            <w:tcW w:w="517" w:type="dxa"/>
          </w:tcPr>
          <w:p w14:paraId="78319EB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A1E6F6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262C2E" w14:textId="77777777" w:rsidR="005D6E8B" w:rsidRDefault="005D6E8B" w:rsidP="00D84CE0">
            <w:r>
              <w:rPr>
                <w:sz w:val="16"/>
                <w:szCs w:val="16"/>
              </w:rPr>
              <w:t>Correction to function f_NR_GetHighestBandwidthFrequency</w:t>
            </w:r>
          </w:p>
        </w:tc>
        <w:tc>
          <w:tcPr>
            <w:tcW w:w="517" w:type="dxa"/>
          </w:tcPr>
          <w:p w14:paraId="2B79BF1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A5DD0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E1C59E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0B224DF" w14:textId="77777777" w:rsidR="005D6E8B" w:rsidRDefault="005D6E8B" w:rsidP="00D84CE0">
            <w:r>
              <w:rPr>
                <w:sz w:val="16"/>
                <w:szCs w:val="16"/>
              </w:rPr>
              <w:t>R5s240076</w:t>
            </w:r>
          </w:p>
        </w:tc>
        <w:tc>
          <w:tcPr>
            <w:tcW w:w="1597" w:type="dxa"/>
          </w:tcPr>
          <w:p w14:paraId="7D3D680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CDFAC4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7419F9A8" w14:textId="77777777" w:rsidR="005D6E8B" w:rsidRDefault="005D6E8B" w:rsidP="00D84CE0">
            <w:r>
              <w:rPr>
                <w:sz w:val="16"/>
                <w:szCs w:val="16"/>
              </w:rPr>
              <w:t>7.1.1.4.1.1.ENDC, 7.1.1.4.1.NR5GC, 7.1.1.4.2.1.ENDC, 7.1.1.4.2.1.NR5GC, 7.1.1.4.2.2.ENDC, 7.1.1.4.2.2.NR5GC,7.1.1.4.2.3.ENDC, 7.1.1.4.2.3.NR5GC,7.1.1.4.2.4.ENDC, 7.1.1.4.2.4.NR5GC,7.1.1.4.2.5.ENDC, 7.1.1.4.2.5.NR5GC</w:t>
            </w:r>
          </w:p>
        </w:tc>
        <w:tc>
          <w:tcPr>
            <w:tcW w:w="998" w:type="dxa"/>
          </w:tcPr>
          <w:p w14:paraId="238B94A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81B821E" w14:textId="77777777" w:rsidTr="00D84CE0">
        <w:tc>
          <w:tcPr>
            <w:tcW w:w="879" w:type="dxa"/>
          </w:tcPr>
          <w:p w14:paraId="143E1B8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DB265DB" w14:textId="77777777" w:rsidR="005D6E8B" w:rsidRDefault="005D6E8B" w:rsidP="00D84CE0">
            <w:r>
              <w:rPr>
                <w:sz w:val="16"/>
                <w:szCs w:val="16"/>
              </w:rPr>
              <w:t>3275</w:t>
            </w:r>
          </w:p>
        </w:tc>
        <w:tc>
          <w:tcPr>
            <w:tcW w:w="517" w:type="dxa"/>
          </w:tcPr>
          <w:p w14:paraId="2FFA404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81973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9349F6" w14:textId="77777777" w:rsidR="005D6E8B" w:rsidRDefault="005D6E8B" w:rsidP="00D84CE0">
            <w:r>
              <w:rPr>
                <w:sz w:val="16"/>
                <w:szCs w:val="16"/>
              </w:rPr>
              <w:t>Addition of NR5GC testcase 6.4.1.2 in FR2</w:t>
            </w:r>
          </w:p>
        </w:tc>
        <w:tc>
          <w:tcPr>
            <w:tcW w:w="517" w:type="dxa"/>
          </w:tcPr>
          <w:p w14:paraId="79893D8D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10B4C9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986658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3F17449" w14:textId="77777777" w:rsidR="005D6E8B" w:rsidRDefault="005D6E8B" w:rsidP="00D84CE0">
            <w:r>
              <w:rPr>
                <w:sz w:val="16"/>
                <w:szCs w:val="16"/>
              </w:rPr>
              <w:t>R5s240082</w:t>
            </w:r>
          </w:p>
        </w:tc>
        <w:tc>
          <w:tcPr>
            <w:tcW w:w="1597" w:type="dxa"/>
          </w:tcPr>
          <w:p w14:paraId="2106ED9D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1D6526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237C34" w14:textId="77777777" w:rsidR="005D6E8B" w:rsidRDefault="005D6E8B" w:rsidP="00D84CE0">
            <w:r>
              <w:rPr>
                <w:sz w:val="16"/>
                <w:szCs w:val="16"/>
              </w:rPr>
              <w:t>6.4.1.2.NR5GC</w:t>
            </w:r>
          </w:p>
        </w:tc>
        <w:tc>
          <w:tcPr>
            <w:tcW w:w="998" w:type="dxa"/>
          </w:tcPr>
          <w:p w14:paraId="0A60A15F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9AC3CF6" w14:textId="77777777" w:rsidTr="00D84CE0">
        <w:tc>
          <w:tcPr>
            <w:tcW w:w="879" w:type="dxa"/>
          </w:tcPr>
          <w:p w14:paraId="125B931D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E278DAF" w14:textId="77777777" w:rsidR="005D6E8B" w:rsidRDefault="005D6E8B" w:rsidP="00D84CE0">
            <w:r>
              <w:rPr>
                <w:sz w:val="16"/>
                <w:szCs w:val="16"/>
              </w:rPr>
              <w:t>3276</w:t>
            </w:r>
          </w:p>
        </w:tc>
        <w:tc>
          <w:tcPr>
            <w:tcW w:w="517" w:type="dxa"/>
          </w:tcPr>
          <w:p w14:paraId="2E735DB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DF524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4655AD9" w14:textId="77777777" w:rsidR="005D6E8B" w:rsidRDefault="005D6E8B" w:rsidP="00D84CE0">
            <w:r>
              <w:rPr>
                <w:sz w:val="16"/>
                <w:szCs w:val="16"/>
              </w:rPr>
              <w:t>Addition of NR5GC RRC testcase 8.1.1.3.7 in FR2</w:t>
            </w:r>
          </w:p>
        </w:tc>
        <w:tc>
          <w:tcPr>
            <w:tcW w:w="517" w:type="dxa"/>
          </w:tcPr>
          <w:p w14:paraId="3F5AE88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D96AD7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89EA8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DF70247" w14:textId="77777777" w:rsidR="005D6E8B" w:rsidRDefault="005D6E8B" w:rsidP="00D84CE0">
            <w:r>
              <w:rPr>
                <w:sz w:val="16"/>
                <w:szCs w:val="16"/>
              </w:rPr>
              <w:t>R5s240083</w:t>
            </w:r>
          </w:p>
        </w:tc>
        <w:tc>
          <w:tcPr>
            <w:tcW w:w="1597" w:type="dxa"/>
          </w:tcPr>
          <w:p w14:paraId="281F3157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4FB49E6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2D1640" w14:textId="77777777" w:rsidR="005D6E8B" w:rsidRDefault="005D6E8B" w:rsidP="00D84CE0">
            <w:r>
              <w:rPr>
                <w:sz w:val="16"/>
                <w:szCs w:val="16"/>
              </w:rPr>
              <w:t>8.1.1.3.7.NR5GC</w:t>
            </w:r>
          </w:p>
        </w:tc>
        <w:tc>
          <w:tcPr>
            <w:tcW w:w="998" w:type="dxa"/>
          </w:tcPr>
          <w:p w14:paraId="5FBB90B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B084DF7" w14:textId="77777777" w:rsidTr="00D84CE0">
        <w:tc>
          <w:tcPr>
            <w:tcW w:w="879" w:type="dxa"/>
          </w:tcPr>
          <w:p w14:paraId="1FAB79D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06E0A18" w14:textId="77777777" w:rsidR="005D6E8B" w:rsidRDefault="005D6E8B" w:rsidP="00D84CE0">
            <w:r>
              <w:rPr>
                <w:sz w:val="16"/>
                <w:szCs w:val="16"/>
              </w:rPr>
              <w:t>3277</w:t>
            </w:r>
          </w:p>
        </w:tc>
        <w:tc>
          <w:tcPr>
            <w:tcW w:w="517" w:type="dxa"/>
          </w:tcPr>
          <w:p w14:paraId="6885FE2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740A4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BB96D8" w14:textId="77777777" w:rsidR="005D6E8B" w:rsidRDefault="005D6E8B" w:rsidP="00D84CE0">
            <w:r>
              <w:rPr>
                <w:sz w:val="16"/>
                <w:szCs w:val="16"/>
              </w:rPr>
              <w:t>Addition of NR5GC testcase 8.1.3.1.5 in FR2</w:t>
            </w:r>
          </w:p>
        </w:tc>
        <w:tc>
          <w:tcPr>
            <w:tcW w:w="517" w:type="dxa"/>
          </w:tcPr>
          <w:p w14:paraId="6C96ADE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9AD4D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E4B04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94C2C40" w14:textId="77777777" w:rsidR="005D6E8B" w:rsidRDefault="005D6E8B" w:rsidP="00D84CE0">
            <w:r>
              <w:rPr>
                <w:sz w:val="16"/>
                <w:szCs w:val="16"/>
              </w:rPr>
              <w:t>R5s240084</w:t>
            </w:r>
          </w:p>
        </w:tc>
        <w:tc>
          <w:tcPr>
            <w:tcW w:w="1597" w:type="dxa"/>
          </w:tcPr>
          <w:p w14:paraId="3A4A6885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39884E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2FF39B" w14:textId="77777777" w:rsidR="005D6E8B" w:rsidRDefault="005D6E8B" w:rsidP="00D84CE0">
            <w:r>
              <w:rPr>
                <w:sz w:val="16"/>
                <w:szCs w:val="16"/>
              </w:rPr>
              <w:t>8.1.3.1.5.NR5GC</w:t>
            </w:r>
          </w:p>
        </w:tc>
        <w:tc>
          <w:tcPr>
            <w:tcW w:w="998" w:type="dxa"/>
          </w:tcPr>
          <w:p w14:paraId="53A138AE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0DFA65F" w14:textId="77777777" w:rsidTr="00D84CE0">
        <w:tc>
          <w:tcPr>
            <w:tcW w:w="879" w:type="dxa"/>
          </w:tcPr>
          <w:p w14:paraId="38A3E60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2BB9626" w14:textId="77777777" w:rsidR="005D6E8B" w:rsidRDefault="005D6E8B" w:rsidP="00D84CE0">
            <w:r>
              <w:rPr>
                <w:sz w:val="16"/>
                <w:szCs w:val="16"/>
              </w:rPr>
              <w:t>3278</w:t>
            </w:r>
          </w:p>
        </w:tc>
        <w:tc>
          <w:tcPr>
            <w:tcW w:w="517" w:type="dxa"/>
          </w:tcPr>
          <w:p w14:paraId="717BE4DA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07701E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64EF1C" w14:textId="77777777" w:rsidR="005D6E8B" w:rsidRDefault="005D6E8B" w:rsidP="00D84CE0">
            <w:r>
              <w:rPr>
                <w:sz w:val="16"/>
                <w:szCs w:val="16"/>
              </w:rPr>
              <w:t>Correction to ENDC testcase 10.2.2.1</w:t>
            </w:r>
          </w:p>
        </w:tc>
        <w:tc>
          <w:tcPr>
            <w:tcW w:w="517" w:type="dxa"/>
          </w:tcPr>
          <w:p w14:paraId="5435F88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D7BA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FCDE9F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994C3CD" w14:textId="77777777" w:rsidR="005D6E8B" w:rsidRDefault="005D6E8B" w:rsidP="00D84CE0">
            <w:r>
              <w:rPr>
                <w:sz w:val="16"/>
                <w:szCs w:val="16"/>
              </w:rPr>
              <w:t>R5s240085</w:t>
            </w:r>
          </w:p>
        </w:tc>
        <w:tc>
          <w:tcPr>
            <w:tcW w:w="1597" w:type="dxa"/>
          </w:tcPr>
          <w:p w14:paraId="0B2875FA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42BDE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7B3435" w14:textId="77777777" w:rsidR="005D6E8B" w:rsidRDefault="005D6E8B" w:rsidP="00D84CE0">
            <w:r>
              <w:rPr>
                <w:sz w:val="16"/>
                <w:szCs w:val="16"/>
              </w:rPr>
              <w:t>10.2.2.1.ENDC</w:t>
            </w:r>
          </w:p>
        </w:tc>
        <w:tc>
          <w:tcPr>
            <w:tcW w:w="998" w:type="dxa"/>
          </w:tcPr>
          <w:p w14:paraId="5A8EBC6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95621D1" w14:textId="77777777" w:rsidTr="00D84CE0">
        <w:tc>
          <w:tcPr>
            <w:tcW w:w="879" w:type="dxa"/>
          </w:tcPr>
          <w:p w14:paraId="0EFE5F4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F992B29" w14:textId="77777777" w:rsidR="005D6E8B" w:rsidRDefault="005D6E8B" w:rsidP="00D84CE0">
            <w:r>
              <w:rPr>
                <w:sz w:val="16"/>
                <w:szCs w:val="16"/>
              </w:rPr>
              <w:t>3279</w:t>
            </w:r>
          </w:p>
        </w:tc>
        <w:tc>
          <w:tcPr>
            <w:tcW w:w="517" w:type="dxa"/>
          </w:tcPr>
          <w:p w14:paraId="4219A8F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74339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EB3D16" w14:textId="77777777" w:rsidR="005D6E8B" w:rsidRDefault="005D6E8B" w:rsidP="00D84CE0">
            <w:r>
              <w:rPr>
                <w:sz w:val="16"/>
                <w:szCs w:val="16"/>
              </w:rPr>
              <w:t>Correction to function f_NR_GetFrequencySA_f1tof4 for band n79 for redcap</w:t>
            </w:r>
          </w:p>
        </w:tc>
        <w:tc>
          <w:tcPr>
            <w:tcW w:w="517" w:type="dxa"/>
          </w:tcPr>
          <w:p w14:paraId="64932EC3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75CA6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AE2A9E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49D170D" w14:textId="77777777" w:rsidR="005D6E8B" w:rsidRDefault="005D6E8B" w:rsidP="00D84CE0">
            <w:r>
              <w:rPr>
                <w:sz w:val="16"/>
                <w:szCs w:val="16"/>
              </w:rPr>
              <w:t>R5s240086</w:t>
            </w:r>
          </w:p>
        </w:tc>
        <w:tc>
          <w:tcPr>
            <w:tcW w:w="1597" w:type="dxa"/>
          </w:tcPr>
          <w:p w14:paraId="298A2B89" w14:textId="77777777" w:rsidR="005D6E8B" w:rsidRDefault="005D6E8B" w:rsidP="00D84CE0">
            <w:r>
              <w:rPr>
                <w:sz w:val="16"/>
                <w:szCs w:val="16"/>
              </w:rPr>
              <w:t>Starpoint, TDIA.</w:t>
            </w:r>
          </w:p>
        </w:tc>
        <w:tc>
          <w:tcPr>
            <w:tcW w:w="1122" w:type="dxa"/>
          </w:tcPr>
          <w:p w14:paraId="34B4EA22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1B86D925" w14:textId="77777777" w:rsidR="005D6E8B" w:rsidRDefault="005D6E8B" w:rsidP="00D84CE0">
            <w:r>
              <w:rPr>
                <w:sz w:val="16"/>
                <w:szCs w:val="16"/>
              </w:rPr>
              <w:t>All RedCap testcases</w:t>
            </w:r>
          </w:p>
        </w:tc>
        <w:tc>
          <w:tcPr>
            <w:tcW w:w="998" w:type="dxa"/>
          </w:tcPr>
          <w:p w14:paraId="1F451C29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33FB8558" w14:textId="77777777" w:rsidTr="00D84CE0">
        <w:tc>
          <w:tcPr>
            <w:tcW w:w="879" w:type="dxa"/>
          </w:tcPr>
          <w:p w14:paraId="385C2F5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391AD7F" w14:textId="77777777" w:rsidR="005D6E8B" w:rsidRDefault="005D6E8B" w:rsidP="00D84CE0">
            <w:r>
              <w:rPr>
                <w:sz w:val="16"/>
                <w:szCs w:val="16"/>
              </w:rPr>
              <w:t>3281</w:t>
            </w:r>
          </w:p>
        </w:tc>
        <w:tc>
          <w:tcPr>
            <w:tcW w:w="517" w:type="dxa"/>
          </w:tcPr>
          <w:p w14:paraId="46B9A925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9AB94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C27B2F" w14:textId="77777777" w:rsidR="005D6E8B" w:rsidRDefault="005D6E8B" w:rsidP="00D84CE0">
            <w:r>
              <w:rPr>
                <w:sz w:val="16"/>
                <w:szCs w:val="16"/>
              </w:rPr>
              <w:t>Correction to MFBI frequency parameters for band n38 and n41</w:t>
            </w:r>
          </w:p>
        </w:tc>
        <w:tc>
          <w:tcPr>
            <w:tcW w:w="517" w:type="dxa"/>
          </w:tcPr>
          <w:p w14:paraId="14FCA23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E850F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7772B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A78C5E6" w14:textId="77777777" w:rsidR="005D6E8B" w:rsidRDefault="005D6E8B" w:rsidP="00D84CE0">
            <w:r>
              <w:rPr>
                <w:sz w:val="16"/>
                <w:szCs w:val="16"/>
              </w:rPr>
              <w:t>R5s240087</w:t>
            </w:r>
          </w:p>
        </w:tc>
        <w:tc>
          <w:tcPr>
            <w:tcW w:w="1597" w:type="dxa"/>
          </w:tcPr>
          <w:p w14:paraId="364CE64A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F2B87A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FF617E" w14:textId="77777777" w:rsidR="005D6E8B" w:rsidRDefault="005D6E8B" w:rsidP="00D84CE0">
            <w:r>
              <w:rPr>
                <w:sz w:val="16"/>
                <w:szCs w:val="16"/>
              </w:rPr>
              <w:t>6.1.2.23.NR5GC</w:t>
            </w:r>
          </w:p>
        </w:tc>
        <w:tc>
          <w:tcPr>
            <w:tcW w:w="998" w:type="dxa"/>
          </w:tcPr>
          <w:p w14:paraId="774BDA1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7656BF48" w14:textId="77777777" w:rsidTr="00D84CE0">
        <w:tc>
          <w:tcPr>
            <w:tcW w:w="879" w:type="dxa"/>
          </w:tcPr>
          <w:p w14:paraId="53374FB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BFA1C04" w14:textId="77777777" w:rsidR="005D6E8B" w:rsidRDefault="005D6E8B" w:rsidP="00D84CE0">
            <w:r>
              <w:rPr>
                <w:sz w:val="16"/>
                <w:szCs w:val="16"/>
              </w:rPr>
              <w:t>3282</w:t>
            </w:r>
          </w:p>
        </w:tc>
        <w:tc>
          <w:tcPr>
            <w:tcW w:w="517" w:type="dxa"/>
          </w:tcPr>
          <w:p w14:paraId="15117496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B25BA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723816" w14:textId="77777777" w:rsidR="005D6E8B" w:rsidRDefault="005D6E8B" w:rsidP="00D84CE0">
            <w:r>
              <w:rPr>
                <w:sz w:val="16"/>
                <w:szCs w:val="16"/>
              </w:rPr>
              <w:t>Correction for 5GS / EPS Fallback test case 11.1.7</w:t>
            </w:r>
          </w:p>
        </w:tc>
        <w:tc>
          <w:tcPr>
            <w:tcW w:w="517" w:type="dxa"/>
          </w:tcPr>
          <w:p w14:paraId="7ADE5C7C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EFF9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BF088D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5BE8E67" w14:textId="77777777" w:rsidR="005D6E8B" w:rsidRDefault="005D6E8B" w:rsidP="00D84CE0">
            <w:r>
              <w:rPr>
                <w:sz w:val="16"/>
                <w:szCs w:val="16"/>
              </w:rPr>
              <w:t>R5s240088</w:t>
            </w:r>
          </w:p>
        </w:tc>
        <w:tc>
          <w:tcPr>
            <w:tcW w:w="1597" w:type="dxa"/>
          </w:tcPr>
          <w:p w14:paraId="7A69C747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470EE20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0234D6" w14:textId="77777777" w:rsidR="005D6E8B" w:rsidRDefault="005D6E8B" w:rsidP="00D84CE0">
            <w:r>
              <w:rPr>
                <w:sz w:val="16"/>
                <w:szCs w:val="16"/>
              </w:rPr>
              <w:t>11.1.7.NR5GC</w:t>
            </w:r>
          </w:p>
        </w:tc>
        <w:tc>
          <w:tcPr>
            <w:tcW w:w="998" w:type="dxa"/>
          </w:tcPr>
          <w:p w14:paraId="6CB1A6BE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067A8C66" w14:textId="77777777" w:rsidTr="00D84CE0">
        <w:tc>
          <w:tcPr>
            <w:tcW w:w="879" w:type="dxa"/>
          </w:tcPr>
          <w:p w14:paraId="78F51B86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E2DD2F2" w14:textId="77777777" w:rsidR="005D6E8B" w:rsidRDefault="005D6E8B" w:rsidP="00D84CE0">
            <w:r>
              <w:rPr>
                <w:sz w:val="16"/>
                <w:szCs w:val="16"/>
              </w:rPr>
              <w:t>3283</w:t>
            </w:r>
          </w:p>
        </w:tc>
        <w:tc>
          <w:tcPr>
            <w:tcW w:w="517" w:type="dxa"/>
          </w:tcPr>
          <w:p w14:paraId="6F028413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91B7F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4BBB06" w14:textId="77777777" w:rsidR="005D6E8B" w:rsidRDefault="005D6E8B" w:rsidP="00D84CE0">
            <w:r>
              <w:rPr>
                <w:sz w:val="16"/>
                <w:szCs w:val="16"/>
              </w:rPr>
              <w:t>Correction for NR5GC test case 8.1.5.8.1</w:t>
            </w:r>
          </w:p>
        </w:tc>
        <w:tc>
          <w:tcPr>
            <w:tcW w:w="517" w:type="dxa"/>
          </w:tcPr>
          <w:p w14:paraId="3F52C0C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A65D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E1B0E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64BCEC1" w14:textId="77777777" w:rsidR="005D6E8B" w:rsidRDefault="005D6E8B" w:rsidP="00D84CE0">
            <w:r>
              <w:rPr>
                <w:sz w:val="16"/>
                <w:szCs w:val="16"/>
              </w:rPr>
              <w:t>R5s240089</w:t>
            </w:r>
          </w:p>
        </w:tc>
        <w:tc>
          <w:tcPr>
            <w:tcW w:w="1597" w:type="dxa"/>
          </w:tcPr>
          <w:p w14:paraId="1547973C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6819975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E91457" w14:textId="77777777" w:rsidR="005D6E8B" w:rsidRDefault="005D6E8B" w:rsidP="00D84CE0">
            <w:r>
              <w:rPr>
                <w:sz w:val="16"/>
                <w:szCs w:val="16"/>
              </w:rPr>
              <w:t>8.1.5.8.1.NR5GC</w:t>
            </w:r>
          </w:p>
        </w:tc>
        <w:tc>
          <w:tcPr>
            <w:tcW w:w="998" w:type="dxa"/>
          </w:tcPr>
          <w:p w14:paraId="5CBE2AB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6898A9F1" w14:textId="77777777" w:rsidTr="00D84CE0">
        <w:tc>
          <w:tcPr>
            <w:tcW w:w="879" w:type="dxa"/>
          </w:tcPr>
          <w:p w14:paraId="2668E293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C8D9C0" w14:textId="77777777" w:rsidR="005D6E8B" w:rsidRDefault="005D6E8B" w:rsidP="00D84CE0">
            <w:r>
              <w:rPr>
                <w:sz w:val="16"/>
                <w:szCs w:val="16"/>
              </w:rPr>
              <w:t>3284</w:t>
            </w:r>
          </w:p>
        </w:tc>
        <w:tc>
          <w:tcPr>
            <w:tcW w:w="517" w:type="dxa"/>
          </w:tcPr>
          <w:p w14:paraId="5456650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6DB16E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3C892D" w14:textId="77777777" w:rsidR="005D6E8B" w:rsidRDefault="005D6E8B" w:rsidP="00D84CE0">
            <w:r>
              <w:rPr>
                <w:sz w:val="16"/>
                <w:szCs w:val="16"/>
              </w:rPr>
              <w:t>Correction to testcase 9.1.5.1.14</w:t>
            </w:r>
          </w:p>
        </w:tc>
        <w:tc>
          <w:tcPr>
            <w:tcW w:w="517" w:type="dxa"/>
          </w:tcPr>
          <w:p w14:paraId="0567506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83423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1906C4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C95FADE" w14:textId="77777777" w:rsidR="005D6E8B" w:rsidRDefault="005D6E8B" w:rsidP="00D84CE0">
            <w:r>
              <w:rPr>
                <w:sz w:val="16"/>
                <w:szCs w:val="16"/>
              </w:rPr>
              <w:t>R5s240090</w:t>
            </w:r>
          </w:p>
        </w:tc>
        <w:tc>
          <w:tcPr>
            <w:tcW w:w="1597" w:type="dxa"/>
          </w:tcPr>
          <w:p w14:paraId="70C5D6C9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0CDC97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B5C799" w14:textId="77777777" w:rsidR="005D6E8B" w:rsidRDefault="005D6E8B" w:rsidP="00D84CE0">
            <w:r>
              <w:rPr>
                <w:sz w:val="16"/>
                <w:szCs w:val="16"/>
              </w:rPr>
              <w:t>9.1.5.1.14.NR5GC</w:t>
            </w:r>
          </w:p>
        </w:tc>
        <w:tc>
          <w:tcPr>
            <w:tcW w:w="998" w:type="dxa"/>
          </w:tcPr>
          <w:p w14:paraId="55B7007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5D832BF7" w14:textId="77777777" w:rsidTr="00D84CE0">
        <w:tc>
          <w:tcPr>
            <w:tcW w:w="879" w:type="dxa"/>
          </w:tcPr>
          <w:p w14:paraId="43BC79E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9DC70C" w14:textId="77777777" w:rsidR="005D6E8B" w:rsidRDefault="005D6E8B" w:rsidP="00D84CE0">
            <w:r>
              <w:rPr>
                <w:sz w:val="16"/>
                <w:szCs w:val="16"/>
              </w:rPr>
              <w:t>3288</w:t>
            </w:r>
          </w:p>
        </w:tc>
        <w:tc>
          <w:tcPr>
            <w:tcW w:w="517" w:type="dxa"/>
          </w:tcPr>
          <w:p w14:paraId="2FE9E450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E8997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536FBA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8.1.3.1.8 in FR2</w:t>
            </w:r>
          </w:p>
        </w:tc>
        <w:tc>
          <w:tcPr>
            <w:tcW w:w="517" w:type="dxa"/>
          </w:tcPr>
          <w:p w14:paraId="03F1E6B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2D0ADD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506C15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F32EBD0" w14:textId="77777777" w:rsidR="005D6E8B" w:rsidRDefault="005D6E8B" w:rsidP="00D84CE0">
            <w:r>
              <w:rPr>
                <w:sz w:val="16"/>
                <w:szCs w:val="16"/>
              </w:rPr>
              <w:t>R5s240091</w:t>
            </w:r>
          </w:p>
        </w:tc>
        <w:tc>
          <w:tcPr>
            <w:tcW w:w="1597" w:type="dxa"/>
          </w:tcPr>
          <w:p w14:paraId="4F8D448E" w14:textId="77777777" w:rsidR="005D6E8B" w:rsidRDefault="005D6E8B" w:rsidP="00D84CE0">
            <w:r>
              <w:rPr>
                <w:sz w:val="16"/>
                <w:szCs w:val="16"/>
              </w:rPr>
              <w:t>ROHDE &amp; SCHWARZ, Anritsu Ltd, Keysight</w:t>
            </w:r>
          </w:p>
        </w:tc>
        <w:tc>
          <w:tcPr>
            <w:tcW w:w="1122" w:type="dxa"/>
          </w:tcPr>
          <w:p w14:paraId="798BEC0D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EBA138" w14:textId="77777777" w:rsidR="005D6E8B" w:rsidRDefault="005D6E8B" w:rsidP="00D84CE0">
            <w:r>
              <w:rPr>
                <w:sz w:val="16"/>
                <w:szCs w:val="16"/>
              </w:rPr>
              <w:t>8.1.3.1.8.NR5GC</w:t>
            </w:r>
          </w:p>
        </w:tc>
        <w:tc>
          <w:tcPr>
            <w:tcW w:w="998" w:type="dxa"/>
          </w:tcPr>
          <w:p w14:paraId="7594836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0D6F524" w14:textId="77777777" w:rsidTr="00D84CE0">
        <w:tc>
          <w:tcPr>
            <w:tcW w:w="879" w:type="dxa"/>
          </w:tcPr>
          <w:p w14:paraId="0C3A794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A4B4467" w14:textId="77777777" w:rsidR="005D6E8B" w:rsidRDefault="005D6E8B" w:rsidP="00D84CE0">
            <w:r>
              <w:rPr>
                <w:sz w:val="16"/>
                <w:szCs w:val="16"/>
              </w:rPr>
              <w:t>3332</w:t>
            </w:r>
          </w:p>
        </w:tc>
        <w:tc>
          <w:tcPr>
            <w:tcW w:w="517" w:type="dxa"/>
          </w:tcPr>
          <w:p w14:paraId="748BF25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DBF18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CDBBA9" w14:textId="77777777" w:rsidR="005D6E8B" w:rsidRDefault="005D6E8B" w:rsidP="00D84CE0">
            <w:r>
              <w:rPr>
                <w:sz w:val="16"/>
                <w:szCs w:val="16"/>
              </w:rPr>
              <w:t>Correction to NR5GC test case 11.4.3</w:t>
            </w:r>
          </w:p>
        </w:tc>
        <w:tc>
          <w:tcPr>
            <w:tcW w:w="517" w:type="dxa"/>
          </w:tcPr>
          <w:p w14:paraId="6EA50048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08CBB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B7BBAD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4BBAD03" w14:textId="77777777" w:rsidR="005D6E8B" w:rsidRDefault="005D6E8B" w:rsidP="00D84CE0">
            <w:r>
              <w:rPr>
                <w:sz w:val="16"/>
                <w:szCs w:val="16"/>
              </w:rPr>
              <w:t>R5s240066</w:t>
            </w:r>
          </w:p>
        </w:tc>
        <w:tc>
          <w:tcPr>
            <w:tcW w:w="1597" w:type="dxa"/>
          </w:tcPr>
          <w:p w14:paraId="6EE91CE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007FCA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746803" w14:textId="77777777" w:rsidR="005D6E8B" w:rsidRDefault="005D6E8B" w:rsidP="00D84CE0">
            <w:r>
              <w:rPr>
                <w:sz w:val="16"/>
                <w:szCs w:val="16"/>
              </w:rPr>
              <w:t>11.4.3.NR5GC</w:t>
            </w:r>
          </w:p>
        </w:tc>
        <w:tc>
          <w:tcPr>
            <w:tcW w:w="998" w:type="dxa"/>
          </w:tcPr>
          <w:p w14:paraId="05C710A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4BBC2F8" w14:textId="77777777" w:rsidTr="00D84CE0">
        <w:tc>
          <w:tcPr>
            <w:tcW w:w="879" w:type="dxa"/>
          </w:tcPr>
          <w:p w14:paraId="1187467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DA600CC" w14:textId="77777777" w:rsidR="005D6E8B" w:rsidRDefault="005D6E8B" w:rsidP="00D84CE0">
            <w:r>
              <w:rPr>
                <w:sz w:val="16"/>
                <w:szCs w:val="16"/>
              </w:rPr>
              <w:t>3333</w:t>
            </w:r>
          </w:p>
        </w:tc>
        <w:tc>
          <w:tcPr>
            <w:tcW w:w="517" w:type="dxa"/>
          </w:tcPr>
          <w:p w14:paraId="347937E0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6154D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6003BA9" w14:textId="77777777" w:rsidR="005D6E8B" w:rsidRDefault="005D6E8B" w:rsidP="00D84CE0">
            <w:r>
              <w:rPr>
                <w:sz w:val="16"/>
                <w:szCs w:val="16"/>
              </w:rPr>
              <w:t>Correction to NR5GC testcase 11.3.12</w:t>
            </w:r>
          </w:p>
        </w:tc>
        <w:tc>
          <w:tcPr>
            <w:tcW w:w="517" w:type="dxa"/>
          </w:tcPr>
          <w:p w14:paraId="21FD726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1B83A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195B4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74D57A2" w14:textId="77777777" w:rsidR="005D6E8B" w:rsidRDefault="005D6E8B" w:rsidP="00D84CE0">
            <w:r>
              <w:rPr>
                <w:sz w:val="16"/>
                <w:szCs w:val="16"/>
              </w:rPr>
              <w:t>R5s240077</w:t>
            </w:r>
          </w:p>
        </w:tc>
        <w:tc>
          <w:tcPr>
            <w:tcW w:w="1597" w:type="dxa"/>
          </w:tcPr>
          <w:p w14:paraId="3D278FC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C3D2C2" w14:textId="77777777" w:rsidR="005D6E8B" w:rsidRDefault="005D6E8B" w:rsidP="00D84CE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407933EB" w14:textId="77777777" w:rsidR="005D6E8B" w:rsidRDefault="005D6E8B" w:rsidP="00D84CE0">
            <w:r>
              <w:rPr>
                <w:sz w:val="16"/>
                <w:szCs w:val="16"/>
              </w:rPr>
              <w:t>11.3.12.NR5GC</w:t>
            </w:r>
          </w:p>
        </w:tc>
        <w:tc>
          <w:tcPr>
            <w:tcW w:w="998" w:type="dxa"/>
          </w:tcPr>
          <w:p w14:paraId="04C9973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E0B95C8" w14:textId="77777777" w:rsidTr="00D84CE0">
        <w:tc>
          <w:tcPr>
            <w:tcW w:w="879" w:type="dxa"/>
          </w:tcPr>
          <w:p w14:paraId="72338CB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EA95205" w14:textId="77777777" w:rsidR="005D6E8B" w:rsidRDefault="005D6E8B" w:rsidP="00D84CE0">
            <w:r>
              <w:rPr>
                <w:sz w:val="16"/>
                <w:szCs w:val="16"/>
              </w:rPr>
              <w:t>3334</w:t>
            </w:r>
          </w:p>
        </w:tc>
        <w:tc>
          <w:tcPr>
            <w:tcW w:w="517" w:type="dxa"/>
          </w:tcPr>
          <w:p w14:paraId="00BC5D1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4B011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756D67" w14:textId="77777777" w:rsidR="005D6E8B" w:rsidRDefault="005D6E8B" w:rsidP="00D84CE0">
            <w:r>
              <w:rPr>
                <w:sz w:val="16"/>
                <w:szCs w:val="16"/>
              </w:rPr>
              <w:t>Correction to NR5GC testcase 6.4.2.1</w:t>
            </w:r>
          </w:p>
        </w:tc>
        <w:tc>
          <w:tcPr>
            <w:tcW w:w="517" w:type="dxa"/>
          </w:tcPr>
          <w:p w14:paraId="68F2E780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A80698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E11E10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F32516" w14:textId="77777777" w:rsidR="005D6E8B" w:rsidRDefault="005D6E8B" w:rsidP="00D84CE0">
            <w:r>
              <w:rPr>
                <w:sz w:val="16"/>
                <w:szCs w:val="16"/>
              </w:rPr>
              <w:t>R5s240078</w:t>
            </w:r>
          </w:p>
        </w:tc>
        <w:tc>
          <w:tcPr>
            <w:tcW w:w="1597" w:type="dxa"/>
          </w:tcPr>
          <w:p w14:paraId="70E27868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3B322F8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574B82" w14:textId="77777777" w:rsidR="005D6E8B" w:rsidRDefault="005D6E8B" w:rsidP="00D84CE0">
            <w:r>
              <w:rPr>
                <w:sz w:val="16"/>
                <w:szCs w:val="16"/>
              </w:rPr>
              <w:t>6.4.2.1.NR5GC</w:t>
            </w:r>
          </w:p>
        </w:tc>
        <w:tc>
          <w:tcPr>
            <w:tcW w:w="998" w:type="dxa"/>
          </w:tcPr>
          <w:p w14:paraId="22F8637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FDE2A12" w14:textId="77777777" w:rsidTr="00D84CE0">
        <w:tc>
          <w:tcPr>
            <w:tcW w:w="879" w:type="dxa"/>
          </w:tcPr>
          <w:p w14:paraId="0D7DE82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2411457" w14:textId="77777777" w:rsidR="005D6E8B" w:rsidRDefault="005D6E8B" w:rsidP="00D84CE0">
            <w:r>
              <w:rPr>
                <w:sz w:val="16"/>
                <w:szCs w:val="16"/>
              </w:rPr>
              <w:t>3335</w:t>
            </w:r>
          </w:p>
        </w:tc>
        <w:tc>
          <w:tcPr>
            <w:tcW w:w="517" w:type="dxa"/>
          </w:tcPr>
          <w:p w14:paraId="05B6091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87E67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A129A9" w14:textId="77777777" w:rsidR="005D6E8B" w:rsidRDefault="005D6E8B" w:rsidP="00D84CE0">
            <w:r>
              <w:rPr>
                <w:sz w:val="16"/>
                <w:szCs w:val="16"/>
              </w:rPr>
              <w:t>Correction to NR5GC testcase 8.1.1.4.1</w:t>
            </w:r>
          </w:p>
        </w:tc>
        <w:tc>
          <w:tcPr>
            <w:tcW w:w="517" w:type="dxa"/>
          </w:tcPr>
          <w:p w14:paraId="64C82EB4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4A86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3AD384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755EDDD" w14:textId="77777777" w:rsidR="005D6E8B" w:rsidRDefault="005D6E8B" w:rsidP="00D84CE0">
            <w:r>
              <w:rPr>
                <w:sz w:val="16"/>
                <w:szCs w:val="16"/>
              </w:rPr>
              <w:t>R5s240079</w:t>
            </w:r>
          </w:p>
        </w:tc>
        <w:tc>
          <w:tcPr>
            <w:tcW w:w="1597" w:type="dxa"/>
          </w:tcPr>
          <w:p w14:paraId="469315D8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13B9E227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25AE1C" w14:textId="77777777" w:rsidR="005D6E8B" w:rsidRDefault="005D6E8B" w:rsidP="00D84CE0">
            <w:r>
              <w:rPr>
                <w:sz w:val="16"/>
                <w:szCs w:val="16"/>
              </w:rPr>
              <w:t>8.1.1.4.1.NR5GC</w:t>
            </w:r>
          </w:p>
        </w:tc>
        <w:tc>
          <w:tcPr>
            <w:tcW w:w="998" w:type="dxa"/>
          </w:tcPr>
          <w:p w14:paraId="09954E0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A3712D4" w14:textId="77777777" w:rsidTr="00D84CE0">
        <w:tc>
          <w:tcPr>
            <w:tcW w:w="879" w:type="dxa"/>
          </w:tcPr>
          <w:p w14:paraId="4900C6B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DD4FE1A" w14:textId="77777777" w:rsidR="005D6E8B" w:rsidRDefault="005D6E8B" w:rsidP="00D84CE0">
            <w:r>
              <w:rPr>
                <w:sz w:val="16"/>
                <w:szCs w:val="16"/>
              </w:rPr>
              <w:t>3337</w:t>
            </w:r>
          </w:p>
        </w:tc>
        <w:tc>
          <w:tcPr>
            <w:tcW w:w="517" w:type="dxa"/>
          </w:tcPr>
          <w:p w14:paraId="2F250330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F816D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900340" w14:textId="77777777" w:rsidR="005D6E8B" w:rsidRDefault="005D6E8B" w:rsidP="00D84CE0">
            <w:r>
              <w:rPr>
                <w:sz w:val="16"/>
                <w:szCs w:val="16"/>
              </w:rPr>
              <w:t>NR5GC FR1 : Addition of Rel-17 eNS test case 10.1.8.3</w:t>
            </w:r>
          </w:p>
        </w:tc>
        <w:tc>
          <w:tcPr>
            <w:tcW w:w="517" w:type="dxa"/>
          </w:tcPr>
          <w:p w14:paraId="18D9985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B66FF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7F2243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F63D833" w14:textId="77777777" w:rsidR="005D6E8B" w:rsidRDefault="005D6E8B" w:rsidP="00D84CE0">
            <w:r>
              <w:rPr>
                <w:sz w:val="16"/>
                <w:szCs w:val="16"/>
              </w:rPr>
              <w:t>R5s240094</w:t>
            </w:r>
          </w:p>
        </w:tc>
        <w:tc>
          <w:tcPr>
            <w:tcW w:w="1597" w:type="dxa"/>
          </w:tcPr>
          <w:p w14:paraId="4469F94A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308D60C7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AC6846A" w14:textId="77777777" w:rsidR="005D6E8B" w:rsidRDefault="005D6E8B" w:rsidP="00D84CE0">
            <w:r>
              <w:rPr>
                <w:sz w:val="16"/>
                <w:szCs w:val="16"/>
              </w:rPr>
              <w:t>10.1.8.3.NR5GC</w:t>
            </w:r>
          </w:p>
        </w:tc>
        <w:tc>
          <w:tcPr>
            <w:tcW w:w="998" w:type="dxa"/>
          </w:tcPr>
          <w:p w14:paraId="6CD2B357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5D6E8B" w14:paraId="4EDD4DE2" w14:textId="77777777" w:rsidTr="00D84CE0">
        <w:tc>
          <w:tcPr>
            <w:tcW w:w="879" w:type="dxa"/>
          </w:tcPr>
          <w:p w14:paraId="5DDA438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95D7D31" w14:textId="77777777" w:rsidR="005D6E8B" w:rsidRDefault="005D6E8B" w:rsidP="00D84CE0">
            <w:r>
              <w:rPr>
                <w:sz w:val="16"/>
                <w:szCs w:val="16"/>
              </w:rPr>
              <w:t>3340</w:t>
            </w:r>
          </w:p>
        </w:tc>
        <w:tc>
          <w:tcPr>
            <w:tcW w:w="517" w:type="dxa"/>
          </w:tcPr>
          <w:p w14:paraId="329890E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FBA81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6B45DA" w14:textId="77777777" w:rsidR="005D6E8B" w:rsidRDefault="005D6E8B" w:rsidP="00D84CE0">
            <w:r>
              <w:rPr>
                <w:sz w:val="16"/>
                <w:szCs w:val="16"/>
              </w:rPr>
              <w:t>Correction to NR5GC testcase 6.1.2.11</w:t>
            </w:r>
          </w:p>
        </w:tc>
        <w:tc>
          <w:tcPr>
            <w:tcW w:w="517" w:type="dxa"/>
          </w:tcPr>
          <w:p w14:paraId="0463A673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52C9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1BD94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109CE2F" w14:textId="77777777" w:rsidR="005D6E8B" w:rsidRDefault="005D6E8B" w:rsidP="00D84CE0">
            <w:r>
              <w:rPr>
                <w:sz w:val="16"/>
                <w:szCs w:val="16"/>
              </w:rPr>
              <w:t>R5s240098</w:t>
            </w:r>
          </w:p>
        </w:tc>
        <w:tc>
          <w:tcPr>
            <w:tcW w:w="1597" w:type="dxa"/>
          </w:tcPr>
          <w:p w14:paraId="1037A8DC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4255B3D9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E160F3" w14:textId="77777777" w:rsidR="005D6E8B" w:rsidRDefault="005D6E8B" w:rsidP="00D84CE0">
            <w:r>
              <w:rPr>
                <w:sz w:val="16"/>
                <w:szCs w:val="16"/>
              </w:rPr>
              <w:t>6.1.2.11.NR5GC</w:t>
            </w:r>
          </w:p>
        </w:tc>
        <w:tc>
          <w:tcPr>
            <w:tcW w:w="998" w:type="dxa"/>
          </w:tcPr>
          <w:p w14:paraId="1D51314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F8985A6" w14:textId="77777777" w:rsidTr="00D84CE0">
        <w:tc>
          <w:tcPr>
            <w:tcW w:w="879" w:type="dxa"/>
          </w:tcPr>
          <w:p w14:paraId="1B01BB0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C71EDC4" w14:textId="77777777" w:rsidR="005D6E8B" w:rsidRDefault="005D6E8B" w:rsidP="00D84CE0">
            <w:r>
              <w:rPr>
                <w:sz w:val="16"/>
                <w:szCs w:val="16"/>
              </w:rPr>
              <w:t>3341</w:t>
            </w:r>
          </w:p>
        </w:tc>
        <w:tc>
          <w:tcPr>
            <w:tcW w:w="517" w:type="dxa"/>
          </w:tcPr>
          <w:p w14:paraId="29BB3E5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5343A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584D45" w14:textId="77777777" w:rsidR="005D6E8B" w:rsidRDefault="005D6E8B" w:rsidP="00D84CE0">
            <w:r>
              <w:rPr>
                <w:sz w:val="16"/>
                <w:szCs w:val="16"/>
              </w:rPr>
              <w:t>Correction to NR5GC testcase 8.1.1.2.4</w:t>
            </w:r>
          </w:p>
        </w:tc>
        <w:tc>
          <w:tcPr>
            <w:tcW w:w="517" w:type="dxa"/>
          </w:tcPr>
          <w:p w14:paraId="3E99087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E774A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D7240C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32C92B2" w14:textId="77777777" w:rsidR="005D6E8B" w:rsidRDefault="005D6E8B" w:rsidP="00D84CE0">
            <w:r>
              <w:rPr>
                <w:sz w:val="16"/>
                <w:szCs w:val="16"/>
              </w:rPr>
              <w:t>R5s240099</w:t>
            </w:r>
          </w:p>
        </w:tc>
        <w:tc>
          <w:tcPr>
            <w:tcW w:w="1597" w:type="dxa"/>
          </w:tcPr>
          <w:p w14:paraId="4004A688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0D75908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35DB03" w14:textId="77777777" w:rsidR="005D6E8B" w:rsidRDefault="005D6E8B" w:rsidP="00D84CE0">
            <w:r>
              <w:rPr>
                <w:sz w:val="16"/>
                <w:szCs w:val="16"/>
              </w:rPr>
              <w:t>8.1.1.2.4.NR5GC</w:t>
            </w:r>
          </w:p>
        </w:tc>
        <w:tc>
          <w:tcPr>
            <w:tcW w:w="998" w:type="dxa"/>
          </w:tcPr>
          <w:p w14:paraId="171FF1B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B5C5378" w14:textId="77777777" w:rsidTr="00D84CE0">
        <w:tc>
          <w:tcPr>
            <w:tcW w:w="879" w:type="dxa"/>
          </w:tcPr>
          <w:p w14:paraId="19D90EA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7147609" w14:textId="77777777" w:rsidR="005D6E8B" w:rsidRDefault="005D6E8B" w:rsidP="00D84CE0">
            <w:r>
              <w:rPr>
                <w:sz w:val="16"/>
                <w:szCs w:val="16"/>
              </w:rPr>
              <w:t>3342</w:t>
            </w:r>
          </w:p>
        </w:tc>
        <w:tc>
          <w:tcPr>
            <w:tcW w:w="517" w:type="dxa"/>
          </w:tcPr>
          <w:p w14:paraId="27010EC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A114D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A9D540" w14:textId="77777777" w:rsidR="005D6E8B" w:rsidRDefault="005D6E8B" w:rsidP="00D84CE0">
            <w:r>
              <w:rPr>
                <w:sz w:val="16"/>
                <w:szCs w:val="16"/>
              </w:rPr>
              <w:t>Correction to NR5GC testcase 7.1.3.4.3</w:t>
            </w:r>
          </w:p>
        </w:tc>
        <w:tc>
          <w:tcPr>
            <w:tcW w:w="517" w:type="dxa"/>
          </w:tcPr>
          <w:p w14:paraId="7266BB0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135D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71C15C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B7B8F57" w14:textId="77777777" w:rsidR="005D6E8B" w:rsidRDefault="005D6E8B" w:rsidP="00D84CE0">
            <w:r>
              <w:rPr>
                <w:sz w:val="16"/>
                <w:szCs w:val="16"/>
              </w:rPr>
              <w:t>R5s240100</w:t>
            </w:r>
          </w:p>
        </w:tc>
        <w:tc>
          <w:tcPr>
            <w:tcW w:w="1597" w:type="dxa"/>
          </w:tcPr>
          <w:p w14:paraId="3E36CA9B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57077985" w14:textId="77777777" w:rsidR="005D6E8B" w:rsidRDefault="005D6E8B" w:rsidP="00D84CE0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54CDBBA8" w14:textId="77777777" w:rsidR="005D6E8B" w:rsidRDefault="005D6E8B" w:rsidP="00D84CE0">
            <w:r>
              <w:rPr>
                <w:sz w:val="16"/>
                <w:szCs w:val="16"/>
              </w:rPr>
              <w:t>7.1.3.4.3.NR5GC</w:t>
            </w:r>
          </w:p>
        </w:tc>
        <w:tc>
          <w:tcPr>
            <w:tcW w:w="998" w:type="dxa"/>
          </w:tcPr>
          <w:p w14:paraId="73A4FBC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1182F0F" w14:textId="77777777" w:rsidTr="00D84CE0">
        <w:tc>
          <w:tcPr>
            <w:tcW w:w="879" w:type="dxa"/>
          </w:tcPr>
          <w:p w14:paraId="3FFAE96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7D8E0D9" w14:textId="77777777" w:rsidR="005D6E8B" w:rsidRDefault="005D6E8B" w:rsidP="00D84CE0">
            <w:r>
              <w:rPr>
                <w:sz w:val="16"/>
                <w:szCs w:val="16"/>
              </w:rPr>
              <w:t>3343</w:t>
            </w:r>
          </w:p>
        </w:tc>
        <w:tc>
          <w:tcPr>
            <w:tcW w:w="517" w:type="dxa"/>
          </w:tcPr>
          <w:p w14:paraId="7636A2C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104E4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975EBE" w14:textId="77777777" w:rsidR="005D6E8B" w:rsidRDefault="005D6E8B" w:rsidP="00D84CE0">
            <w:r>
              <w:rPr>
                <w:sz w:val="16"/>
                <w:szCs w:val="16"/>
              </w:rPr>
              <w:t>Correction to NR5GC testcase 10.1.8.2</w:t>
            </w:r>
          </w:p>
        </w:tc>
        <w:tc>
          <w:tcPr>
            <w:tcW w:w="517" w:type="dxa"/>
          </w:tcPr>
          <w:p w14:paraId="571A894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10BC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FDF13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11AB01A" w14:textId="77777777" w:rsidR="005D6E8B" w:rsidRDefault="005D6E8B" w:rsidP="00D84CE0">
            <w:r>
              <w:rPr>
                <w:sz w:val="16"/>
                <w:szCs w:val="16"/>
              </w:rPr>
              <w:t>R5s240104</w:t>
            </w:r>
          </w:p>
        </w:tc>
        <w:tc>
          <w:tcPr>
            <w:tcW w:w="1597" w:type="dxa"/>
          </w:tcPr>
          <w:p w14:paraId="57E2C457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9310DA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71FA4D77" w14:textId="77777777" w:rsidR="005D6E8B" w:rsidRDefault="005D6E8B" w:rsidP="00D84CE0">
            <w:r>
              <w:rPr>
                <w:sz w:val="16"/>
                <w:szCs w:val="16"/>
              </w:rPr>
              <w:t>10.1.8.2.NR5GC</w:t>
            </w:r>
          </w:p>
        </w:tc>
        <w:tc>
          <w:tcPr>
            <w:tcW w:w="998" w:type="dxa"/>
          </w:tcPr>
          <w:p w14:paraId="2A7AB90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F9FDB18" w14:textId="77777777" w:rsidTr="00D84CE0">
        <w:tc>
          <w:tcPr>
            <w:tcW w:w="879" w:type="dxa"/>
          </w:tcPr>
          <w:p w14:paraId="57D2282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45BCBAB" w14:textId="77777777" w:rsidR="005D6E8B" w:rsidRDefault="005D6E8B" w:rsidP="00D84CE0">
            <w:r>
              <w:rPr>
                <w:sz w:val="16"/>
                <w:szCs w:val="16"/>
              </w:rPr>
              <w:t>3345</w:t>
            </w:r>
          </w:p>
        </w:tc>
        <w:tc>
          <w:tcPr>
            <w:tcW w:w="517" w:type="dxa"/>
          </w:tcPr>
          <w:p w14:paraId="40A134F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7AADE6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6DF7D2" w14:textId="77777777" w:rsidR="005D6E8B" w:rsidRDefault="005D6E8B" w:rsidP="00D84CE0">
            <w:r>
              <w:rPr>
                <w:sz w:val="16"/>
                <w:szCs w:val="16"/>
              </w:rPr>
              <w:t>Addition of NR5GC testcase 8.1.1.1a.3 in FR1</w:t>
            </w:r>
          </w:p>
        </w:tc>
        <w:tc>
          <w:tcPr>
            <w:tcW w:w="517" w:type="dxa"/>
          </w:tcPr>
          <w:p w14:paraId="59C8EDA8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5232F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87A7EB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5BB016" w14:textId="77777777" w:rsidR="005D6E8B" w:rsidRDefault="005D6E8B" w:rsidP="00D84CE0">
            <w:r>
              <w:rPr>
                <w:sz w:val="16"/>
                <w:szCs w:val="16"/>
              </w:rPr>
              <w:t>R5s240109</w:t>
            </w:r>
          </w:p>
        </w:tc>
        <w:tc>
          <w:tcPr>
            <w:tcW w:w="1597" w:type="dxa"/>
          </w:tcPr>
          <w:p w14:paraId="3E7EF6A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7C993DA" w14:textId="77777777" w:rsidR="005D6E8B" w:rsidRDefault="005D6E8B" w:rsidP="00D84CE0">
            <w:r>
              <w:rPr>
                <w:sz w:val="16"/>
                <w:szCs w:val="16"/>
              </w:rPr>
              <w:t>NR_UE_pow_sav_enh_plus_CT-UEConTest</w:t>
            </w:r>
          </w:p>
        </w:tc>
        <w:tc>
          <w:tcPr>
            <w:tcW w:w="2323" w:type="dxa"/>
          </w:tcPr>
          <w:p w14:paraId="7B39DF9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3BC6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4948C7D" w14:textId="77777777" w:rsidTr="00D84CE0">
        <w:tc>
          <w:tcPr>
            <w:tcW w:w="879" w:type="dxa"/>
          </w:tcPr>
          <w:p w14:paraId="52A4DE31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9ECD9AA" w14:textId="77777777" w:rsidR="005D6E8B" w:rsidRDefault="005D6E8B" w:rsidP="00D84CE0">
            <w:r>
              <w:rPr>
                <w:sz w:val="16"/>
                <w:szCs w:val="16"/>
              </w:rPr>
              <w:t>3346</w:t>
            </w:r>
          </w:p>
        </w:tc>
        <w:tc>
          <w:tcPr>
            <w:tcW w:w="517" w:type="dxa"/>
          </w:tcPr>
          <w:p w14:paraId="2E671CC2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C71BB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7E0748" w14:textId="77777777" w:rsidR="005D6E8B" w:rsidRDefault="005D6E8B" w:rsidP="00D84CE0">
            <w:r>
              <w:rPr>
                <w:sz w:val="16"/>
                <w:szCs w:val="16"/>
              </w:rPr>
              <w:t>Correction to eNS NSAC test case 9.1.12.1</w:t>
            </w:r>
          </w:p>
        </w:tc>
        <w:tc>
          <w:tcPr>
            <w:tcW w:w="517" w:type="dxa"/>
          </w:tcPr>
          <w:p w14:paraId="6EEA0E8C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3D164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8D9B8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19396A8" w14:textId="77777777" w:rsidR="005D6E8B" w:rsidRDefault="005D6E8B" w:rsidP="00D84CE0">
            <w:r>
              <w:rPr>
                <w:sz w:val="16"/>
                <w:szCs w:val="16"/>
              </w:rPr>
              <w:t>R5s240112</w:t>
            </w:r>
          </w:p>
        </w:tc>
        <w:tc>
          <w:tcPr>
            <w:tcW w:w="1597" w:type="dxa"/>
          </w:tcPr>
          <w:p w14:paraId="660768FF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553E0CB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DE3A3A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09808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EF21307" w14:textId="77777777" w:rsidTr="00D84CE0">
        <w:tc>
          <w:tcPr>
            <w:tcW w:w="879" w:type="dxa"/>
          </w:tcPr>
          <w:p w14:paraId="11DE8243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37F891" w14:textId="77777777" w:rsidR="005D6E8B" w:rsidRDefault="005D6E8B" w:rsidP="00D84CE0">
            <w:r>
              <w:rPr>
                <w:sz w:val="16"/>
                <w:szCs w:val="16"/>
              </w:rPr>
              <w:t>3347</w:t>
            </w:r>
          </w:p>
        </w:tc>
        <w:tc>
          <w:tcPr>
            <w:tcW w:w="517" w:type="dxa"/>
          </w:tcPr>
          <w:p w14:paraId="1E479D4F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6A8FE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1E7CB5" w14:textId="77777777" w:rsidR="005D6E8B" w:rsidRDefault="005D6E8B" w:rsidP="00D84CE0">
            <w:r>
              <w:rPr>
                <w:sz w:val="16"/>
                <w:szCs w:val="16"/>
              </w:rPr>
              <w:t>Correction to eNS NSAC test case 9.1.12.4</w:t>
            </w:r>
          </w:p>
        </w:tc>
        <w:tc>
          <w:tcPr>
            <w:tcW w:w="517" w:type="dxa"/>
          </w:tcPr>
          <w:p w14:paraId="2FA3210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367A8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5088D3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41DC1C9" w14:textId="77777777" w:rsidR="005D6E8B" w:rsidRDefault="005D6E8B" w:rsidP="00D84CE0">
            <w:r>
              <w:rPr>
                <w:sz w:val="16"/>
                <w:szCs w:val="16"/>
              </w:rPr>
              <w:t>R5s240113</w:t>
            </w:r>
          </w:p>
        </w:tc>
        <w:tc>
          <w:tcPr>
            <w:tcW w:w="1597" w:type="dxa"/>
          </w:tcPr>
          <w:p w14:paraId="549FF0D8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6E76A7C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46ECCC9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72C4B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C4880F1" w14:textId="77777777" w:rsidTr="00D84CE0">
        <w:tc>
          <w:tcPr>
            <w:tcW w:w="879" w:type="dxa"/>
          </w:tcPr>
          <w:p w14:paraId="47D0A5E5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A791E6E" w14:textId="77777777" w:rsidR="005D6E8B" w:rsidRDefault="005D6E8B" w:rsidP="00D84CE0">
            <w:r>
              <w:rPr>
                <w:sz w:val="16"/>
                <w:szCs w:val="16"/>
              </w:rPr>
              <w:t>3348</w:t>
            </w:r>
          </w:p>
        </w:tc>
        <w:tc>
          <w:tcPr>
            <w:tcW w:w="517" w:type="dxa"/>
          </w:tcPr>
          <w:p w14:paraId="03912C72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62B3A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C930E3F" w14:textId="77777777" w:rsidR="005D6E8B" w:rsidRDefault="005D6E8B" w:rsidP="00D84CE0">
            <w:r>
              <w:rPr>
                <w:sz w:val="16"/>
                <w:szCs w:val="16"/>
              </w:rPr>
              <w:t>Correction to eNS NSAC test case 9.1.12.5</w:t>
            </w:r>
          </w:p>
        </w:tc>
        <w:tc>
          <w:tcPr>
            <w:tcW w:w="517" w:type="dxa"/>
          </w:tcPr>
          <w:p w14:paraId="2096550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49256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B2D49F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37B8F99" w14:textId="77777777" w:rsidR="005D6E8B" w:rsidRDefault="005D6E8B" w:rsidP="00D84CE0">
            <w:r>
              <w:rPr>
                <w:sz w:val="16"/>
                <w:szCs w:val="16"/>
              </w:rPr>
              <w:t>R5s240114</w:t>
            </w:r>
          </w:p>
        </w:tc>
        <w:tc>
          <w:tcPr>
            <w:tcW w:w="1597" w:type="dxa"/>
          </w:tcPr>
          <w:p w14:paraId="1640DEFD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1B753CB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01168252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9222A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88ED7F4" w14:textId="77777777" w:rsidTr="00D84CE0">
        <w:tc>
          <w:tcPr>
            <w:tcW w:w="879" w:type="dxa"/>
          </w:tcPr>
          <w:p w14:paraId="248770C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FF1461" w14:textId="77777777" w:rsidR="005D6E8B" w:rsidRDefault="005D6E8B" w:rsidP="00D84CE0">
            <w:r>
              <w:rPr>
                <w:sz w:val="16"/>
                <w:szCs w:val="16"/>
              </w:rPr>
              <w:t>3350</w:t>
            </w:r>
          </w:p>
        </w:tc>
        <w:tc>
          <w:tcPr>
            <w:tcW w:w="517" w:type="dxa"/>
          </w:tcPr>
          <w:p w14:paraId="26BDB80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491EC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2EDABD" w14:textId="77777777" w:rsidR="005D6E8B" w:rsidRDefault="005D6E8B" w:rsidP="00D84CE0">
            <w:r>
              <w:rPr>
                <w:sz w:val="16"/>
                <w:szCs w:val="16"/>
              </w:rPr>
              <w:t>Correction in setting of the bwp_SwitchingDelay PHY parameter based on reported PICS</w:t>
            </w:r>
          </w:p>
        </w:tc>
        <w:tc>
          <w:tcPr>
            <w:tcW w:w="517" w:type="dxa"/>
          </w:tcPr>
          <w:p w14:paraId="3F8A56B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2D339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223AB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A347F03" w14:textId="77777777" w:rsidR="005D6E8B" w:rsidRDefault="005D6E8B" w:rsidP="00D84CE0">
            <w:r>
              <w:rPr>
                <w:sz w:val="16"/>
                <w:szCs w:val="16"/>
              </w:rPr>
              <w:t>R5s240118</w:t>
            </w:r>
          </w:p>
        </w:tc>
        <w:tc>
          <w:tcPr>
            <w:tcW w:w="1597" w:type="dxa"/>
          </w:tcPr>
          <w:p w14:paraId="0AF976D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F50433D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3032A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152DE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E4246FA" w14:textId="77777777" w:rsidTr="00D84CE0">
        <w:tc>
          <w:tcPr>
            <w:tcW w:w="879" w:type="dxa"/>
          </w:tcPr>
          <w:p w14:paraId="3AFF67B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33B64B2" w14:textId="77777777" w:rsidR="005D6E8B" w:rsidRDefault="005D6E8B" w:rsidP="00D84CE0">
            <w:r>
              <w:rPr>
                <w:sz w:val="16"/>
                <w:szCs w:val="16"/>
              </w:rPr>
              <w:t>3351</w:t>
            </w:r>
          </w:p>
        </w:tc>
        <w:tc>
          <w:tcPr>
            <w:tcW w:w="517" w:type="dxa"/>
          </w:tcPr>
          <w:p w14:paraId="4892F2DB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7B8E8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16C7A0" w14:textId="77777777" w:rsidR="005D6E8B" w:rsidRDefault="005D6E8B" w:rsidP="00D84CE0">
            <w:r>
              <w:rPr>
                <w:sz w:val="16"/>
                <w:szCs w:val="16"/>
              </w:rPr>
              <w:t>Correction to NR5GC test case 9.1.7.1</w:t>
            </w:r>
          </w:p>
        </w:tc>
        <w:tc>
          <w:tcPr>
            <w:tcW w:w="517" w:type="dxa"/>
          </w:tcPr>
          <w:p w14:paraId="4FF51A05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403F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447EB0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10210B" w14:textId="77777777" w:rsidR="005D6E8B" w:rsidRDefault="005D6E8B" w:rsidP="00D84CE0">
            <w:r>
              <w:rPr>
                <w:sz w:val="16"/>
                <w:szCs w:val="16"/>
              </w:rPr>
              <w:t>R5s240119</w:t>
            </w:r>
          </w:p>
        </w:tc>
        <w:tc>
          <w:tcPr>
            <w:tcW w:w="1597" w:type="dxa"/>
          </w:tcPr>
          <w:p w14:paraId="53D070FF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E8BC3D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2E5342C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0F5BD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0CC5FDF9" w14:textId="77777777" w:rsidTr="00D84CE0">
        <w:tc>
          <w:tcPr>
            <w:tcW w:w="879" w:type="dxa"/>
          </w:tcPr>
          <w:p w14:paraId="7FA9CDC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48D105" w14:textId="77777777" w:rsidR="005D6E8B" w:rsidRDefault="005D6E8B" w:rsidP="00D84CE0">
            <w:r>
              <w:rPr>
                <w:sz w:val="16"/>
                <w:szCs w:val="16"/>
              </w:rPr>
              <w:t>3352</w:t>
            </w:r>
          </w:p>
        </w:tc>
        <w:tc>
          <w:tcPr>
            <w:tcW w:w="517" w:type="dxa"/>
          </w:tcPr>
          <w:p w14:paraId="7487726C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3D8FA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BBA04D" w14:textId="77777777" w:rsidR="005D6E8B" w:rsidRDefault="005D6E8B" w:rsidP="00D84CE0">
            <w:r>
              <w:rPr>
                <w:sz w:val="16"/>
                <w:szCs w:val="16"/>
              </w:rPr>
              <w:t>Correction to NR5GC test case 6.4.1.1</w:t>
            </w:r>
          </w:p>
        </w:tc>
        <w:tc>
          <w:tcPr>
            <w:tcW w:w="517" w:type="dxa"/>
          </w:tcPr>
          <w:p w14:paraId="6001862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83B03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80C6DC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FDD04F3" w14:textId="77777777" w:rsidR="005D6E8B" w:rsidRDefault="005D6E8B" w:rsidP="00D84CE0">
            <w:r>
              <w:rPr>
                <w:sz w:val="16"/>
                <w:szCs w:val="16"/>
              </w:rPr>
              <w:t>R5s240120</w:t>
            </w:r>
          </w:p>
        </w:tc>
        <w:tc>
          <w:tcPr>
            <w:tcW w:w="1597" w:type="dxa"/>
          </w:tcPr>
          <w:p w14:paraId="4D13AFF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751D6AC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A52C5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A31E1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7F29399" w14:textId="77777777" w:rsidTr="00D84CE0">
        <w:tc>
          <w:tcPr>
            <w:tcW w:w="879" w:type="dxa"/>
          </w:tcPr>
          <w:p w14:paraId="22ACF3F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0189DD7" w14:textId="77777777" w:rsidR="005D6E8B" w:rsidRDefault="005D6E8B" w:rsidP="00D84CE0">
            <w:r>
              <w:rPr>
                <w:sz w:val="16"/>
                <w:szCs w:val="16"/>
              </w:rPr>
              <w:t>3356</w:t>
            </w:r>
          </w:p>
        </w:tc>
        <w:tc>
          <w:tcPr>
            <w:tcW w:w="517" w:type="dxa"/>
          </w:tcPr>
          <w:p w14:paraId="2B6C2566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E3859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888291" w14:textId="77777777" w:rsidR="005D6E8B" w:rsidRDefault="005D6E8B" w:rsidP="00D84CE0">
            <w:r>
              <w:rPr>
                <w:sz w:val="16"/>
                <w:szCs w:val="16"/>
              </w:rPr>
              <w:t>Addition of NR5GC testcase 9.1.13.2 in FR1</w:t>
            </w:r>
          </w:p>
        </w:tc>
        <w:tc>
          <w:tcPr>
            <w:tcW w:w="517" w:type="dxa"/>
          </w:tcPr>
          <w:p w14:paraId="7505BBA1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FC103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C06EA3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05430E6" w14:textId="77777777" w:rsidR="005D6E8B" w:rsidRDefault="005D6E8B" w:rsidP="00D84CE0">
            <w:r>
              <w:rPr>
                <w:sz w:val="16"/>
                <w:szCs w:val="16"/>
              </w:rPr>
              <w:t>R5s240127</w:t>
            </w:r>
          </w:p>
        </w:tc>
        <w:tc>
          <w:tcPr>
            <w:tcW w:w="1597" w:type="dxa"/>
          </w:tcPr>
          <w:p w14:paraId="48E4B721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524316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33E44B2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3FEC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17F4BCC" w14:textId="77777777" w:rsidTr="00D84CE0">
        <w:tc>
          <w:tcPr>
            <w:tcW w:w="879" w:type="dxa"/>
          </w:tcPr>
          <w:p w14:paraId="30155D5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EAA2606" w14:textId="77777777" w:rsidR="005D6E8B" w:rsidRDefault="005D6E8B" w:rsidP="00D84CE0">
            <w:r>
              <w:rPr>
                <w:sz w:val="16"/>
                <w:szCs w:val="16"/>
              </w:rPr>
              <w:t>3357</w:t>
            </w:r>
          </w:p>
        </w:tc>
        <w:tc>
          <w:tcPr>
            <w:tcW w:w="517" w:type="dxa"/>
          </w:tcPr>
          <w:p w14:paraId="20818B19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C20C8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679E10" w14:textId="77777777" w:rsidR="005D6E8B" w:rsidRDefault="005D6E8B" w:rsidP="00D84CE0">
            <w:r>
              <w:rPr>
                <w:sz w:val="16"/>
                <w:szCs w:val="16"/>
              </w:rPr>
              <w:t>NR5GC FR1 : Addition of Rel-17 NR Slice test case 6.1.2.25</w:t>
            </w:r>
          </w:p>
        </w:tc>
        <w:tc>
          <w:tcPr>
            <w:tcW w:w="517" w:type="dxa"/>
          </w:tcPr>
          <w:p w14:paraId="7927B1C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DC746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E69EA4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04DB0B7" w14:textId="77777777" w:rsidR="005D6E8B" w:rsidRDefault="005D6E8B" w:rsidP="00D84CE0">
            <w:r>
              <w:rPr>
                <w:sz w:val="16"/>
                <w:szCs w:val="16"/>
              </w:rPr>
              <w:t>R5s240129</w:t>
            </w:r>
          </w:p>
        </w:tc>
        <w:tc>
          <w:tcPr>
            <w:tcW w:w="1597" w:type="dxa"/>
          </w:tcPr>
          <w:p w14:paraId="5F811DD1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761C3BF" w14:textId="77777777" w:rsidR="005D6E8B" w:rsidRDefault="005D6E8B" w:rsidP="00D84CE0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7C9F7B02" w14:textId="77777777" w:rsidR="005D6E8B" w:rsidRDefault="005D6E8B" w:rsidP="00D84CE0">
            <w:r>
              <w:rPr>
                <w:sz w:val="16"/>
                <w:szCs w:val="16"/>
              </w:rPr>
              <w:t>6.1.2.25.NR5GC</w:t>
            </w:r>
          </w:p>
        </w:tc>
        <w:tc>
          <w:tcPr>
            <w:tcW w:w="998" w:type="dxa"/>
          </w:tcPr>
          <w:p w14:paraId="0D3EE90D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5D6E8B" w14:paraId="25CF15AB" w14:textId="77777777" w:rsidTr="00D84CE0">
        <w:tc>
          <w:tcPr>
            <w:tcW w:w="879" w:type="dxa"/>
          </w:tcPr>
          <w:p w14:paraId="4B8BB42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98B8E0B" w14:textId="77777777" w:rsidR="005D6E8B" w:rsidRDefault="005D6E8B" w:rsidP="00D84CE0">
            <w:r>
              <w:rPr>
                <w:sz w:val="16"/>
                <w:szCs w:val="16"/>
              </w:rPr>
              <w:t>3358</w:t>
            </w:r>
          </w:p>
        </w:tc>
        <w:tc>
          <w:tcPr>
            <w:tcW w:w="517" w:type="dxa"/>
          </w:tcPr>
          <w:p w14:paraId="09D50D39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8F34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4A1E78" w14:textId="77777777" w:rsidR="005D6E8B" w:rsidRDefault="005D6E8B" w:rsidP="00D84CE0">
            <w:r>
              <w:rPr>
                <w:sz w:val="16"/>
                <w:szCs w:val="16"/>
              </w:rPr>
              <w:t>NR5GC FR1 : Addition of Rel-17 NR Slice test case 8.1.1.3.9</w:t>
            </w:r>
          </w:p>
        </w:tc>
        <w:tc>
          <w:tcPr>
            <w:tcW w:w="517" w:type="dxa"/>
          </w:tcPr>
          <w:p w14:paraId="0C7FD177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937CFA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B2E45E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93BB861" w14:textId="77777777" w:rsidR="005D6E8B" w:rsidRDefault="005D6E8B" w:rsidP="00D84CE0">
            <w:r>
              <w:rPr>
                <w:sz w:val="16"/>
                <w:szCs w:val="16"/>
              </w:rPr>
              <w:t>R5s240132</w:t>
            </w:r>
          </w:p>
        </w:tc>
        <w:tc>
          <w:tcPr>
            <w:tcW w:w="1597" w:type="dxa"/>
          </w:tcPr>
          <w:p w14:paraId="631D53CD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7724D542" w14:textId="77777777" w:rsidR="005D6E8B" w:rsidRDefault="005D6E8B" w:rsidP="00D84CE0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5B16337F" w14:textId="77777777" w:rsidR="005D6E8B" w:rsidRDefault="005D6E8B" w:rsidP="00D84CE0">
            <w:r>
              <w:rPr>
                <w:sz w:val="16"/>
                <w:szCs w:val="16"/>
              </w:rPr>
              <w:t>8.1.1.3.9.NR5GC</w:t>
            </w:r>
          </w:p>
        </w:tc>
        <w:tc>
          <w:tcPr>
            <w:tcW w:w="998" w:type="dxa"/>
          </w:tcPr>
          <w:p w14:paraId="7DC265FA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TS38.523-1; TS/TR ... CR ... </w:t>
            </w:r>
          </w:p>
        </w:tc>
      </w:tr>
      <w:tr w:rsidR="005D6E8B" w14:paraId="111767A1" w14:textId="77777777" w:rsidTr="00D84CE0">
        <w:tc>
          <w:tcPr>
            <w:tcW w:w="879" w:type="dxa"/>
          </w:tcPr>
          <w:p w14:paraId="147EFFB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723D01D" w14:textId="77777777" w:rsidR="005D6E8B" w:rsidRDefault="005D6E8B" w:rsidP="00D84CE0">
            <w:r>
              <w:rPr>
                <w:sz w:val="16"/>
                <w:szCs w:val="16"/>
              </w:rPr>
              <w:t>3361</w:t>
            </w:r>
          </w:p>
        </w:tc>
        <w:tc>
          <w:tcPr>
            <w:tcW w:w="517" w:type="dxa"/>
          </w:tcPr>
          <w:p w14:paraId="63F3C5D2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F8E89A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001137" w14:textId="77777777" w:rsidR="005D6E8B" w:rsidRDefault="005D6E8B" w:rsidP="00D84CE0">
            <w:r>
              <w:rPr>
                <w:sz w:val="16"/>
                <w:szCs w:val="16"/>
              </w:rPr>
              <w:t>Correction to NR5GC Emergency call test case 11.4.1</w:t>
            </w:r>
          </w:p>
        </w:tc>
        <w:tc>
          <w:tcPr>
            <w:tcW w:w="517" w:type="dxa"/>
          </w:tcPr>
          <w:p w14:paraId="06A170CE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71523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86B2D5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2B65EA7" w14:textId="77777777" w:rsidR="005D6E8B" w:rsidRDefault="005D6E8B" w:rsidP="00D84CE0">
            <w:r>
              <w:rPr>
                <w:sz w:val="16"/>
                <w:szCs w:val="16"/>
              </w:rPr>
              <w:t>R5s240136</w:t>
            </w:r>
          </w:p>
        </w:tc>
        <w:tc>
          <w:tcPr>
            <w:tcW w:w="1597" w:type="dxa"/>
          </w:tcPr>
          <w:p w14:paraId="595A31E4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438D02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96E16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51257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3849A48" w14:textId="77777777" w:rsidTr="00D84CE0">
        <w:tc>
          <w:tcPr>
            <w:tcW w:w="879" w:type="dxa"/>
          </w:tcPr>
          <w:p w14:paraId="49EF48B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BC50A96" w14:textId="77777777" w:rsidR="005D6E8B" w:rsidRDefault="005D6E8B" w:rsidP="00D84CE0">
            <w:r>
              <w:rPr>
                <w:sz w:val="16"/>
                <w:szCs w:val="16"/>
              </w:rPr>
              <w:t>3362</w:t>
            </w:r>
          </w:p>
        </w:tc>
        <w:tc>
          <w:tcPr>
            <w:tcW w:w="517" w:type="dxa"/>
          </w:tcPr>
          <w:p w14:paraId="51341D98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6028D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0C5531" w14:textId="77777777" w:rsidR="005D6E8B" w:rsidRDefault="005D6E8B" w:rsidP="00D84CE0">
            <w:r>
              <w:rPr>
                <w:sz w:val="16"/>
                <w:szCs w:val="16"/>
              </w:rPr>
              <w:t>Correction to fl_Check_Rf_Parameters_NRBand_PICS_Supp</w:t>
            </w:r>
          </w:p>
        </w:tc>
        <w:tc>
          <w:tcPr>
            <w:tcW w:w="517" w:type="dxa"/>
          </w:tcPr>
          <w:p w14:paraId="372D076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81C2A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E15380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F13BA64" w14:textId="77777777" w:rsidR="005D6E8B" w:rsidRDefault="005D6E8B" w:rsidP="00D84CE0">
            <w:r>
              <w:rPr>
                <w:sz w:val="16"/>
                <w:szCs w:val="16"/>
              </w:rPr>
              <w:t>R5s240137</w:t>
            </w:r>
          </w:p>
        </w:tc>
        <w:tc>
          <w:tcPr>
            <w:tcW w:w="1597" w:type="dxa"/>
          </w:tcPr>
          <w:p w14:paraId="72E25163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F59329B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F75706" w14:textId="77777777" w:rsidR="005D6E8B" w:rsidRDefault="005D6E8B" w:rsidP="00D84CE0">
            <w:r>
              <w:rPr>
                <w:sz w:val="16"/>
                <w:szCs w:val="16"/>
              </w:rPr>
              <w:t>8.2.1.1.1.ENDC</w:t>
            </w:r>
          </w:p>
        </w:tc>
        <w:tc>
          <w:tcPr>
            <w:tcW w:w="998" w:type="dxa"/>
          </w:tcPr>
          <w:p w14:paraId="6AD25E9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4E43ED4" w14:textId="77777777" w:rsidTr="00D84CE0">
        <w:tc>
          <w:tcPr>
            <w:tcW w:w="879" w:type="dxa"/>
          </w:tcPr>
          <w:p w14:paraId="311F8FB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2D8B42D" w14:textId="77777777" w:rsidR="005D6E8B" w:rsidRDefault="005D6E8B" w:rsidP="00D84CE0">
            <w:r>
              <w:rPr>
                <w:sz w:val="16"/>
                <w:szCs w:val="16"/>
              </w:rPr>
              <w:t>3363</w:t>
            </w:r>
          </w:p>
        </w:tc>
        <w:tc>
          <w:tcPr>
            <w:tcW w:w="517" w:type="dxa"/>
          </w:tcPr>
          <w:p w14:paraId="6E84D645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1D108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10B1E2" w14:textId="77777777" w:rsidR="005D6E8B" w:rsidRDefault="005D6E8B" w:rsidP="00D84CE0">
            <w:r>
              <w:rPr>
                <w:sz w:val="16"/>
                <w:szCs w:val="16"/>
              </w:rPr>
              <w:t>Correction to NR5GC testcase 8.1.4.2.1.2</w:t>
            </w:r>
          </w:p>
        </w:tc>
        <w:tc>
          <w:tcPr>
            <w:tcW w:w="517" w:type="dxa"/>
          </w:tcPr>
          <w:p w14:paraId="7A85220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76B11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475B89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33874BD" w14:textId="77777777" w:rsidR="005D6E8B" w:rsidRDefault="005D6E8B" w:rsidP="00D84CE0">
            <w:r>
              <w:rPr>
                <w:sz w:val="16"/>
                <w:szCs w:val="16"/>
              </w:rPr>
              <w:t>R5s240139</w:t>
            </w:r>
          </w:p>
        </w:tc>
        <w:tc>
          <w:tcPr>
            <w:tcW w:w="1597" w:type="dxa"/>
          </w:tcPr>
          <w:p w14:paraId="57E373B7" w14:textId="77777777" w:rsidR="005D6E8B" w:rsidRDefault="005D6E8B" w:rsidP="00D84CE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</w:tcPr>
          <w:p w14:paraId="4BDB1377" w14:textId="77777777" w:rsidR="005D6E8B" w:rsidRDefault="005D6E8B" w:rsidP="00D84CE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2E8689DC" w14:textId="77777777" w:rsidR="005D6E8B" w:rsidRDefault="005D6E8B" w:rsidP="00D84CE0">
            <w:r>
              <w:rPr>
                <w:sz w:val="16"/>
                <w:szCs w:val="16"/>
              </w:rPr>
              <w:t>8.1.4.2.1.2.NR5GC</w:t>
            </w:r>
          </w:p>
        </w:tc>
        <w:tc>
          <w:tcPr>
            <w:tcW w:w="998" w:type="dxa"/>
          </w:tcPr>
          <w:p w14:paraId="7A63774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5DBAAA9" w14:textId="77777777" w:rsidTr="00D84CE0">
        <w:tc>
          <w:tcPr>
            <w:tcW w:w="879" w:type="dxa"/>
          </w:tcPr>
          <w:p w14:paraId="534B290D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572AFFE" w14:textId="77777777" w:rsidR="005D6E8B" w:rsidRDefault="005D6E8B" w:rsidP="00D84CE0">
            <w:r>
              <w:rPr>
                <w:sz w:val="16"/>
                <w:szCs w:val="16"/>
              </w:rPr>
              <w:t>3364</w:t>
            </w:r>
          </w:p>
        </w:tc>
        <w:tc>
          <w:tcPr>
            <w:tcW w:w="517" w:type="dxa"/>
          </w:tcPr>
          <w:p w14:paraId="1BD655B4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2973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909F27" w14:textId="77777777" w:rsidR="005D6E8B" w:rsidRDefault="005D6E8B" w:rsidP="00D84CE0">
            <w:r>
              <w:rPr>
                <w:sz w:val="16"/>
                <w:szCs w:val="16"/>
              </w:rPr>
              <w:t>Addition of NR5GC NAS testcase 9.1.10.3 in FR2</w:t>
            </w:r>
          </w:p>
        </w:tc>
        <w:tc>
          <w:tcPr>
            <w:tcW w:w="517" w:type="dxa"/>
          </w:tcPr>
          <w:p w14:paraId="27368A8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6C9A4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B679C1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0DAFED5" w14:textId="77777777" w:rsidR="005D6E8B" w:rsidRDefault="005D6E8B" w:rsidP="00D84CE0">
            <w:r>
              <w:rPr>
                <w:sz w:val="16"/>
                <w:szCs w:val="16"/>
              </w:rPr>
              <w:t>R5s240140</w:t>
            </w:r>
          </w:p>
        </w:tc>
        <w:tc>
          <w:tcPr>
            <w:tcW w:w="1597" w:type="dxa"/>
          </w:tcPr>
          <w:p w14:paraId="4C6F163B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5CB4C201" w14:textId="77777777" w:rsidR="005D6E8B" w:rsidRDefault="005D6E8B" w:rsidP="00D84CE0">
            <w:r>
              <w:rPr>
                <w:sz w:val="16"/>
                <w:szCs w:val="16"/>
              </w:rPr>
              <w:t>TEI16_Test, eNS-UEConTest</w:t>
            </w:r>
          </w:p>
        </w:tc>
        <w:tc>
          <w:tcPr>
            <w:tcW w:w="2323" w:type="dxa"/>
          </w:tcPr>
          <w:p w14:paraId="1D8381C6" w14:textId="77777777" w:rsidR="005D6E8B" w:rsidRDefault="005D6E8B" w:rsidP="00D84CE0">
            <w:r>
              <w:rPr>
                <w:sz w:val="16"/>
                <w:szCs w:val="16"/>
              </w:rPr>
              <w:t>9.1.10.3.NR5GC</w:t>
            </w:r>
          </w:p>
        </w:tc>
        <w:tc>
          <w:tcPr>
            <w:tcW w:w="998" w:type="dxa"/>
          </w:tcPr>
          <w:p w14:paraId="5916418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7D4F4FDA" w14:textId="77777777" w:rsidTr="00D84CE0">
        <w:tc>
          <w:tcPr>
            <w:tcW w:w="879" w:type="dxa"/>
          </w:tcPr>
          <w:p w14:paraId="172EE31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CCAF76B" w14:textId="77777777" w:rsidR="005D6E8B" w:rsidRDefault="005D6E8B" w:rsidP="00D84CE0">
            <w:r>
              <w:rPr>
                <w:sz w:val="16"/>
                <w:szCs w:val="16"/>
              </w:rPr>
              <w:t>3365</w:t>
            </w:r>
          </w:p>
        </w:tc>
        <w:tc>
          <w:tcPr>
            <w:tcW w:w="517" w:type="dxa"/>
          </w:tcPr>
          <w:p w14:paraId="1182ACB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2806F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A158C6" w14:textId="77777777" w:rsidR="005D6E8B" w:rsidRDefault="005D6E8B" w:rsidP="00D84CE0">
            <w:r>
              <w:rPr>
                <w:sz w:val="16"/>
                <w:szCs w:val="16"/>
              </w:rPr>
              <w:t>Addition of NR5GC Redcap testcase 7.1.1.8.3 in FR1</w:t>
            </w:r>
          </w:p>
        </w:tc>
        <w:tc>
          <w:tcPr>
            <w:tcW w:w="517" w:type="dxa"/>
          </w:tcPr>
          <w:p w14:paraId="3FD7929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1FDC4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52BB2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9E2B0D1" w14:textId="77777777" w:rsidR="005D6E8B" w:rsidRDefault="005D6E8B" w:rsidP="00D84CE0">
            <w:r>
              <w:rPr>
                <w:sz w:val="16"/>
                <w:szCs w:val="16"/>
              </w:rPr>
              <w:t>R5s240142</w:t>
            </w:r>
          </w:p>
        </w:tc>
        <w:tc>
          <w:tcPr>
            <w:tcW w:w="1597" w:type="dxa"/>
          </w:tcPr>
          <w:p w14:paraId="38A62043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830781D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567CDF34" w14:textId="77777777" w:rsidR="005D6E8B" w:rsidRDefault="005D6E8B" w:rsidP="00D84CE0">
            <w:r>
              <w:rPr>
                <w:sz w:val="16"/>
                <w:szCs w:val="16"/>
              </w:rPr>
              <w:t>7.1.1.8.3.NR5GC</w:t>
            </w:r>
          </w:p>
        </w:tc>
        <w:tc>
          <w:tcPr>
            <w:tcW w:w="998" w:type="dxa"/>
          </w:tcPr>
          <w:p w14:paraId="0F8BB29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AE53E47" w14:textId="77777777" w:rsidTr="00D84CE0">
        <w:tc>
          <w:tcPr>
            <w:tcW w:w="879" w:type="dxa"/>
          </w:tcPr>
          <w:p w14:paraId="66B747D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04C07CE" w14:textId="77777777" w:rsidR="005D6E8B" w:rsidRDefault="005D6E8B" w:rsidP="00D84CE0">
            <w:r>
              <w:rPr>
                <w:sz w:val="16"/>
                <w:szCs w:val="16"/>
              </w:rPr>
              <w:t>3366</w:t>
            </w:r>
          </w:p>
        </w:tc>
        <w:tc>
          <w:tcPr>
            <w:tcW w:w="517" w:type="dxa"/>
          </w:tcPr>
          <w:p w14:paraId="1FD4379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664A5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3ED050" w14:textId="77777777" w:rsidR="005D6E8B" w:rsidRDefault="005D6E8B" w:rsidP="00D84CE0">
            <w:r>
              <w:rPr>
                <w:sz w:val="16"/>
                <w:szCs w:val="16"/>
              </w:rPr>
              <w:t>Correction to NR5GC testcase 11.3.10</w:t>
            </w:r>
          </w:p>
        </w:tc>
        <w:tc>
          <w:tcPr>
            <w:tcW w:w="517" w:type="dxa"/>
          </w:tcPr>
          <w:p w14:paraId="1ACA4556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D2B78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AD7943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B5E5B45" w14:textId="77777777" w:rsidR="005D6E8B" w:rsidRDefault="005D6E8B" w:rsidP="00D84CE0">
            <w:r>
              <w:rPr>
                <w:sz w:val="16"/>
                <w:szCs w:val="16"/>
              </w:rPr>
              <w:t>R5s240145</w:t>
            </w:r>
          </w:p>
        </w:tc>
        <w:tc>
          <w:tcPr>
            <w:tcW w:w="1597" w:type="dxa"/>
          </w:tcPr>
          <w:p w14:paraId="4DE05CFA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35BC6C7" w14:textId="77777777" w:rsidR="005D6E8B" w:rsidRDefault="005D6E8B" w:rsidP="00D84CE0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2E57F9B" w14:textId="77777777" w:rsidR="005D6E8B" w:rsidRDefault="005D6E8B" w:rsidP="00D84CE0">
            <w:r>
              <w:rPr>
                <w:sz w:val="16"/>
                <w:szCs w:val="16"/>
              </w:rPr>
              <w:t>11.3.10.NR5GC</w:t>
            </w:r>
          </w:p>
        </w:tc>
        <w:tc>
          <w:tcPr>
            <w:tcW w:w="998" w:type="dxa"/>
          </w:tcPr>
          <w:p w14:paraId="195D49C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E1FB4C8" w14:textId="77777777" w:rsidTr="00D84CE0">
        <w:tc>
          <w:tcPr>
            <w:tcW w:w="879" w:type="dxa"/>
          </w:tcPr>
          <w:p w14:paraId="3792E67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9A101D5" w14:textId="77777777" w:rsidR="005D6E8B" w:rsidRDefault="005D6E8B" w:rsidP="00D84CE0">
            <w:r>
              <w:rPr>
                <w:sz w:val="16"/>
                <w:szCs w:val="16"/>
              </w:rPr>
              <w:t>3367</w:t>
            </w:r>
          </w:p>
        </w:tc>
        <w:tc>
          <w:tcPr>
            <w:tcW w:w="517" w:type="dxa"/>
          </w:tcPr>
          <w:p w14:paraId="50D0199A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72FEE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A9316C" w14:textId="77777777" w:rsidR="005D6E8B" w:rsidRDefault="005D6E8B" w:rsidP="00D84CE0">
            <w:r>
              <w:rPr>
                <w:sz w:val="16"/>
                <w:szCs w:val="16"/>
              </w:rPr>
              <w:t>Correction to NR RRC test case 8.1.1.2.3</w:t>
            </w:r>
          </w:p>
        </w:tc>
        <w:tc>
          <w:tcPr>
            <w:tcW w:w="517" w:type="dxa"/>
          </w:tcPr>
          <w:p w14:paraId="5DD99F60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406F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4CB49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8B98DF4" w14:textId="77777777" w:rsidR="005D6E8B" w:rsidRDefault="005D6E8B" w:rsidP="00D84CE0">
            <w:r>
              <w:rPr>
                <w:sz w:val="16"/>
                <w:szCs w:val="16"/>
              </w:rPr>
              <w:t>R5s240149</w:t>
            </w:r>
          </w:p>
        </w:tc>
        <w:tc>
          <w:tcPr>
            <w:tcW w:w="1597" w:type="dxa"/>
          </w:tcPr>
          <w:p w14:paraId="1187A163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B46FAFB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17228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93BF5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0AFB5646" w14:textId="77777777" w:rsidTr="00D84CE0">
        <w:tc>
          <w:tcPr>
            <w:tcW w:w="879" w:type="dxa"/>
          </w:tcPr>
          <w:p w14:paraId="2167507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87EB16" w14:textId="77777777" w:rsidR="005D6E8B" w:rsidRDefault="005D6E8B" w:rsidP="00D84CE0">
            <w:r>
              <w:rPr>
                <w:sz w:val="16"/>
                <w:szCs w:val="16"/>
              </w:rPr>
              <w:t>3368</w:t>
            </w:r>
          </w:p>
        </w:tc>
        <w:tc>
          <w:tcPr>
            <w:tcW w:w="517" w:type="dxa"/>
          </w:tcPr>
          <w:p w14:paraId="60526163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6F0E3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8172D4" w14:textId="77777777" w:rsidR="005D6E8B" w:rsidRDefault="005D6E8B" w:rsidP="00D84CE0">
            <w:r>
              <w:rPr>
                <w:sz w:val="16"/>
                <w:szCs w:val="16"/>
              </w:rPr>
              <w:t>Correction to NR RRC test case 8.1.5.2.2</w:t>
            </w:r>
          </w:p>
        </w:tc>
        <w:tc>
          <w:tcPr>
            <w:tcW w:w="517" w:type="dxa"/>
          </w:tcPr>
          <w:p w14:paraId="0F1F0BD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16860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C21BB7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52107FC" w14:textId="77777777" w:rsidR="005D6E8B" w:rsidRDefault="005D6E8B" w:rsidP="00D84CE0">
            <w:r>
              <w:rPr>
                <w:sz w:val="16"/>
                <w:szCs w:val="16"/>
              </w:rPr>
              <w:t>R5s240150</w:t>
            </w:r>
          </w:p>
        </w:tc>
        <w:tc>
          <w:tcPr>
            <w:tcW w:w="1597" w:type="dxa"/>
          </w:tcPr>
          <w:p w14:paraId="0F3C4D41" w14:textId="77777777" w:rsidR="005D6E8B" w:rsidRDefault="005D6E8B" w:rsidP="00D84CE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76C7016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614BBA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70EB2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</w:tbl>
    <w:p w14:paraId="672979FE" w14:textId="77777777" w:rsidR="005D6E8B" w:rsidRDefault="005D6E8B" w:rsidP="005D6E8B"/>
    <w:p w14:paraId="3D39F8D0" w14:textId="77777777" w:rsidR="005D6E8B" w:rsidRDefault="005D6E8B" w:rsidP="005D6E8B"/>
    <w:p w14:paraId="4A29C451" w14:textId="77777777" w:rsidR="005D6E8B" w:rsidRPr="00917427" w:rsidRDefault="005D6E8B" w:rsidP="005D6E8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RP-240221</w:t>
      </w:r>
      <w:r>
        <w:rPr>
          <w:b/>
          <w:i/>
          <w:noProof/>
          <w:sz w:val="28"/>
        </w:rPr>
        <w:fldChar w:fldCharType="end"/>
      </w:r>
    </w:p>
    <w:p w14:paraId="3F5D2880" w14:textId="77777777" w:rsidR="005D6E8B" w:rsidRPr="00784730" w:rsidRDefault="005D6E8B" w:rsidP="005D6E8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3E77E81" w14:textId="77777777" w:rsidR="005D6E8B" w:rsidRPr="00050554" w:rsidRDefault="005D6E8B" w:rsidP="005D6E8B">
      <w:pPr>
        <w:rPr>
          <w:rFonts w:ascii="Arial" w:hAnsi="Arial" w:cs="Arial"/>
          <w:b/>
          <w:bCs/>
          <w:lang w:val="en-US"/>
        </w:rPr>
      </w:pPr>
    </w:p>
    <w:p w14:paraId="12ED0A0F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AA7AA35" w14:textId="77777777" w:rsidR="005D6E8B" w:rsidRPr="00E145B1" w:rsidRDefault="005D6E8B" w:rsidP="005D6E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‘#2024-TTCN email’ (batch 3)</w:t>
      </w:r>
      <w:r>
        <w:rPr>
          <w:rFonts w:ascii="Arial" w:hAnsi="Arial" w:cs="Arial"/>
          <w:b/>
          <w:bCs/>
        </w:rPr>
        <w:fldChar w:fldCharType="end"/>
      </w:r>
    </w:p>
    <w:p w14:paraId="7D39750A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13.6</w:t>
      </w:r>
      <w:r>
        <w:rPr>
          <w:rFonts w:ascii="Arial" w:hAnsi="Arial" w:cs="Arial"/>
          <w:b/>
          <w:bCs/>
        </w:rPr>
        <w:fldChar w:fldCharType="end"/>
      </w:r>
    </w:p>
    <w:p w14:paraId="204BECE8" w14:textId="77777777" w:rsidR="005D6E8B" w:rsidRDefault="005D6E8B" w:rsidP="005D6E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CC45E4" w14:textId="77777777" w:rsidR="005D6E8B" w:rsidRDefault="005D6E8B" w:rsidP="005D6E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A20BDB" w14:textId="77777777" w:rsidR="005D6E8B" w:rsidRPr="004E535C" w:rsidRDefault="005D6E8B" w:rsidP="005D6E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D6E8B" w:rsidRPr="004E535C" w14:paraId="2B596CFB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AD83BD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A39F75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293561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F196F6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395B92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7AC1CA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691C61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0727F58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8C1F1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191CA8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113DC69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FB7E8B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3243A2" w14:textId="77777777" w:rsidR="005D6E8B" w:rsidRPr="00BF1EB6" w:rsidRDefault="005D6E8B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D6E8B" w14:paraId="6AAB5F2D" w14:textId="77777777" w:rsidTr="00D84CE0">
        <w:tc>
          <w:tcPr>
            <w:tcW w:w="879" w:type="dxa"/>
          </w:tcPr>
          <w:p w14:paraId="20B69C7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89D85C8" w14:textId="77777777" w:rsidR="005D6E8B" w:rsidRDefault="005D6E8B" w:rsidP="00D84CE0">
            <w:r>
              <w:rPr>
                <w:sz w:val="16"/>
                <w:szCs w:val="16"/>
              </w:rPr>
              <w:t>3280</w:t>
            </w:r>
          </w:p>
        </w:tc>
        <w:tc>
          <w:tcPr>
            <w:tcW w:w="517" w:type="dxa"/>
          </w:tcPr>
          <w:p w14:paraId="6E22097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D31DB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26A69C" w14:textId="77777777" w:rsidR="005D6E8B" w:rsidRDefault="005D6E8B" w:rsidP="00D84CE0">
            <w:r>
              <w:rPr>
                <w:sz w:val="16"/>
                <w:szCs w:val="16"/>
              </w:rPr>
              <w:t>Correction to template cr_TAU_Request_N1ToS1</w:t>
            </w:r>
          </w:p>
        </w:tc>
        <w:tc>
          <w:tcPr>
            <w:tcW w:w="517" w:type="dxa"/>
          </w:tcPr>
          <w:p w14:paraId="65D24E9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1DDF3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509C3A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2A2F898" w14:textId="77777777" w:rsidR="005D6E8B" w:rsidRDefault="005D6E8B" w:rsidP="00D84CE0">
            <w:r>
              <w:rPr>
                <w:sz w:val="16"/>
                <w:szCs w:val="16"/>
              </w:rPr>
              <w:t>R5s240235</w:t>
            </w:r>
          </w:p>
        </w:tc>
        <w:tc>
          <w:tcPr>
            <w:tcW w:w="1597" w:type="dxa"/>
          </w:tcPr>
          <w:p w14:paraId="4127916C" w14:textId="77777777" w:rsidR="005D6E8B" w:rsidRDefault="005D6E8B" w:rsidP="00D84CE0">
            <w:r>
              <w:rPr>
                <w:sz w:val="16"/>
                <w:szCs w:val="16"/>
              </w:rPr>
              <w:t>Starpoint,Hisilicon</w:t>
            </w:r>
          </w:p>
        </w:tc>
        <w:tc>
          <w:tcPr>
            <w:tcW w:w="1122" w:type="dxa"/>
          </w:tcPr>
          <w:p w14:paraId="2602AA8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F55337E" w14:textId="77777777" w:rsidR="005D6E8B" w:rsidRDefault="005D6E8B" w:rsidP="00D84CE0">
            <w:r>
              <w:rPr>
                <w:sz w:val="16"/>
                <w:szCs w:val="16"/>
              </w:rPr>
              <w:t>11.4.12.NR5GC</w:t>
            </w:r>
          </w:p>
        </w:tc>
        <w:tc>
          <w:tcPr>
            <w:tcW w:w="998" w:type="dxa"/>
          </w:tcPr>
          <w:p w14:paraId="12A54DEE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27B0CB87" w14:textId="77777777" w:rsidTr="00D84CE0">
        <w:tc>
          <w:tcPr>
            <w:tcW w:w="879" w:type="dxa"/>
          </w:tcPr>
          <w:p w14:paraId="4B6F38A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4DC7F4A" w14:textId="77777777" w:rsidR="005D6E8B" w:rsidRDefault="005D6E8B" w:rsidP="00D84CE0">
            <w:r>
              <w:rPr>
                <w:sz w:val="16"/>
                <w:szCs w:val="16"/>
              </w:rPr>
              <w:t>3290</w:t>
            </w:r>
          </w:p>
        </w:tc>
        <w:tc>
          <w:tcPr>
            <w:tcW w:w="517" w:type="dxa"/>
          </w:tcPr>
          <w:p w14:paraId="1A0BE49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4D633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E470E7" w14:textId="77777777" w:rsidR="005D6E8B" w:rsidRDefault="005D6E8B" w:rsidP="00D84CE0">
            <w:r>
              <w:rPr>
                <w:sz w:val="16"/>
                <w:szCs w:val="16"/>
              </w:rPr>
              <w:t>Correction to function f_NR5GC_SorRegistration_Step5_20</w:t>
            </w:r>
          </w:p>
        </w:tc>
        <w:tc>
          <w:tcPr>
            <w:tcW w:w="517" w:type="dxa"/>
          </w:tcPr>
          <w:p w14:paraId="1ACC16AD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8EACA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681AF1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8282429" w14:textId="77777777" w:rsidR="005D6E8B" w:rsidRDefault="005D6E8B" w:rsidP="00D84CE0">
            <w:r>
              <w:rPr>
                <w:sz w:val="16"/>
                <w:szCs w:val="16"/>
              </w:rPr>
              <w:t>R5s240184</w:t>
            </w:r>
          </w:p>
        </w:tc>
        <w:tc>
          <w:tcPr>
            <w:tcW w:w="1597" w:type="dxa"/>
          </w:tcPr>
          <w:p w14:paraId="470001F3" w14:textId="77777777" w:rsidR="005D6E8B" w:rsidRDefault="005D6E8B" w:rsidP="00D84CE0">
            <w:r>
              <w:rPr>
                <w:sz w:val="16"/>
                <w:szCs w:val="16"/>
              </w:rPr>
              <w:t>HUAWEI TECHNOLOGIES Co. Ltd.</w:t>
            </w:r>
          </w:p>
        </w:tc>
        <w:tc>
          <w:tcPr>
            <w:tcW w:w="1122" w:type="dxa"/>
          </w:tcPr>
          <w:p w14:paraId="6657A4F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5F66F9" w14:textId="77777777" w:rsidR="005D6E8B" w:rsidRDefault="005D6E8B" w:rsidP="00D84CE0">
            <w:r>
              <w:rPr>
                <w:sz w:val="16"/>
                <w:szCs w:val="16"/>
              </w:rPr>
              <w:t>6.3.1.2.NR5GC</w:t>
            </w:r>
          </w:p>
        </w:tc>
        <w:tc>
          <w:tcPr>
            <w:tcW w:w="998" w:type="dxa"/>
          </w:tcPr>
          <w:p w14:paraId="25FE4BD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747C1D03" w14:textId="77777777" w:rsidTr="00D84CE0">
        <w:tc>
          <w:tcPr>
            <w:tcW w:w="879" w:type="dxa"/>
          </w:tcPr>
          <w:p w14:paraId="447CD20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3917A03" w14:textId="77777777" w:rsidR="005D6E8B" w:rsidRDefault="005D6E8B" w:rsidP="00D84CE0">
            <w:r>
              <w:rPr>
                <w:sz w:val="16"/>
                <w:szCs w:val="16"/>
              </w:rPr>
              <w:t>3291</w:t>
            </w:r>
          </w:p>
        </w:tc>
        <w:tc>
          <w:tcPr>
            <w:tcW w:w="517" w:type="dxa"/>
          </w:tcPr>
          <w:p w14:paraId="7F026C0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F819F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08300E" w14:textId="77777777" w:rsidR="005D6E8B" w:rsidRDefault="005D6E8B" w:rsidP="00D84CE0">
            <w:r>
              <w:rPr>
                <w:sz w:val="16"/>
                <w:szCs w:val="16"/>
              </w:rPr>
              <w:t>Correction to template cads_NR_ServingCellConfigPUCCH_Cell_REQ</w:t>
            </w:r>
          </w:p>
        </w:tc>
        <w:tc>
          <w:tcPr>
            <w:tcW w:w="517" w:type="dxa"/>
          </w:tcPr>
          <w:p w14:paraId="44286C7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D4FF58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F54BA1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0731BFC" w14:textId="77777777" w:rsidR="005D6E8B" w:rsidRDefault="005D6E8B" w:rsidP="00D84CE0">
            <w:r>
              <w:rPr>
                <w:sz w:val="16"/>
                <w:szCs w:val="16"/>
              </w:rPr>
              <w:t>R5s240185</w:t>
            </w:r>
          </w:p>
        </w:tc>
        <w:tc>
          <w:tcPr>
            <w:tcW w:w="1597" w:type="dxa"/>
          </w:tcPr>
          <w:p w14:paraId="5B05450C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436C78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91A078" w14:textId="77777777" w:rsidR="005D6E8B" w:rsidRDefault="005D6E8B" w:rsidP="00D84CE0">
            <w:r>
              <w:rPr>
                <w:sz w:val="16"/>
                <w:szCs w:val="16"/>
              </w:rPr>
              <w:t>All the CA cases</w:t>
            </w:r>
          </w:p>
        </w:tc>
        <w:tc>
          <w:tcPr>
            <w:tcW w:w="998" w:type="dxa"/>
          </w:tcPr>
          <w:p w14:paraId="11C6035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583869B" w14:textId="77777777" w:rsidTr="00D84CE0">
        <w:tc>
          <w:tcPr>
            <w:tcW w:w="879" w:type="dxa"/>
          </w:tcPr>
          <w:p w14:paraId="5872038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8FF6E60" w14:textId="77777777" w:rsidR="005D6E8B" w:rsidRDefault="005D6E8B" w:rsidP="00D84CE0">
            <w:r>
              <w:rPr>
                <w:sz w:val="16"/>
                <w:szCs w:val="16"/>
              </w:rPr>
              <w:t>3292</w:t>
            </w:r>
          </w:p>
        </w:tc>
        <w:tc>
          <w:tcPr>
            <w:tcW w:w="517" w:type="dxa"/>
          </w:tcPr>
          <w:p w14:paraId="6A3A222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3D24B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B70FB8" w14:textId="77777777" w:rsidR="005D6E8B" w:rsidRDefault="005D6E8B" w:rsidP="00D84CE0">
            <w:r>
              <w:rPr>
                <w:sz w:val="16"/>
                <w:szCs w:val="16"/>
              </w:rPr>
              <w:t>Correction to NR MAC testcase 7.1.1.9.1</w:t>
            </w:r>
          </w:p>
        </w:tc>
        <w:tc>
          <w:tcPr>
            <w:tcW w:w="517" w:type="dxa"/>
          </w:tcPr>
          <w:p w14:paraId="68E2F45C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C56AA0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19869F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F2633E0" w14:textId="77777777" w:rsidR="005D6E8B" w:rsidRDefault="005D6E8B" w:rsidP="00D84CE0">
            <w:r>
              <w:rPr>
                <w:sz w:val="16"/>
                <w:szCs w:val="16"/>
              </w:rPr>
              <w:t>R5s240186</w:t>
            </w:r>
          </w:p>
        </w:tc>
        <w:tc>
          <w:tcPr>
            <w:tcW w:w="1597" w:type="dxa"/>
          </w:tcPr>
          <w:p w14:paraId="67A0D79D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07C879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697DDF" w14:textId="77777777" w:rsidR="005D6E8B" w:rsidRDefault="005D6E8B" w:rsidP="00D84CE0">
            <w:r>
              <w:rPr>
                <w:sz w:val="16"/>
                <w:szCs w:val="16"/>
              </w:rPr>
              <w:t>7.1.1.9.1.NR5GC, 7.1.1.9.1.ENDC</w:t>
            </w:r>
          </w:p>
        </w:tc>
        <w:tc>
          <w:tcPr>
            <w:tcW w:w="998" w:type="dxa"/>
          </w:tcPr>
          <w:p w14:paraId="3E0EB6B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6617381" w14:textId="77777777" w:rsidTr="00D84CE0">
        <w:tc>
          <w:tcPr>
            <w:tcW w:w="879" w:type="dxa"/>
          </w:tcPr>
          <w:p w14:paraId="31CFCE23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C23E8CA" w14:textId="77777777" w:rsidR="005D6E8B" w:rsidRDefault="005D6E8B" w:rsidP="00D84CE0">
            <w:r>
              <w:rPr>
                <w:sz w:val="16"/>
                <w:szCs w:val="16"/>
              </w:rPr>
              <w:t>3293</w:t>
            </w:r>
          </w:p>
        </w:tc>
        <w:tc>
          <w:tcPr>
            <w:tcW w:w="517" w:type="dxa"/>
          </w:tcPr>
          <w:p w14:paraId="58A6393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EDD6C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55B4C2" w14:textId="77777777" w:rsidR="005D6E8B" w:rsidRDefault="005D6E8B" w:rsidP="00D84CE0">
            <w:r>
              <w:rPr>
                <w:sz w:val="16"/>
                <w:szCs w:val="16"/>
              </w:rPr>
              <w:t>Correction to function f_NR_CellInfo_SetSIB1_v1700_IEs</w:t>
            </w:r>
          </w:p>
        </w:tc>
        <w:tc>
          <w:tcPr>
            <w:tcW w:w="517" w:type="dxa"/>
          </w:tcPr>
          <w:p w14:paraId="69046B4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94D69D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FA31F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25C4811" w14:textId="77777777" w:rsidR="005D6E8B" w:rsidRDefault="005D6E8B" w:rsidP="00D84CE0">
            <w:r>
              <w:rPr>
                <w:sz w:val="16"/>
                <w:szCs w:val="16"/>
              </w:rPr>
              <w:t>R5s240188</w:t>
            </w:r>
          </w:p>
        </w:tc>
        <w:tc>
          <w:tcPr>
            <w:tcW w:w="1597" w:type="dxa"/>
          </w:tcPr>
          <w:p w14:paraId="3945A4D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FD2B9AE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2A2AAB" w14:textId="77777777" w:rsidR="005D6E8B" w:rsidRDefault="005D6E8B" w:rsidP="00D84CE0">
            <w:r>
              <w:rPr>
                <w:sz w:val="16"/>
                <w:szCs w:val="16"/>
              </w:rPr>
              <w:t>8.1.1.2.4.NR5GC</w:t>
            </w:r>
          </w:p>
        </w:tc>
        <w:tc>
          <w:tcPr>
            <w:tcW w:w="998" w:type="dxa"/>
          </w:tcPr>
          <w:p w14:paraId="76B3AF8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4FBAC2A" w14:textId="77777777" w:rsidTr="00D84CE0">
        <w:tc>
          <w:tcPr>
            <w:tcW w:w="879" w:type="dxa"/>
          </w:tcPr>
          <w:p w14:paraId="4399152C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2CE15BE" w14:textId="77777777" w:rsidR="005D6E8B" w:rsidRDefault="005D6E8B" w:rsidP="00D84CE0">
            <w:r>
              <w:rPr>
                <w:sz w:val="16"/>
                <w:szCs w:val="16"/>
              </w:rPr>
              <w:t>3294</w:t>
            </w:r>
          </w:p>
        </w:tc>
        <w:tc>
          <w:tcPr>
            <w:tcW w:w="517" w:type="dxa"/>
          </w:tcPr>
          <w:p w14:paraId="1725154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AE3D4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71A9A1" w14:textId="77777777" w:rsidR="005D6E8B" w:rsidRDefault="005D6E8B" w:rsidP="00D84CE0">
            <w:r>
              <w:rPr>
                <w:sz w:val="16"/>
                <w:szCs w:val="16"/>
              </w:rPr>
              <w:t>Correction to function f_TC_7_1_1_1_17_NR_TestBody</w:t>
            </w:r>
          </w:p>
        </w:tc>
        <w:tc>
          <w:tcPr>
            <w:tcW w:w="517" w:type="dxa"/>
          </w:tcPr>
          <w:p w14:paraId="4285615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F487B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0694D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08A2DB7" w14:textId="77777777" w:rsidR="005D6E8B" w:rsidRDefault="005D6E8B" w:rsidP="00D84CE0">
            <w:r>
              <w:rPr>
                <w:sz w:val="16"/>
                <w:szCs w:val="16"/>
              </w:rPr>
              <w:t>R5s240187</w:t>
            </w:r>
          </w:p>
        </w:tc>
        <w:tc>
          <w:tcPr>
            <w:tcW w:w="1597" w:type="dxa"/>
          </w:tcPr>
          <w:p w14:paraId="4008A550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6BAD41E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68684582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3F786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0517127" w14:textId="77777777" w:rsidTr="00D84CE0">
        <w:tc>
          <w:tcPr>
            <w:tcW w:w="879" w:type="dxa"/>
          </w:tcPr>
          <w:p w14:paraId="3608947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2335A9E" w14:textId="77777777" w:rsidR="005D6E8B" w:rsidRDefault="005D6E8B" w:rsidP="00D84CE0">
            <w:r>
              <w:rPr>
                <w:sz w:val="16"/>
                <w:szCs w:val="16"/>
              </w:rPr>
              <w:t>3295</w:t>
            </w:r>
          </w:p>
        </w:tc>
        <w:tc>
          <w:tcPr>
            <w:tcW w:w="517" w:type="dxa"/>
          </w:tcPr>
          <w:p w14:paraId="07280F48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DEF34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26FAFD" w14:textId="77777777" w:rsidR="005D6E8B" w:rsidRDefault="005D6E8B" w:rsidP="00D84CE0">
            <w:r>
              <w:rPr>
                <w:sz w:val="16"/>
                <w:szCs w:val="16"/>
              </w:rPr>
              <w:t>Correction to function f_UT_RequestPDUSession</w:t>
            </w:r>
          </w:p>
        </w:tc>
        <w:tc>
          <w:tcPr>
            <w:tcW w:w="517" w:type="dxa"/>
          </w:tcPr>
          <w:p w14:paraId="3C77AC9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24010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E47646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3E35925" w14:textId="77777777" w:rsidR="005D6E8B" w:rsidRDefault="005D6E8B" w:rsidP="00D84CE0">
            <w:r>
              <w:rPr>
                <w:sz w:val="16"/>
                <w:szCs w:val="16"/>
              </w:rPr>
              <w:t>R5s240189</w:t>
            </w:r>
          </w:p>
        </w:tc>
        <w:tc>
          <w:tcPr>
            <w:tcW w:w="1597" w:type="dxa"/>
          </w:tcPr>
          <w:p w14:paraId="53DFD434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CDCC115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E8159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90852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3F82402" w14:textId="77777777" w:rsidTr="00D84CE0">
        <w:tc>
          <w:tcPr>
            <w:tcW w:w="879" w:type="dxa"/>
          </w:tcPr>
          <w:p w14:paraId="0F6EB74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57A6EB9" w14:textId="77777777" w:rsidR="005D6E8B" w:rsidRDefault="005D6E8B" w:rsidP="00D84CE0">
            <w:r>
              <w:rPr>
                <w:sz w:val="16"/>
                <w:szCs w:val="16"/>
              </w:rPr>
              <w:t>3297</w:t>
            </w:r>
          </w:p>
        </w:tc>
        <w:tc>
          <w:tcPr>
            <w:tcW w:w="517" w:type="dxa"/>
          </w:tcPr>
          <w:p w14:paraId="64F664B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8241C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216653" w14:textId="77777777" w:rsidR="005D6E8B" w:rsidRDefault="005D6E8B" w:rsidP="00D84CE0">
            <w:r>
              <w:rPr>
                <w:sz w:val="16"/>
                <w:szCs w:val="16"/>
              </w:rPr>
              <w:t>Correction to NR MAC testcase 7.1.1.8.1</w:t>
            </w:r>
          </w:p>
        </w:tc>
        <w:tc>
          <w:tcPr>
            <w:tcW w:w="517" w:type="dxa"/>
          </w:tcPr>
          <w:p w14:paraId="2F5F567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85FF8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AA8E37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C2C1F94" w14:textId="77777777" w:rsidR="005D6E8B" w:rsidRDefault="005D6E8B" w:rsidP="00D84CE0">
            <w:r>
              <w:rPr>
                <w:sz w:val="16"/>
                <w:szCs w:val="16"/>
              </w:rPr>
              <w:t>R5s240191</w:t>
            </w:r>
          </w:p>
        </w:tc>
        <w:tc>
          <w:tcPr>
            <w:tcW w:w="1597" w:type="dxa"/>
          </w:tcPr>
          <w:p w14:paraId="73C4638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02C22EA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444D3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53FC04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BB7DF85" w14:textId="77777777" w:rsidTr="00D84CE0">
        <w:tc>
          <w:tcPr>
            <w:tcW w:w="879" w:type="dxa"/>
          </w:tcPr>
          <w:p w14:paraId="718A329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DC4EC0E" w14:textId="77777777" w:rsidR="005D6E8B" w:rsidRDefault="005D6E8B" w:rsidP="00D84CE0">
            <w:r>
              <w:rPr>
                <w:sz w:val="16"/>
                <w:szCs w:val="16"/>
              </w:rPr>
              <w:t>3298</w:t>
            </w:r>
          </w:p>
        </w:tc>
        <w:tc>
          <w:tcPr>
            <w:tcW w:w="517" w:type="dxa"/>
          </w:tcPr>
          <w:p w14:paraId="66A0BD4F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B72F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C548F6" w14:textId="77777777" w:rsidR="005D6E8B" w:rsidRDefault="005D6E8B" w:rsidP="00D84CE0">
            <w:r>
              <w:rPr>
                <w:sz w:val="16"/>
                <w:szCs w:val="16"/>
              </w:rPr>
              <w:t>Addition of NR5GC testcase 6.1.2.11 in FR2</w:t>
            </w:r>
          </w:p>
        </w:tc>
        <w:tc>
          <w:tcPr>
            <w:tcW w:w="517" w:type="dxa"/>
          </w:tcPr>
          <w:p w14:paraId="228CF52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A6000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F5C207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C55CB0C" w14:textId="77777777" w:rsidR="005D6E8B" w:rsidRDefault="005D6E8B" w:rsidP="00D84CE0">
            <w:r>
              <w:rPr>
                <w:sz w:val="16"/>
                <w:szCs w:val="16"/>
              </w:rPr>
              <w:t>R5s240192</w:t>
            </w:r>
          </w:p>
        </w:tc>
        <w:tc>
          <w:tcPr>
            <w:tcW w:w="1597" w:type="dxa"/>
          </w:tcPr>
          <w:p w14:paraId="125B5B16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5C218A8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38D1A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D0C23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64CB624" w14:textId="77777777" w:rsidTr="00D84CE0">
        <w:tc>
          <w:tcPr>
            <w:tcW w:w="879" w:type="dxa"/>
          </w:tcPr>
          <w:p w14:paraId="0806D0D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8870574" w14:textId="77777777" w:rsidR="005D6E8B" w:rsidRDefault="005D6E8B" w:rsidP="00D84CE0">
            <w:r>
              <w:rPr>
                <w:sz w:val="16"/>
                <w:szCs w:val="16"/>
              </w:rPr>
              <w:t>3299</w:t>
            </w:r>
          </w:p>
        </w:tc>
        <w:tc>
          <w:tcPr>
            <w:tcW w:w="517" w:type="dxa"/>
          </w:tcPr>
          <w:p w14:paraId="3EE8E6D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ECACB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A9829A" w14:textId="77777777" w:rsidR="005D6E8B" w:rsidRDefault="005D6E8B" w:rsidP="00D84CE0">
            <w:r>
              <w:rPr>
                <w:sz w:val="16"/>
                <w:szCs w:val="16"/>
              </w:rPr>
              <w:t>Addition of NR5GC MAC testcase 7.1.1.3.9 in FR2</w:t>
            </w:r>
          </w:p>
        </w:tc>
        <w:tc>
          <w:tcPr>
            <w:tcW w:w="517" w:type="dxa"/>
          </w:tcPr>
          <w:p w14:paraId="0B041D4C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E4ADC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AEC45F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5462E24" w14:textId="77777777" w:rsidR="005D6E8B" w:rsidRDefault="005D6E8B" w:rsidP="00D84CE0">
            <w:r>
              <w:rPr>
                <w:sz w:val="16"/>
                <w:szCs w:val="16"/>
              </w:rPr>
              <w:t>R5s240193</w:t>
            </w:r>
          </w:p>
        </w:tc>
        <w:tc>
          <w:tcPr>
            <w:tcW w:w="1597" w:type="dxa"/>
          </w:tcPr>
          <w:p w14:paraId="6064E122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191DCF3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A22541" w14:textId="77777777" w:rsidR="005D6E8B" w:rsidRDefault="005D6E8B" w:rsidP="00D84CE0">
            <w:r>
              <w:rPr>
                <w:sz w:val="16"/>
                <w:szCs w:val="16"/>
              </w:rPr>
              <w:t>7.1.1.3.9.NR5GC</w:t>
            </w:r>
          </w:p>
        </w:tc>
        <w:tc>
          <w:tcPr>
            <w:tcW w:w="998" w:type="dxa"/>
          </w:tcPr>
          <w:p w14:paraId="127BE6AA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03167A0E" w14:textId="77777777" w:rsidTr="00D84CE0">
        <w:tc>
          <w:tcPr>
            <w:tcW w:w="879" w:type="dxa"/>
          </w:tcPr>
          <w:p w14:paraId="37F4474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15EBA6B" w14:textId="77777777" w:rsidR="005D6E8B" w:rsidRDefault="005D6E8B" w:rsidP="00D84CE0">
            <w:r>
              <w:rPr>
                <w:sz w:val="16"/>
                <w:szCs w:val="16"/>
              </w:rPr>
              <w:t>3300</w:t>
            </w:r>
          </w:p>
        </w:tc>
        <w:tc>
          <w:tcPr>
            <w:tcW w:w="517" w:type="dxa"/>
          </w:tcPr>
          <w:p w14:paraId="1A2275F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15199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8395EA" w14:textId="77777777" w:rsidR="005D6E8B" w:rsidRDefault="005D6E8B" w:rsidP="00D84CE0">
            <w:r>
              <w:rPr>
                <w:sz w:val="16"/>
                <w:szCs w:val="16"/>
              </w:rPr>
              <w:t>Addition of NR5GC testcase 8.1.1.3.3 in FR2</w:t>
            </w:r>
          </w:p>
        </w:tc>
        <w:tc>
          <w:tcPr>
            <w:tcW w:w="517" w:type="dxa"/>
          </w:tcPr>
          <w:p w14:paraId="361B069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D91E8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5761AE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EF310A6" w14:textId="77777777" w:rsidR="005D6E8B" w:rsidRDefault="005D6E8B" w:rsidP="00D84CE0">
            <w:r>
              <w:rPr>
                <w:sz w:val="16"/>
                <w:szCs w:val="16"/>
              </w:rPr>
              <w:t>R5s240213</w:t>
            </w:r>
          </w:p>
        </w:tc>
        <w:tc>
          <w:tcPr>
            <w:tcW w:w="1597" w:type="dxa"/>
          </w:tcPr>
          <w:p w14:paraId="1DD2660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BA0FD7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27F5A0" w14:textId="77777777" w:rsidR="005D6E8B" w:rsidRDefault="005D6E8B" w:rsidP="00D84CE0">
            <w:r>
              <w:rPr>
                <w:sz w:val="16"/>
                <w:szCs w:val="16"/>
              </w:rPr>
              <w:t>8.1.1.3.3.NR5GC</w:t>
            </w:r>
          </w:p>
        </w:tc>
        <w:tc>
          <w:tcPr>
            <w:tcW w:w="998" w:type="dxa"/>
          </w:tcPr>
          <w:p w14:paraId="4A06D49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689BBAB" w14:textId="77777777" w:rsidTr="00D84CE0">
        <w:tc>
          <w:tcPr>
            <w:tcW w:w="879" w:type="dxa"/>
          </w:tcPr>
          <w:p w14:paraId="10550C5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9C7CB6A" w14:textId="77777777" w:rsidR="005D6E8B" w:rsidRDefault="005D6E8B" w:rsidP="00D84CE0">
            <w:r>
              <w:rPr>
                <w:sz w:val="16"/>
                <w:szCs w:val="16"/>
              </w:rPr>
              <w:t>3301</w:t>
            </w:r>
          </w:p>
        </w:tc>
        <w:tc>
          <w:tcPr>
            <w:tcW w:w="517" w:type="dxa"/>
          </w:tcPr>
          <w:p w14:paraId="70D36F8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69AB6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E2C007" w14:textId="77777777" w:rsidR="005D6E8B" w:rsidRDefault="005D6E8B" w:rsidP="00D84CE0">
            <w:r>
              <w:rPr>
                <w:sz w:val="16"/>
                <w:szCs w:val="16"/>
              </w:rPr>
              <w:t>Addition of NR5GC testcase 6.1.2.16 in FR2</w:t>
            </w:r>
          </w:p>
        </w:tc>
        <w:tc>
          <w:tcPr>
            <w:tcW w:w="517" w:type="dxa"/>
          </w:tcPr>
          <w:p w14:paraId="0FEDAC61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FAC4E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4E61A112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26D1BBD" w14:textId="77777777" w:rsidR="005D6E8B" w:rsidRDefault="005D6E8B" w:rsidP="00D84CE0">
            <w:r>
              <w:rPr>
                <w:sz w:val="16"/>
                <w:szCs w:val="16"/>
              </w:rPr>
              <w:t>R5s240194</w:t>
            </w:r>
          </w:p>
        </w:tc>
        <w:tc>
          <w:tcPr>
            <w:tcW w:w="1597" w:type="dxa"/>
          </w:tcPr>
          <w:p w14:paraId="7ECDE03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B1FDE3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09DF452" w14:textId="77777777" w:rsidR="005D6E8B" w:rsidRDefault="005D6E8B" w:rsidP="00D84CE0">
            <w:r>
              <w:rPr>
                <w:sz w:val="16"/>
                <w:szCs w:val="16"/>
              </w:rPr>
              <w:t>6.1.2.16.NR5GC</w:t>
            </w:r>
          </w:p>
        </w:tc>
        <w:tc>
          <w:tcPr>
            <w:tcW w:w="998" w:type="dxa"/>
          </w:tcPr>
          <w:p w14:paraId="56B2DB0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CAEC2C2" w14:textId="77777777" w:rsidTr="00D84CE0">
        <w:tc>
          <w:tcPr>
            <w:tcW w:w="879" w:type="dxa"/>
          </w:tcPr>
          <w:p w14:paraId="0CF148F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F890E43" w14:textId="77777777" w:rsidR="005D6E8B" w:rsidRDefault="005D6E8B" w:rsidP="00D84CE0">
            <w:r>
              <w:rPr>
                <w:sz w:val="16"/>
                <w:szCs w:val="16"/>
              </w:rPr>
              <w:t>3302</w:t>
            </w:r>
          </w:p>
        </w:tc>
        <w:tc>
          <w:tcPr>
            <w:tcW w:w="517" w:type="dxa"/>
          </w:tcPr>
          <w:p w14:paraId="67F4F4B5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5CB1D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1EBEF8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8.1.3.1.3 in FR2</w:t>
            </w:r>
          </w:p>
        </w:tc>
        <w:tc>
          <w:tcPr>
            <w:tcW w:w="517" w:type="dxa"/>
          </w:tcPr>
          <w:p w14:paraId="2C912FB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DFA66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FF254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546755A" w14:textId="77777777" w:rsidR="005D6E8B" w:rsidRDefault="005D6E8B" w:rsidP="00D84CE0">
            <w:r>
              <w:rPr>
                <w:sz w:val="16"/>
                <w:szCs w:val="16"/>
              </w:rPr>
              <w:t>R5s240214</w:t>
            </w:r>
          </w:p>
        </w:tc>
        <w:tc>
          <w:tcPr>
            <w:tcW w:w="1597" w:type="dxa"/>
          </w:tcPr>
          <w:p w14:paraId="0B10E600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22543B7C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7AC157" w14:textId="77777777" w:rsidR="005D6E8B" w:rsidRDefault="005D6E8B" w:rsidP="00D84CE0">
            <w:r>
              <w:rPr>
                <w:sz w:val="16"/>
                <w:szCs w:val="16"/>
              </w:rPr>
              <w:t>8.1.3.1.3.NR5GC</w:t>
            </w:r>
          </w:p>
        </w:tc>
        <w:tc>
          <w:tcPr>
            <w:tcW w:w="998" w:type="dxa"/>
          </w:tcPr>
          <w:p w14:paraId="4457F069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596D95D" w14:textId="77777777" w:rsidTr="00D84CE0">
        <w:tc>
          <w:tcPr>
            <w:tcW w:w="879" w:type="dxa"/>
          </w:tcPr>
          <w:p w14:paraId="57728BC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0694282" w14:textId="77777777" w:rsidR="005D6E8B" w:rsidRDefault="005D6E8B" w:rsidP="00D84CE0">
            <w:r>
              <w:rPr>
                <w:sz w:val="16"/>
                <w:szCs w:val="16"/>
              </w:rPr>
              <w:t>3303</w:t>
            </w:r>
          </w:p>
        </w:tc>
        <w:tc>
          <w:tcPr>
            <w:tcW w:w="517" w:type="dxa"/>
          </w:tcPr>
          <w:p w14:paraId="412960A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6E927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F56288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8.1.3.1.6 in FR2</w:t>
            </w:r>
          </w:p>
        </w:tc>
        <w:tc>
          <w:tcPr>
            <w:tcW w:w="517" w:type="dxa"/>
          </w:tcPr>
          <w:p w14:paraId="5FD1AE95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23664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B180EC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4FAF534" w14:textId="77777777" w:rsidR="005D6E8B" w:rsidRDefault="005D6E8B" w:rsidP="00D84CE0">
            <w:r>
              <w:rPr>
                <w:sz w:val="16"/>
                <w:szCs w:val="16"/>
              </w:rPr>
              <w:t>R5s240217</w:t>
            </w:r>
          </w:p>
        </w:tc>
        <w:tc>
          <w:tcPr>
            <w:tcW w:w="1597" w:type="dxa"/>
          </w:tcPr>
          <w:p w14:paraId="1A9DA5BB" w14:textId="77777777" w:rsidR="005D6E8B" w:rsidRDefault="005D6E8B" w:rsidP="00D84CE0">
            <w:r>
              <w:rPr>
                <w:sz w:val="16"/>
                <w:szCs w:val="16"/>
              </w:rPr>
              <w:t>ANRITSU LTD, Rohde &amp; Schwarz</w:t>
            </w:r>
          </w:p>
        </w:tc>
        <w:tc>
          <w:tcPr>
            <w:tcW w:w="1122" w:type="dxa"/>
          </w:tcPr>
          <w:p w14:paraId="2CEBC89B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7BBBB2" w14:textId="77777777" w:rsidR="005D6E8B" w:rsidRDefault="005D6E8B" w:rsidP="00D84CE0">
            <w:r>
              <w:rPr>
                <w:sz w:val="16"/>
                <w:szCs w:val="16"/>
              </w:rPr>
              <w:t>8.1.3.1.6.NR5GC</w:t>
            </w:r>
          </w:p>
        </w:tc>
        <w:tc>
          <w:tcPr>
            <w:tcW w:w="998" w:type="dxa"/>
          </w:tcPr>
          <w:p w14:paraId="61DC9040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2C5027F5" w14:textId="77777777" w:rsidTr="00D84CE0">
        <w:tc>
          <w:tcPr>
            <w:tcW w:w="879" w:type="dxa"/>
          </w:tcPr>
          <w:p w14:paraId="671DB72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072781" w14:textId="77777777" w:rsidR="005D6E8B" w:rsidRDefault="005D6E8B" w:rsidP="00D84CE0">
            <w:r>
              <w:rPr>
                <w:sz w:val="16"/>
                <w:szCs w:val="16"/>
              </w:rPr>
              <w:t>3304</w:t>
            </w:r>
          </w:p>
        </w:tc>
        <w:tc>
          <w:tcPr>
            <w:tcW w:w="517" w:type="dxa"/>
          </w:tcPr>
          <w:p w14:paraId="7F837AB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08C707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C8490F" w14:textId="77777777" w:rsidR="005D6E8B" w:rsidRDefault="005D6E8B" w:rsidP="00D84CE0">
            <w:r>
              <w:rPr>
                <w:sz w:val="16"/>
                <w:szCs w:val="16"/>
              </w:rPr>
              <w:t>Addition of NR5GC RRC testcase 8.1.3.1.23 in FR2</w:t>
            </w:r>
          </w:p>
        </w:tc>
        <w:tc>
          <w:tcPr>
            <w:tcW w:w="517" w:type="dxa"/>
          </w:tcPr>
          <w:p w14:paraId="7FA7A57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84422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5EA2CA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3BEF640" w14:textId="77777777" w:rsidR="005D6E8B" w:rsidRDefault="005D6E8B" w:rsidP="00D84CE0">
            <w:r>
              <w:rPr>
                <w:sz w:val="16"/>
                <w:szCs w:val="16"/>
              </w:rPr>
              <w:t>R5s240195</w:t>
            </w:r>
          </w:p>
        </w:tc>
        <w:tc>
          <w:tcPr>
            <w:tcW w:w="1597" w:type="dxa"/>
          </w:tcPr>
          <w:p w14:paraId="7FF9E650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31058F03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4C3AFC" w14:textId="77777777" w:rsidR="005D6E8B" w:rsidRDefault="005D6E8B" w:rsidP="00D84CE0">
            <w:r>
              <w:rPr>
                <w:sz w:val="16"/>
                <w:szCs w:val="16"/>
              </w:rPr>
              <w:t>8.1.3.1.23.NR5GC</w:t>
            </w:r>
          </w:p>
        </w:tc>
        <w:tc>
          <w:tcPr>
            <w:tcW w:w="998" w:type="dxa"/>
          </w:tcPr>
          <w:p w14:paraId="307FA7A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1C373FFA" w14:textId="77777777" w:rsidTr="00D84CE0">
        <w:tc>
          <w:tcPr>
            <w:tcW w:w="879" w:type="dxa"/>
          </w:tcPr>
          <w:p w14:paraId="1A19BDD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895BBA6" w14:textId="77777777" w:rsidR="005D6E8B" w:rsidRDefault="005D6E8B" w:rsidP="00D84CE0">
            <w:r>
              <w:rPr>
                <w:sz w:val="16"/>
                <w:szCs w:val="16"/>
              </w:rPr>
              <w:t>3305</w:t>
            </w:r>
          </w:p>
        </w:tc>
        <w:tc>
          <w:tcPr>
            <w:tcW w:w="517" w:type="dxa"/>
          </w:tcPr>
          <w:p w14:paraId="534CAC8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831C4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E14902" w14:textId="77777777" w:rsidR="005D6E8B" w:rsidRDefault="005D6E8B" w:rsidP="00D84CE0">
            <w:r>
              <w:rPr>
                <w:sz w:val="16"/>
                <w:szCs w:val="16"/>
              </w:rPr>
              <w:t>Addition of NR5GC RRC testcase 8.1.5.10.1 in FR2</w:t>
            </w:r>
          </w:p>
        </w:tc>
        <w:tc>
          <w:tcPr>
            <w:tcW w:w="517" w:type="dxa"/>
          </w:tcPr>
          <w:p w14:paraId="14BA8A7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5E248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AB7B0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69C63D0" w14:textId="77777777" w:rsidR="005D6E8B" w:rsidRDefault="005D6E8B" w:rsidP="00D84CE0">
            <w:r>
              <w:rPr>
                <w:sz w:val="16"/>
                <w:szCs w:val="16"/>
              </w:rPr>
              <w:t>R5s240196</w:t>
            </w:r>
          </w:p>
        </w:tc>
        <w:tc>
          <w:tcPr>
            <w:tcW w:w="1597" w:type="dxa"/>
          </w:tcPr>
          <w:p w14:paraId="08ADDDFC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1129C199" w14:textId="77777777" w:rsidR="005D6E8B" w:rsidRDefault="005D6E8B" w:rsidP="00D84CE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09F4D524" w14:textId="77777777" w:rsidR="005D6E8B" w:rsidRDefault="005D6E8B" w:rsidP="00D84CE0">
            <w:r>
              <w:rPr>
                <w:sz w:val="16"/>
                <w:szCs w:val="16"/>
              </w:rPr>
              <w:t>8.1.5.10.1.NR5GC</w:t>
            </w:r>
          </w:p>
        </w:tc>
        <w:tc>
          <w:tcPr>
            <w:tcW w:w="998" w:type="dxa"/>
          </w:tcPr>
          <w:p w14:paraId="10A16F4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09C0B7C3" w14:textId="77777777" w:rsidTr="00D84CE0">
        <w:tc>
          <w:tcPr>
            <w:tcW w:w="879" w:type="dxa"/>
          </w:tcPr>
          <w:p w14:paraId="0E9E285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47E9F98" w14:textId="77777777" w:rsidR="005D6E8B" w:rsidRDefault="005D6E8B" w:rsidP="00D84CE0">
            <w:r>
              <w:rPr>
                <w:sz w:val="16"/>
                <w:szCs w:val="16"/>
              </w:rPr>
              <w:t>3306</w:t>
            </w:r>
          </w:p>
        </w:tc>
        <w:tc>
          <w:tcPr>
            <w:tcW w:w="517" w:type="dxa"/>
          </w:tcPr>
          <w:p w14:paraId="68BD6C13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E7F74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0671F3" w14:textId="77777777" w:rsidR="005D6E8B" w:rsidRDefault="005D6E8B" w:rsidP="00D84CE0">
            <w:r>
              <w:rPr>
                <w:sz w:val="16"/>
                <w:szCs w:val="16"/>
              </w:rPr>
              <w:t>Addition of NR5GC R16 RRC test case 8.1.6.1.1.1 in FR2</w:t>
            </w:r>
          </w:p>
        </w:tc>
        <w:tc>
          <w:tcPr>
            <w:tcW w:w="517" w:type="dxa"/>
          </w:tcPr>
          <w:p w14:paraId="654E6D96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CF0C8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E1F71B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75BB821" w14:textId="77777777" w:rsidR="005D6E8B" w:rsidRDefault="005D6E8B" w:rsidP="00D84CE0">
            <w:r>
              <w:rPr>
                <w:sz w:val="16"/>
                <w:szCs w:val="16"/>
              </w:rPr>
              <w:t>R5s240197</w:t>
            </w:r>
          </w:p>
        </w:tc>
        <w:tc>
          <w:tcPr>
            <w:tcW w:w="1597" w:type="dxa"/>
          </w:tcPr>
          <w:p w14:paraId="34B39AB0" w14:textId="77777777" w:rsidR="005D6E8B" w:rsidRDefault="005D6E8B" w:rsidP="00D84CE0">
            <w:r>
              <w:rPr>
                <w:sz w:val="16"/>
                <w:szCs w:val="16"/>
              </w:rPr>
              <w:t>ANRITSU LTD, Keysight, Rohde &amp; Schwarz</w:t>
            </w:r>
          </w:p>
        </w:tc>
        <w:tc>
          <w:tcPr>
            <w:tcW w:w="1122" w:type="dxa"/>
          </w:tcPr>
          <w:p w14:paraId="69421D77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28713BAB" w14:textId="77777777" w:rsidR="005D6E8B" w:rsidRDefault="005D6E8B" w:rsidP="00D84CE0">
            <w:r>
              <w:rPr>
                <w:sz w:val="16"/>
                <w:szCs w:val="16"/>
              </w:rPr>
              <w:t>8.1.6.1.1.1.NR5GC</w:t>
            </w:r>
          </w:p>
        </w:tc>
        <w:tc>
          <w:tcPr>
            <w:tcW w:w="998" w:type="dxa"/>
          </w:tcPr>
          <w:p w14:paraId="1B0AD601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FD14B0D" w14:textId="77777777" w:rsidTr="00D84CE0">
        <w:tc>
          <w:tcPr>
            <w:tcW w:w="879" w:type="dxa"/>
          </w:tcPr>
          <w:p w14:paraId="41566DA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BBAB51B" w14:textId="77777777" w:rsidR="005D6E8B" w:rsidRDefault="005D6E8B" w:rsidP="00D84CE0">
            <w:r>
              <w:rPr>
                <w:sz w:val="16"/>
                <w:szCs w:val="16"/>
              </w:rPr>
              <w:t>3307</w:t>
            </w:r>
          </w:p>
        </w:tc>
        <w:tc>
          <w:tcPr>
            <w:tcW w:w="517" w:type="dxa"/>
          </w:tcPr>
          <w:p w14:paraId="34C2A12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AE296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77C132" w14:textId="77777777" w:rsidR="005D6E8B" w:rsidRDefault="005D6E8B" w:rsidP="00D84CE0">
            <w:r>
              <w:rPr>
                <w:sz w:val="16"/>
                <w:szCs w:val="16"/>
              </w:rPr>
              <w:t>Correction to NR5GC testcase 11.4.1</w:t>
            </w:r>
          </w:p>
        </w:tc>
        <w:tc>
          <w:tcPr>
            <w:tcW w:w="517" w:type="dxa"/>
          </w:tcPr>
          <w:p w14:paraId="223B4E0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DBC4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D9D1083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D8F632E" w14:textId="77777777" w:rsidR="005D6E8B" w:rsidRDefault="005D6E8B" w:rsidP="00D84CE0">
            <w:r>
              <w:rPr>
                <w:sz w:val="16"/>
                <w:szCs w:val="16"/>
              </w:rPr>
              <w:t>R5s240198</w:t>
            </w:r>
          </w:p>
        </w:tc>
        <w:tc>
          <w:tcPr>
            <w:tcW w:w="1597" w:type="dxa"/>
          </w:tcPr>
          <w:p w14:paraId="40DCC3A3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04A1B9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610F50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94D58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2BE92F6" w14:textId="77777777" w:rsidTr="00D84CE0">
        <w:tc>
          <w:tcPr>
            <w:tcW w:w="879" w:type="dxa"/>
          </w:tcPr>
          <w:p w14:paraId="4B3920D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9ADC054" w14:textId="77777777" w:rsidR="005D6E8B" w:rsidRDefault="005D6E8B" w:rsidP="00D84CE0">
            <w:r>
              <w:rPr>
                <w:sz w:val="16"/>
                <w:szCs w:val="16"/>
              </w:rPr>
              <w:t>3308</w:t>
            </w:r>
          </w:p>
        </w:tc>
        <w:tc>
          <w:tcPr>
            <w:tcW w:w="517" w:type="dxa"/>
          </w:tcPr>
          <w:p w14:paraId="49B849C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258E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48EC43" w14:textId="77777777" w:rsidR="005D6E8B" w:rsidRDefault="005D6E8B" w:rsidP="00D84CE0">
            <w:r>
              <w:rPr>
                <w:sz w:val="16"/>
                <w:szCs w:val="16"/>
              </w:rPr>
              <w:t>Correction to eCPSOR testcases 6.3.2.3 and 6.3.2.4</w:t>
            </w:r>
          </w:p>
        </w:tc>
        <w:tc>
          <w:tcPr>
            <w:tcW w:w="517" w:type="dxa"/>
          </w:tcPr>
          <w:p w14:paraId="299C7A1E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05981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8A8268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5DB2592" w14:textId="77777777" w:rsidR="005D6E8B" w:rsidRDefault="005D6E8B" w:rsidP="00D84CE0">
            <w:r>
              <w:rPr>
                <w:sz w:val="16"/>
                <w:szCs w:val="16"/>
              </w:rPr>
              <w:t>R5s240222</w:t>
            </w:r>
          </w:p>
        </w:tc>
        <w:tc>
          <w:tcPr>
            <w:tcW w:w="1597" w:type="dxa"/>
          </w:tcPr>
          <w:p w14:paraId="633D16AC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99BAD03" w14:textId="77777777" w:rsidR="005D6E8B" w:rsidRDefault="005D6E8B" w:rsidP="00D84CE0">
            <w:r>
              <w:rPr>
                <w:sz w:val="16"/>
                <w:szCs w:val="16"/>
              </w:rPr>
              <w:t>TEI17_Test, eCPSOR_CON-UEConTest</w:t>
            </w:r>
          </w:p>
        </w:tc>
        <w:tc>
          <w:tcPr>
            <w:tcW w:w="2323" w:type="dxa"/>
          </w:tcPr>
          <w:p w14:paraId="24490E7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BD359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34B89BA" w14:textId="77777777" w:rsidTr="00D84CE0">
        <w:tc>
          <w:tcPr>
            <w:tcW w:w="879" w:type="dxa"/>
          </w:tcPr>
          <w:p w14:paraId="1418D9C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867B596" w14:textId="77777777" w:rsidR="005D6E8B" w:rsidRDefault="005D6E8B" w:rsidP="00D84CE0">
            <w:r>
              <w:rPr>
                <w:sz w:val="16"/>
                <w:szCs w:val="16"/>
              </w:rPr>
              <w:t>3309</w:t>
            </w:r>
          </w:p>
        </w:tc>
        <w:tc>
          <w:tcPr>
            <w:tcW w:w="517" w:type="dxa"/>
          </w:tcPr>
          <w:p w14:paraId="5DADEC7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56960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C69F34" w14:textId="77777777" w:rsidR="005D6E8B" w:rsidRDefault="005D6E8B" w:rsidP="00D84CE0">
            <w:r>
              <w:rPr>
                <w:sz w:val="16"/>
                <w:szCs w:val="16"/>
              </w:rPr>
              <w:t>Correction to NR5GC testcase 8.1.6.1.4.4</w:t>
            </w:r>
          </w:p>
        </w:tc>
        <w:tc>
          <w:tcPr>
            <w:tcW w:w="517" w:type="dxa"/>
          </w:tcPr>
          <w:p w14:paraId="36D64FC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BE6BFD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41B0A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D24195F" w14:textId="77777777" w:rsidR="005D6E8B" w:rsidRDefault="005D6E8B" w:rsidP="00D84CE0">
            <w:r>
              <w:rPr>
                <w:sz w:val="16"/>
                <w:szCs w:val="16"/>
              </w:rPr>
              <w:t>R5s240223</w:t>
            </w:r>
          </w:p>
        </w:tc>
        <w:tc>
          <w:tcPr>
            <w:tcW w:w="1597" w:type="dxa"/>
          </w:tcPr>
          <w:p w14:paraId="3CEE054A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24DAF11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941E815" w14:textId="77777777" w:rsidR="005D6E8B" w:rsidRDefault="005D6E8B" w:rsidP="00D84CE0">
            <w:r>
              <w:rPr>
                <w:sz w:val="16"/>
                <w:szCs w:val="16"/>
              </w:rPr>
              <w:t>8.1.6.1.4.4.NR5GC</w:t>
            </w:r>
          </w:p>
        </w:tc>
        <w:tc>
          <w:tcPr>
            <w:tcW w:w="998" w:type="dxa"/>
          </w:tcPr>
          <w:p w14:paraId="00713D5B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D6E8B" w14:paraId="5F3AA743" w14:textId="77777777" w:rsidTr="00D84CE0">
        <w:tc>
          <w:tcPr>
            <w:tcW w:w="879" w:type="dxa"/>
          </w:tcPr>
          <w:p w14:paraId="53EF6AD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2E32113" w14:textId="77777777" w:rsidR="005D6E8B" w:rsidRDefault="005D6E8B" w:rsidP="00D84CE0">
            <w:r>
              <w:rPr>
                <w:sz w:val="16"/>
                <w:szCs w:val="16"/>
              </w:rPr>
              <w:t>3310</w:t>
            </w:r>
          </w:p>
        </w:tc>
        <w:tc>
          <w:tcPr>
            <w:tcW w:w="517" w:type="dxa"/>
          </w:tcPr>
          <w:p w14:paraId="7E78990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93E4E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C07A43" w14:textId="77777777" w:rsidR="005D6E8B" w:rsidRDefault="005D6E8B" w:rsidP="00D84CE0">
            <w:r>
              <w:rPr>
                <w:sz w:val="16"/>
                <w:szCs w:val="16"/>
              </w:rPr>
              <w:t>Addition of NR5GC UAC testcase 11.3.12 in FR2</w:t>
            </w:r>
          </w:p>
        </w:tc>
        <w:tc>
          <w:tcPr>
            <w:tcW w:w="517" w:type="dxa"/>
          </w:tcPr>
          <w:p w14:paraId="721F0CD1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3B9BC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5D3B98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800A51" w14:textId="77777777" w:rsidR="005D6E8B" w:rsidRDefault="005D6E8B" w:rsidP="00D84CE0">
            <w:r>
              <w:rPr>
                <w:sz w:val="16"/>
                <w:szCs w:val="16"/>
              </w:rPr>
              <w:t>R5s240200</w:t>
            </w:r>
          </w:p>
        </w:tc>
        <w:tc>
          <w:tcPr>
            <w:tcW w:w="1597" w:type="dxa"/>
          </w:tcPr>
          <w:p w14:paraId="19187C5A" w14:textId="77777777" w:rsidR="005D6E8B" w:rsidRDefault="005D6E8B" w:rsidP="00D84CE0">
            <w:r>
              <w:rPr>
                <w:sz w:val="16"/>
                <w:szCs w:val="16"/>
              </w:rPr>
              <w:t>Keysight, ANRITSU</w:t>
            </w:r>
          </w:p>
        </w:tc>
        <w:tc>
          <w:tcPr>
            <w:tcW w:w="1122" w:type="dxa"/>
          </w:tcPr>
          <w:p w14:paraId="5B6741A4" w14:textId="77777777" w:rsidR="005D6E8B" w:rsidRDefault="005D6E8B" w:rsidP="00D84CE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34E0C3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7797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08DD030" w14:textId="77777777" w:rsidTr="00D84CE0">
        <w:tc>
          <w:tcPr>
            <w:tcW w:w="879" w:type="dxa"/>
          </w:tcPr>
          <w:p w14:paraId="682F8C8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3300DEA" w14:textId="77777777" w:rsidR="005D6E8B" w:rsidRDefault="005D6E8B" w:rsidP="00D84CE0">
            <w:r>
              <w:rPr>
                <w:sz w:val="16"/>
                <w:szCs w:val="16"/>
              </w:rPr>
              <w:t>3311</w:t>
            </w:r>
          </w:p>
        </w:tc>
        <w:tc>
          <w:tcPr>
            <w:tcW w:w="517" w:type="dxa"/>
          </w:tcPr>
          <w:p w14:paraId="659273D1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720068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865A57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8.1.6.1.3.1 in FR2</w:t>
            </w:r>
          </w:p>
        </w:tc>
        <w:tc>
          <w:tcPr>
            <w:tcW w:w="517" w:type="dxa"/>
          </w:tcPr>
          <w:p w14:paraId="5B449D29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4E1AC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965A81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BEF7BB7" w14:textId="77777777" w:rsidR="005D6E8B" w:rsidRDefault="005D6E8B" w:rsidP="00D84CE0">
            <w:r>
              <w:rPr>
                <w:sz w:val="16"/>
                <w:szCs w:val="16"/>
              </w:rPr>
              <w:t>R5s240224</w:t>
            </w:r>
          </w:p>
        </w:tc>
        <w:tc>
          <w:tcPr>
            <w:tcW w:w="1597" w:type="dxa"/>
          </w:tcPr>
          <w:p w14:paraId="7D69D5C5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03AF2E8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085905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0010B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5DECE2F" w14:textId="77777777" w:rsidTr="00D84CE0">
        <w:tc>
          <w:tcPr>
            <w:tcW w:w="879" w:type="dxa"/>
          </w:tcPr>
          <w:p w14:paraId="4B789282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B997398" w14:textId="77777777" w:rsidR="005D6E8B" w:rsidRDefault="005D6E8B" w:rsidP="00D84CE0">
            <w:r>
              <w:rPr>
                <w:sz w:val="16"/>
                <w:szCs w:val="16"/>
              </w:rPr>
              <w:t>3312</w:t>
            </w:r>
          </w:p>
        </w:tc>
        <w:tc>
          <w:tcPr>
            <w:tcW w:w="517" w:type="dxa"/>
          </w:tcPr>
          <w:p w14:paraId="78F47D6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7C144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223690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8.1.6.1.3.4 in FR2</w:t>
            </w:r>
          </w:p>
        </w:tc>
        <w:tc>
          <w:tcPr>
            <w:tcW w:w="517" w:type="dxa"/>
          </w:tcPr>
          <w:p w14:paraId="4894258D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717A2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67DB2B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D4FF907" w14:textId="77777777" w:rsidR="005D6E8B" w:rsidRDefault="005D6E8B" w:rsidP="00D84CE0">
            <w:r>
              <w:rPr>
                <w:sz w:val="16"/>
                <w:szCs w:val="16"/>
              </w:rPr>
              <w:t>R5s240201</w:t>
            </w:r>
          </w:p>
        </w:tc>
        <w:tc>
          <w:tcPr>
            <w:tcW w:w="1597" w:type="dxa"/>
          </w:tcPr>
          <w:p w14:paraId="00117DDA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A15D4DC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7293CC6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15295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1135395" w14:textId="77777777" w:rsidTr="00D84CE0">
        <w:tc>
          <w:tcPr>
            <w:tcW w:w="879" w:type="dxa"/>
          </w:tcPr>
          <w:p w14:paraId="2F98BF0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1E58D92" w14:textId="77777777" w:rsidR="005D6E8B" w:rsidRDefault="005D6E8B" w:rsidP="00D84CE0">
            <w:r>
              <w:rPr>
                <w:sz w:val="16"/>
                <w:szCs w:val="16"/>
              </w:rPr>
              <w:t>3313</w:t>
            </w:r>
          </w:p>
        </w:tc>
        <w:tc>
          <w:tcPr>
            <w:tcW w:w="517" w:type="dxa"/>
          </w:tcPr>
          <w:p w14:paraId="2E74D09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72ED5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075309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8.1.6.1.3.5 in FR2</w:t>
            </w:r>
          </w:p>
        </w:tc>
        <w:tc>
          <w:tcPr>
            <w:tcW w:w="517" w:type="dxa"/>
          </w:tcPr>
          <w:p w14:paraId="1A09377F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EA2B19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283DF5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81D208B" w14:textId="77777777" w:rsidR="005D6E8B" w:rsidRDefault="005D6E8B" w:rsidP="00D84CE0">
            <w:r>
              <w:rPr>
                <w:sz w:val="16"/>
                <w:szCs w:val="16"/>
              </w:rPr>
              <w:t>R5s240225</w:t>
            </w:r>
          </w:p>
        </w:tc>
        <w:tc>
          <w:tcPr>
            <w:tcW w:w="1597" w:type="dxa"/>
          </w:tcPr>
          <w:p w14:paraId="20765707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76F57BE9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429F87B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264ADF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FECF55C" w14:textId="77777777" w:rsidTr="00D84CE0">
        <w:tc>
          <w:tcPr>
            <w:tcW w:w="879" w:type="dxa"/>
          </w:tcPr>
          <w:p w14:paraId="1D7A5DA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67F0C3" w14:textId="77777777" w:rsidR="005D6E8B" w:rsidRDefault="005D6E8B" w:rsidP="00D84CE0">
            <w:r>
              <w:rPr>
                <w:sz w:val="16"/>
                <w:szCs w:val="16"/>
              </w:rPr>
              <w:t>3314</w:t>
            </w:r>
          </w:p>
        </w:tc>
        <w:tc>
          <w:tcPr>
            <w:tcW w:w="517" w:type="dxa"/>
          </w:tcPr>
          <w:p w14:paraId="008C56EA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EEFC0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47EBD8" w14:textId="77777777" w:rsidR="005D6E8B" w:rsidRDefault="005D6E8B" w:rsidP="00D84CE0">
            <w:r>
              <w:rPr>
                <w:sz w:val="16"/>
                <w:szCs w:val="16"/>
              </w:rPr>
              <w:t>Addition of NR5GC RRC testcase 8.1.6.1.4.4 in FR2</w:t>
            </w:r>
          </w:p>
        </w:tc>
        <w:tc>
          <w:tcPr>
            <w:tcW w:w="517" w:type="dxa"/>
          </w:tcPr>
          <w:p w14:paraId="732F852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1372C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226CE80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5CCE3AA" w14:textId="77777777" w:rsidR="005D6E8B" w:rsidRDefault="005D6E8B" w:rsidP="00D84CE0">
            <w:r>
              <w:rPr>
                <w:sz w:val="16"/>
                <w:szCs w:val="16"/>
              </w:rPr>
              <w:t>R5s240226</w:t>
            </w:r>
          </w:p>
        </w:tc>
        <w:tc>
          <w:tcPr>
            <w:tcW w:w="1597" w:type="dxa"/>
          </w:tcPr>
          <w:p w14:paraId="2046A390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0FD84A2" w14:textId="77777777" w:rsidR="005D6E8B" w:rsidRDefault="005D6E8B" w:rsidP="00D84CE0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28D612F8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A27EF3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B2D2825" w14:textId="77777777" w:rsidTr="00D84CE0">
        <w:tc>
          <w:tcPr>
            <w:tcW w:w="879" w:type="dxa"/>
          </w:tcPr>
          <w:p w14:paraId="708DB66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79B10CB" w14:textId="77777777" w:rsidR="005D6E8B" w:rsidRDefault="005D6E8B" w:rsidP="00D84CE0">
            <w:r>
              <w:rPr>
                <w:sz w:val="16"/>
                <w:szCs w:val="16"/>
              </w:rPr>
              <w:t>3315</w:t>
            </w:r>
          </w:p>
        </w:tc>
        <w:tc>
          <w:tcPr>
            <w:tcW w:w="517" w:type="dxa"/>
          </w:tcPr>
          <w:p w14:paraId="62DFF5F7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EBE3BD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8CAFCA" w14:textId="77777777" w:rsidR="005D6E8B" w:rsidRDefault="005D6E8B" w:rsidP="00D84CE0">
            <w:r>
              <w:rPr>
                <w:sz w:val="16"/>
                <w:szCs w:val="16"/>
              </w:rPr>
              <w:t>Correction to function f_EUTRA38_NR5GC_Preamble</w:t>
            </w:r>
          </w:p>
        </w:tc>
        <w:tc>
          <w:tcPr>
            <w:tcW w:w="517" w:type="dxa"/>
          </w:tcPr>
          <w:p w14:paraId="3840A1F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92427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00BCE5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FF842B7" w14:textId="77777777" w:rsidR="005D6E8B" w:rsidRDefault="005D6E8B" w:rsidP="00D84CE0">
            <w:r>
              <w:rPr>
                <w:sz w:val="16"/>
                <w:szCs w:val="16"/>
              </w:rPr>
              <w:t>R5s240202</w:t>
            </w:r>
          </w:p>
        </w:tc>
        <w:tc>
          <w:tcPr>
            <w:tcW w:w="1597" w:type="dxa"/>
          </w:tcPr>
          <w:p w14:paraId="32242F2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321914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9F8DE4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74CEC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346198F" w14:textId="77777777" w:rsidTr="00D84CE0">
        <w:tc>
          <w:tcPr>
            <w:tcW w:w="879" w:type="dxa"/>
          </w:tcPr>
          <w:p w14:paraId="2E69DF58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EAA0CE2" w14:textId="77777777" w:rsidR="005D6E8B" w:rsidRDefault="005D6E8B" w:rsidP="00D84CE0">
            <w:r>
              <w:rPr>
                <w:sz w:val="16"/>
                <w:szCs w:val="16"/>
              </w:rPr>
              <w:t>3316</w:t>
            </w:r>
          </w:p>
        </w:tc>
        <w:tc>
          <w:tcPr>
            <w:tcW w:w="517" w:type="dxa"/>
          </w:tcPr>
          <w:p w14:paraId="4CBD12B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84D84C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A83D8" w14:textId="77777777" w:rsidR="005D6E8B" w:rsidRDefault="005D6E8B" w:rsidP="00D84CE0">
            <w:r>
              <w:rPr>
                <w:sz w:val="16"/>
                <w:szCs w:val="16"/>
              </w:rPr>
              <w:t>Correction to template cr_SET_UAI_RESPONSE</w:t>
            </w:r>
          </w:p>
        </w:tc>
        <w:tc>
          <w:tcPr>
            <w:tcW w:w="517" w:type="dxa"/>
          </w:tcPr>
          <w:p w14:paraId="1450E411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4A178B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76389D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166C877" w14:textId="77777777" w:rsidR="005D6E8B" w:rsidRDefault="005D6E8B" w:rsidP="00D84CE0">
            <w:r>
              <w:rPr>
                <w:sz w:val="16"/>
                <w:szCs w:val="16"/>
              </w:rPr>
              <w:t>R5s240203</w:t>
            </w:r>
          </w:p>
        </w:tc>
        <w:tc>
          <w:tcPr>
            <w:tcW w:w="1597" w:type="dxa"/>
          </w:tcPr>
          <w:p w14:paraId="5F252038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E51FDE1" w14:textId="77777777" w:rsidR="005D6E8B" w:rsidRDefault="005D6E8B" w:rsidP="00D84CE0">
            <w:r>
              <w:rPr>
                <w:sz w:val="16"/>
                <w:szCs w:val="16"/>
              </w:rPr>
              <w:t>TEI16_Test, NR_UE_pow_sav-UEConTest</w:t>
            </w:r>
          </w:p>
        </w:tc>
        <w:tc>
          <w:tcPr>
            <w:tcW w:w="2323" w:type="dxa"/>
          </w:tcPr>
          <w:p w14:paraId="1A857782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4676B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6EA0C73E" w14:textId="77777777" w:rsidTr="00D84CE0">
        <w:tc>
          <w:tcPr>
            <w:tcW w:w="879" w:type="dxa"/>
          </w:tcPr>
          <w:p w14:paraId="134F682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85C6F65" w14:textId="77777777" w:rsidR="005D6E8B" w:rsidRDefault="005D6E8B" w:rsidP="00D84CE0">
            <w:r>
              <w:rPr>
                <w:sz w:val="16"/>
                <w:szCs w:val="16"/>
              </w:rPr>
              <w:t>3317</w:t>
            </w:r>
          </w:p>
        </w:tc>
        <w:tc>
          <w:tcPr>
            <w:tcW w:w="517" w:type="dxa"/>
          </w:tcPr>
          <w:p w14:paraId="3D2A68DB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057A5E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3435B3" w14:textId="77777777" w:rsidR="005D6E8B" w:rsidRDefault="005D6E8B" w:rsidP="00D84CE0">
            <w:r>
              <w:rPr>
                <w:sz w:val="16"/>
                <w:szCs w:val="16"/>
              </w:rPr>
              <w:t>Correction to function f_NR5GC_RRC_ProcedureDelayWithRACH</w:t>
            </w:r>
          </w:p>
        </w:tc>
        <w:tc>
          <w:tcPr>
            <w:tcW w:w="517" w:type="dxa"/>
          </w:tcPr>
          <w:p w14:paraId="5DFCEDCA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B4F73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D63CC4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8A100BC" w14:textId="77777777" w:rsidR="005D6E8B" w:rsidRDefault="005D6E8B" w:rsidP="00D84CE0">
            <w:r>
              <w:rPr>
                <w:sz w:val="16"/>
                <w:szCs w:val="16"/>
              </w:rPr>
              <w:t>R5s240204</w:t>
            </w:r>
          </w:p>
        </w:tc>
        <w:tc>
          <w:tcPr>
            <w:tcW w:w="1597" w:type="dxa"/>
          </w:tcPr>
          <w:p w14:paraId="13A5FB93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1B0F09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C0BE2C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0785B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B7C25FD" w14:textId="77777777" w:rsidTr="00D84CE0">
        <w:tc>
          <w:tcPr>
            <w:tcW w:w="879" w:type="dxa"/>
          </w:tcPr>
          <w:p w14:paraId="29087D9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5C73BF6" w14:textId="77777777" w:rsidR="005D6E8B" w:rsidRDefault="005D6E8B" w:rsidP="00D84CE0">
            <w:r>
              <w:rPr>
                <w:sz w:val="16"/>
                <w:szCs w:val="16"/>
              </w:rPr>
              <w:t>3320</w:t>
            </w:r>
          </w:p>
        </w:tc>
        <w:tc>
          <w:tcPr>
            <w:tcW w:w="517" w:type="dxa"/>
          </w:tcPr>
          <w:p w14:paraId="07541CFE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E900D5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D1CCEF" w14:textId="77777777" w:rsidR="005D6E8B" w:rsidRDefault="005D6E8B" w:rsidP="00D84CE0">
            <w:r>
              <w:rPr>
                <w:sz w:val="16"/>
                <w:szCs w:val="16"/>
              </w:rPr>
              <w:t>Correction to function fl_TC_8_2_3_8_1x_TestBody</w:t>
            </w:r>
          </w:p>
        </w:tc>
        <w:tc>
          <w:tcPr>
            <w:tcW w:w="517" w:type="dxa"/>
          </w:tcPr>
          <w:p w14:paraId="1CAFD9B3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3F5895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16361A9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4A6806D" w14:textId="77777777" w:rsidR="005D6E8B" w:rsidRDefault="005D6E8B" w:rsidP="00D84CE0">
            <w:r>
              <w:rPr>
                <w:sz w:val="16"/>
                <w:szCs w:val="16"/>
              </w:rPr>
              <w:t>R5s240205</w:t>
            </w:r>
          </w:p>
        </w:tc>
        <w:tc>
          <w:tcPr>
            <w:tcW w:w="1597" w:type="dxa"/>
          </w:tcPr>
          <w:p w14:paraId="72999536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8FE1AA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50361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3781D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5A335893" w14:textId="77777777" w:rsidTr="00D84CE0">
        <w:tc>
          <w:tcPr>
            <w:tcW w:w="879" w:type="dxa"/>
          </w:tcPr>
          <w:p w14:paraId="04CA268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5A3453FE" w14:textId="77777777" w:rsidR="005D6E8B" w:rsidRDefault="005D6E8B" w:rsidP="00D84CE0">
            <w:r>
              <w:rPr>
                <w:sz w:val="16"/>
                <w:szCs w:val="16"/>
              </w:rPr>
              <w:t>3321</w:t>
            </w:r>
          </w:p>
        </w:tc>
        <w:tc>
          <w:tcPr>
            <w:tcW w:w="517" w:type="dxa"/>
          </w:tcPr>
          <w:p w14:paraId="24872066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F2BCD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42C756" w14:textId="77777777" w:rsidR="005D6E8B" w:rsidRDefault="005D6E8B" w:rsidP="00D84CE0">
            <w:r>
              <w:rPr>
                <w:sz w:val="16"/>
                <w:szCs w:val="16"/>
              </w:rPr>
              <w:t>Addition of NR5GC RRC testcase 8.1.4.1.6 in FR2</w:t>
            </w:r>
          </w:p>
        </w:tc>
        <w:tc>
          <w:tcPr>
            <w:tcW w:w="517" w:type="dxa"/>
          </w:tcPr>
          <w:p w14:paraId="29E6229C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CA7197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D74B386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1181DAF" w14:textId="77777777" w:rsidR="005D6E8B" w:rsidRDefault="005D6E8B" w:rsidP="00D84CE0">
            <w:r>
              <w:rPr>
                <w:sz w:val="16"/>
                <w:szCs w:val="16"/>
              </w:rPr>
              <w:t>R5s240206</w:t>
            </w:r>
          </w:p>
        </w:tc>
        <w:tc>
          <w:tcPr>
            <w:tcW w:w="1597" w:type="dxa"/>
          </w:tcPr>
          <w:p w14:paraId="15377BBF" w14:textId="77777777" w:rsidR="005D6E8B" w:rsidRDefault="005D6E8B" w:rsidP="00D84CE0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</w:tcPr>
          <w:p w14:paraId="0C931892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225147" w14:textId="77777777" w:rsidR="005D6E8B" w:rsidRDefault="005D6E8B" w:rsidP="00D84CE0">
            <w:r>
              <w:rPr>
                <w:sz w:val="16"/>
                <w:szCs w:val="16"/>
              </w:rPr>
              <w:t>8.1.4.1.6.NR5GC</w:t>
            </w:r>
          </w:p>
        </w:tc>
        <w:tc>
          <w:tcPr>
            <w:tcW w:w="998" w:type="dxa"/>
          </w:tcPr>
          <w:p w14:paraId="7994BD69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D6E8B" w14:paraId="6A5E4400" w14:textId="77777777" w:rsidTr="00D84CE0">
        <w:tc>
          <w:tcPr>
            <w:tcW w:w="879" w:type="dxa"/>
          </w:tcPr>
          <w:p w14:paraId="7ED9D61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5F736A1" w14:textId="77777777" w:rsidR="005D6E8B" w:rsidRDefault="005D6E8B" w:rsidP="00D84CE0">
            <w:r>
              <w:rPr>
                <w:sz w:val="16"/>
                <w:szCs w:val="16"/>
              </w:rPr>
              <w:t>3322</w:t>
            </w:r>
          </w:p>
        </w:tc>
        <w:tc>
          <w:tcPr>
            <w:tcW w:w="517" w:type="dxa"/>
          </w:tcPr>
          <w:p w14:paraId="77F78524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BBC14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F346F7" w14:textId="77777777" w:rsidR="005D6E8B" w:rsidRDefault="005D6E8B" w:rsidP="00D84CE0">
            <w:r>
              <w:rPr>
                <w:sz w:val="16"/>
                <w:szCs w:val="16"/>
              </w:rPr>
              <w:t>Correction to NR5GC testcase 8.2.3.14.2</w:t>
            </w:r>
          </w:p>
        </w:tc>
        <w:tc>
          <w:tcPr>
            <w:tcW w:w="517" w:type="dxa"/>
          </w:tcPr>
          <w:p w14:paraId="4DF66126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F9CC7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2D25CD05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36FFED" w14:textId="77777777" w:rsidR="005D6E8B" w:rsidRDefault="005D6E8B" w:rsidP="00D84CE0">
            <w:r>
              <w:rPr>
                <w:sz w:val="16"/>
                <w:szCs w:val="16"/>
              </w:rPr>
              <w:t>R5s240236</w:t>
            </w:r>
          </w:p>
        </w:tc>
        <w:tc>
          <w:tcPr>
            <w:tcW w:w="1597" w:type="dxa"/>
          </w:tcPr>
          <w:p w14:paraId="3F04E909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A6CD21D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BC5863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B9CF9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1380C58" w14:textId="77777777" w:rsidTr="00D84CE0">
        <w:tc>
          <w:tcPr>
            <w:tcW w:w="879" w:type="dxa"/>
          </w:tcPr>
          <w:p w14:paraId="3D6393E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02E184E" w14:textId="77777777" w:rsidR="005D6E8B" w:rsidRDefault="005D6E8B" w:rsidP="00D84CE0">
            <w:r>
              <w:rPr>
                <w:sz w:val="16"/>
                <w:szCs w:val="16"/>
              </w:rPr>
              <w:t>3323</w:t>
            </w:r>
          </w:p>
        </w:tc>
        <w:tc>
          <w:tcPr>
            <w:tcW w:w="517" w:type="dxa"/>
          </w:tcPr>
          <w:p w14:paraId="736726D3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7495939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F0C131" w14:textId="77777777" w:rsidR="005D6E8B" w:rsidRDefault="005D6E8B" w:rsidP="00D84CE0">
            <w:r>
              <w:rPr>
                <w:sz w:val="16"/>
                <w:szCs w:val="16"/>
              </w:rPr>
              <w:t>Correction of NR5GC eCall over IMS testcase 11.5.5</w:t>
            </w:r>
          </w:p>
        </w:tc>
        <w:tc>
          <w:tcPr>
            <w:tcW w:w="517" w:type="dxa"/>
          </w:tcPr>
          <w:p w14:paraId="36303457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4C8A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9A23004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1E18EDC9" w14:textId="77777777" w:rsidR="005D6E8B" w:rsidRDefault="005D6E8B" w:rsidP="00D84CE0">
            <w:r>
              <w:rPr>
                <w:sz w:val="16"/>
                <w:szCs w:val="16"/>
              </w:rPr>
              <w:t>R5s240207</w:t>
            </w:r>
          </w:p>
        </w:tc>
        <w:tc>
          <w:tcPr>
            <w:tcW w:w="1597" w:type="dxa"/>
          </w:tcPr>
          <w:p w14:paraId="3D66F3D0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1A44A74" w14:textId="77777777" w:rsidR="005D6E8B" w:rsidRDefault="005D6E8B" w:rsidP="00D84CE0">
            <w:r>
              <w:rPr>
                <w:sz w:val="16"/>
                <w:szCs w:val="16"/>
              </w:rPr>
              <w:t>TEI16_Test, NR_EIEI-UEConTest</w:t>
            </w:r>
          </w:p>
        </w:tc>
        <w:tc>
          <w:tcPr>
            <w:tcW w:w="2323" w:type="dxa"/>
          </w:tcPr>
          <w:p w14:paraId="06C92075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EED39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3AC9170" w14:textId="77777777" w:rsidTr="00D84CE0">
        <w:tc>
          <w:tcPr>
            <w:tcW w:w="879" w:type="dxa"/>
          </w:tcPr>
          <w:p w14:paraId="7E3E4057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5374889" w14:textId="77777777" w:rsidR="005D6E8B" w:rsidRDefault="005D6E8B" w:rsidP="00D84CE0">
            <w:r>
              <w:rPr>
                <w:sz w:val="16"/>
                <w:szCs w:val="16"/>
              </w:rPr>
              <w:t>3324</w:t>
            </w:r>
          </w:p>
        </w:tc>
        <w:tc>
          <w:tcPr>
            <w:tcW w:w="517" w:type="dxa"/>
          </w:tcPr>
          <w:p w14:paraId="24E67E39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850B0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03E4FA" w14:textId="77777777" w:rsidR="005D6E8B" w:rsidRDefault="005D6E8B" w:rsidP="00D84CE0">
            <w:r>
              <w:rPr>
                <w:sz w:val="16"/>
                <w:szCs w:val="16"/>
              </w:rPr>
              <w:t>Addition of NR5GC RRC testcase 8.1.4.1.5 in FR2</w:t>
            </w:r>
          </w:p>
        </w:tc>
        <w:tc>
          <w:tcPr>
            <w:tcW w:w="517" w:type="dxa"/>
          </w:tcPr>
          <w:p w14:paraId="70742CD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E88AF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B2830B8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FE200DF" w14:textId="77777777" w:rsidR="005D6E8B" w:rsidRDefault="005D6E8B" w:rsidP="00D84CE0">
            <w:r>
              <w:rPr>
                <w:sz w:val="16"/>
                <w:szCs w:val="16"/>
              </w:rPr>
              <w:t>R5s240208</w:t>
            </w:r>
          </w:p>
        </w:tc>
        <w:tc>
          <w:tcPr>
            <w:tcW w:w="1597" w:type="dxa"/>
          </w:tcPr>
          <w:p w14:paraId="2C4858EF" w14:textId="77777777" w:rsidR="005D6E8B" w:rsidRDefault="005D6E8B" w:rsidP="00D84CE0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E888E35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C468BD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F2DA47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99C51CE" w14:textId="77777777" w:rsidTr="00D84CE0">
        <w:tc>
          <w:tcPr>
            <w:tcW w:w="879" w:type="dxa"/>
          </w:tcPr>
          <w:p w14:paraId="4E543FA4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11A5B23" w14:textId="77777777" w:rsidR="005D6E8B" w:rsidRDefault="005D6E8B" w:rsidP="00D84CE0">
            <w:r>
              <w:rPr>
                <w:sz w:val="16"/>
                <w:szCs w:val="16"/>
              </w:rPr>
              <w:t>3327</w:t>
            </w:r>
          </w:p>
        </w:tc>
        <w:tc>
          <w:tcPr>
            <w:tcW w:w="517" w:type="dxa"/>
          </w:tcPr>
          <w:p w14:paraId="3B26F80D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06D640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632AF" w14:textId="77777777" w:rsidR="005D6E8B" w:rsidRDefault="005D6E8B" w:rsidP="00D84CE0">
            <w:r>
              <w:rPr>
                <w:sz w:val="16"/>
                <w:szCs w:val="16"/>
              </w:rPr>
              <w:t>Correction to NR5GC testcase 11.3.12</w:t>
            </w:r>
          </w:p>
        </w:tc>
        <w:tc>
          <w:tcPr>
            <w:tcW w:w="517" w:type="dxa"/>
          </w:tcPr>
          <w:p w14:paraId="2BE350D2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A05BA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4EA28C9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262B6330" w14:textId="77777777" w:rsidR="005D6E8B" w:rsidRDefault="005D6E8B" w:rsidP="00D84CE0">
            <w:r>
              <w:rPr>
                <w:sz w:val="16"/>
                <w:szCs w:val="16"/>
              </w:rPr>
              <w:t>R5s240209</w:t>
            </w:r>
          </w:p>
        </w:tc>
        <w:tc>
          <w:tcPr>
            <w:tcW w:w="1597" w:type="dxa"/>
          </w:tcPr>
          <w:p w14:paraId="6988FCC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5758E8" w14:textId="77777777" w:rsidR="005D6E8B" w:rsidRDefault="005D6E8B" w:rsidP="00D84CE0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CFA8F99" w14:textId="77777777" w:rsidR="005D6E8B" w:rsidRDefault="005D6E8B" w:rsidP="00D84CE0">
            <w:r>
              <w:rPr>
                <w:sz w:val="16"/>
                <w:szCs w:val="16"/>
              </w:rPr>
              <w:t>11.3.12.NR5GC</w:t>
            </w:r>
          </w:p>
        </w:tc>
        <w:tc>
          <w:tcPr>
            <w:tcW w:w="998" w:type="dxa"/>
          </w:tcPr>
          <w:p w14:paraId="3363E03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4E2C516A" w14:textId="77777777" w:rsidTr="00D84CE0">
        <w:tc>
          <w:tcPr>
            <w:tcW w:w="879" w:type="dxa"/>
          </w:tcPr>
          <w:p w14:paraId="1CFB0070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44C8FCB" w14:textId="77777777" w:rsidR="005D6E8B" w:rsidRDefault="005D6E8B" w:rsidP="00D84CE0">
            <w:r>
              <w:rPr>
                <w:sz w:val="16"/>
                <w:szCs w:val="16"/>
              </w:rPr>
              <w:t>3328</w:t>
            </w:r>
          </w:p>
        </w:tc>
        <w:tc>
          <w:tcPr>
            <w:tcW w:w="517" w:type="dxa"/>
          </w:tcPr>
          <w:p w14:paraId="6835470B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F36B34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648D8C" w14:textId="77777777" w:rsidR="005D6E8B" w:rsidRDefault="005D6E8B" w:rsidP="00D84CE0">
            <w:r>
              <w:rPr>
                <w:sz w:val="16"/>
                <w:szCs w:val="16"/>
              </w:rPr>
              <w:t>Correction to ENDC RRC testcase 8.2.3.11.1</w:t>
            </w:r>
          </w:p>
        </w:tc>
        <w:tc>
          <w:tcPr>
            <w:tcW w:w="517" w:type="dxa"/>
          </w:tcPr>
          <w:p w14:paraId="1B96FDA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8E3961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0D3BF0D1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F924CB4" w14:textId="77777777" w:rsidR="005D6E8B" w:rsidRDefault="005D6E8B" w:rsidP="00D84CE0">
            <w:r>
              <w:rPr>
                <w:sz w:val="16"/>
                <w:szCs w:val="16"/>
              </w:rPr>
              <w:t>R5s240210</w:t>
            </w:r>
          </w:p>
        </w:tc>
        <w:tc>
          <w:tcPr>
            <w:tcW w:w="1597" w:type="dxa"/>
          </w:tcPr>
          <w:p w14:paraId="3A9579DF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37129B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5B2DA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F3FC8B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3D095651" w14:textId="77777777" w:rsidTr="00D84CE0">
        <w:tc>
          <w:tcPr>
            <w:tcW w:w="879" w:type="dxa"/>
          </w:tcPr>
          <w:p w14:paraId="153C1F29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E841E98" w14:textId="77777777" w:rsidR="005D6E8B" w:rsidRDefault="005D6E8B" w:rsidP="00D84CE0">
            <w:r>
              <w:rPr>
                <w:sz w:val="16"/>
                <w:szCs w:val="16"/>
              </w:rPr>
              <w:t>3329</w:t>
            </w:r>
          </w:p>
        </w:tc>
        <w:tc>
          <w:tcPr>
            <w:tcW w:w="517" w:type="dxa"/>
          </w:tcPr>
          <w:p w14:paraId="6D96779F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77F6C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42752C" w14:textId="77777777" w:rsidR="005D6E8B" w:rsidRDefault="005D6E8B" w:rsidP="00D84CE0">
            <w:r>
              <w:rPr>
                <w:sz w:val="16"/>
                <w:szCs w:val="16"/>
              </w:rPr>
              <w:t>Correction to NR5GC testcase 9.1.7.1</w:t>
            </w:r>
          </w:p>
        </w:tc>
        <w:tc>
          <w:tcPr>
            <w:tcW w:w="517" w:type="dxa"/>
          </w:tcPr>
          <w:p w14:paraId="71960D1F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824CEF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5CE2B3E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415DA8C3" w14:textId="77777777" w:rsidR="005D6E8B" w:rsidRDefault="005D6E8B" w:rsidP="00D84CE0">
            <w:r>
              <w:rPr>
                <w:sz w:val="16"/>
                <w:szCs w:val="16"/>
              </w:rPr>
              <w:t>R5s240211</w:t>
            </w:r>
          </w:p>
        </w:tc>
        <w:tc>
          <w:tcPr>
            <w:tcW w:w="1597" w:type="dxa"/>
          </w:tcPr>
          <w:p w14:paraId="4120265E" w14:textId="77777777" w:rsidR="005D6E8B" w:rsidRDefault="005D6E8B" w:rsidP="00D84CE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6CC2B6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767C70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9090A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23EE2E25" w14:textId="77777777" w:rsidTr="00D84CE0">
        <w:tc>
          <w:tcPr>
            <w:tcW w:w="879" w:type="dxa"/>
          </w:tcPr>
          <w:p w14:paraId="2A41357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22AE1B56" w14:textId="77777777" w:rsidR="005D6E8B" w:rsidRDefault="005D6E8B" w:rsidP="00D84CE0">
            <w:r>
              <w:rPr>
                <w:sz w:val="16"/>
                <w:szCs w:val="16"/>
              </w:rPr>
              <w:t>3330</w:t>
            </w:r>
          </w:p>
        </w:tc>
        <w:tc>
          <w:tcPr>
            <w:tcW w:w="517" w:type="dxa"/>
          </w:tcPr>
          <w:p w14:paraId="0C5B6FB0" w14:textId="77777777" w:rsidR="005D6E8B" w:rsidRDefault="005D6E8B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D86451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8D45CD" w14:textId="77777777" w:rsidR="005D6E8B" w:rsidRDefault="005D6E8B" w:rsidP="00D84CE0">
            <w:r>
              <w:rPr>
                <w:sz w:val="16"/>
                <w:szCs w:val="16"/>
              </w:rPr>
              <w:t>Addition of NR5GC R17 eDRX testcase 11.7.1 in FR1</w:t>
            </w:r>
          </w:p>
        </w:tc>
        <w:tc>
          <w:tcPr>
            <w:tcW w:w="517" w:type="dxa"/>
          </w:tcPr>
          <w:p w14:paraId="28BBA32A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6F45FE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4DD02E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0DC54BC3" w14:textId="77777777" w:rsidR="005D6E8B" w:rsidRDefault="005D6E8B" w:rsidP="00D84CE0">
            <w:r>
              <w:rPr>
                <w:sz w:val="16"/>
                <w:szCs w:val="16"/>
              </w:rPr>
              <w:t>R5s240212</w:t>
            </w:r>
          </w:p>
        </w:tc>
        <w:tc>
          <w:tcPr>
            <w:tcW w:w="1597" w:type="dxa"/>
          </w:tcPr>
          <w:p w14:paraId="64F82445" w14:textId="77777777" w:rsidR="005D6E8B" w:rsidRDefault="005D6E8B" w:rsidP="00D84CE0">
            <w:r>
              <w:rPr>
                <w:sz w:val="16"/>
                <w:szCs w:val="16"/>
              </w:rPr>
              <w:t>ANRITSU LTD, Keysight</w:t>
            </w:r>
          </w:p>
        </w:tc>
        <w:tc>
          <w:tcPr>
            <w:tcW w:w="1122" w:type="dxa"/>
          </w:tcPr>
          <w:p w14:paraId="1E946042" w14:textId="77777777" w:rsidR="005D6E8B" w:rsidRDefault="005D6E8B" w:rsidP="00D84CE0">
            <w:r>
              <w:rPr>
                <w:sz w:val="16"/>
                <w:szCs w:val="16"/>
              </w:rPr>
              <w:t>NR_redcap_plus_ARCH-UEConTest</w:t>
            </w:r>
          </w:p>
        </w:tc>
        <w:tc>
          <w:tcPr>
            <w:tcW w:w="2323" w:type="dxa"/>
          </w:tcPr>
          <w:p w14:paraId="3D3D7AC0" w14:textId="77777777" w:rsidR="005D6E8B" w:rsidRDefault="005D6E8B" w:rsidP="00D84CE0">
            <w:r>
              <w:rPr>
                <w:sz w:val="16"/>
                <w:szCs w:val="16"/>
              </w:rPr>
              <w:t>11.7.1.NR5GC</w:t>
            </w:r>
          </w:p>
        </w:tc>
        <w:tc>
          <w:tcPr>
            <w:tcW w:w="998" w:type="dxa"/>
          </w:tcPr>
          <w:p w14:paraId="7A9AE91E" w14:textId="77777777" w:rsidR="005D6E8B" w:rsidRDefault="005D6E8B" w:rsidP="00D84CE0"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 w:rsidR="005D6E8B" w14:paraId="0E84F150" w14:textId="77777777" w:rsidTr="00D84CE0">
        <w:tc>
          <w:tcPr>
            <w:tcW w:w="879" w:type="dxa"/>
          </w:tcPr>
          <w:p w14:paraId="036CF9D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06BA6483" w14:textId="77777777" w:rsidR="005D6E8B" w:rsidRDefault="005D6E8B" w:rsidP="00D84CE0">
            <w:r>
              <w:rPr>
                <w:sz w:val="16"/>
                <w:szCs w:val="16"/>
              </w:rPr>
              <w:t>3369</w:t>
            </w:r>
          </w:p>
        </w:tc>
        <w:tc>
          <w:tcPr>
            <w:tcW w:w="517" w:type="dxa"/>
          </w:tcPr>
          <w:p w14:paraId="37AEA52C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034993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2A55E9" w14:textId="77777777" w:rsidR="005D6E8B" w:rsidRDefault="005D6E8B" w:rsidP="00D84CE0">
            <w:r>
              <w:rPr>
                <w:sz w:val="16"/>
                <w:szCs w:val="16"/>
              </w:rPr>
              <w:t>Addition of ENDC testcase 7.1.2.3.5a in FR1</w:t>
            </w:r>
          </w:p>
        </w:tc>
        <w:tc>
          <w:tcPr>
            <w:tcW w:w="517" w:type="dxa"/>
          </w:tcPr>
          <w:p w14:paraId="5A2E8663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E66D64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33FF5E9C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66DD52DF" w14:textId="77777777" w:rsidR="005D6E8B" w:rsidRDefault="005D6E8B" w:rsidP="00D84CE0">
            <w:r>
              <w:rPr>
                <w:sz w:val="16"/>
                <w:szCs w:val="16"/>
              </w:rPr>
              <w:t>R5s240151</w:t>
            </w:r>
          </w:p>
        </w:tc>
        <w:tc>
          <w:tcPr>
            <w:tcW w:w="1597" w:type="dxa"/>
          </w:tcPr>
          <w:p w14:paraId="53C12ACC" w14:textId="77777777" w:rsidR="005D6E8B" w:rsidRDefault="005D6E8B" w:rsidP="00D84CE0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</w:tcPr>
          <w:p w14:paraId="3493C2A1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9E7142" w14:textId="77777777" w:rsidR="005D6E8B" w:rsidRDefault="005D6E8B" w:rsidP="00D84CE0">
            <w:r>
              <w:rPr>
                <w:sz w:val="16"/>
                <w:szCs w:val="16"/>
              </w:rPr>
              <w:t>7.1.2.3.5a.ENDC</w:t>
            </w:r>
          </w:p>
        </w:tc>
        <w:tc>
          <w:tcPr>
            <w:tcW w:w="998" w:type="dxa"/>
          </w:tcPr>
          <w:p w14:paraId="106BB17E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1663EA6E" w14:textId="77777777" w:rsidTr="00D84CE0">
        <w:tc>
          <w:tcPr>
            <w:tcW w:w="879" w:type="dxa"/>
          </w:tcPr>
          <w:p w14:paraId="1D2A48EE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7A3C9525" w14:textId="77777777" w:rsidR="005D6E8B" w:rsidRDefault="005D6E8B" w:rsidP="00D84CE0">
            <w:r>
              <w:rPr>
                <w:sz w:val="16"/>
                <w:szCs w:val="16"/>
              </w:rPr>
              <w:t>3370</w:t>
            </w:r>
          </w:p>
        </w:tc>
        <w:tc>
          <w:tcPr>
            <w:tcW w:w="517" w:type="dxa"/>
          </w:tcPr>
          <w:p w14:paraId="01329F9C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21DE32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55D252" w14:textId="77777777" w:rsidR="005D6E8B" w:rsidRDefault="005D6E8B" w:rsidP="00D84CE0">
            <w:r>
              <w:rPr>
                <w:sz w:val="16"/>
                <w:szCs w:val="16"/>
              </w:rPr>
              <w:t>Addition of NR5GC testcase 7.1.2.3.5a in FR1</w:t>
            </w:r>
          </w:p>
        </w:tc>
        <w:tc>
          <w:tcPr>
            <w:tcW w:w="517" w:type="dxa"/>
          </w:tcPr>
          <w:p w14:paraId="2B7274EF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FCCE96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D8E418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575E876" w14:textId="77777777" w:rsidR="005D6E8B" w:rsidRDefault="005D6E8B" w:rsidP="00D84CE0">
            <w:r>
              <w:rPr>
                <w:sz w:val="16"/>
                <w:szCs w:val="16"/>
              </w:rPr>
              <w:t>R5s240153</w:t>
            </w:r>
          </w:p>
        </w:tc>
        <w:tc>
          <w:tcPr>
            <w:tcW w:w="1597" w:type="dxa"/>
          </w:tcPr>
          <w:p w14:paraId="0763C4B9" w14:textId="77777777" w:rsidR="005D6E8B" w:rsidRDefault="005D6E8B" w:rsidP="00D84CE0">
            <w:r>
              <w:rPr>
                <w:sz w:val="16"/>
                <w:szCs w:val="16"/>
              </w:rPr>
              <w:t>ROHDE &amp; SCHWARZ, Keysight</w:t>
            </w:r>
          </w:p>
        </w:tc>
        <w:tc>
          <w:tcPr>
            <w:tcW w:w="1122" w:type="dxa"/>
          </w:tcPr>
          <w:p w14:paraId="197E961F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51DD7C" w14:textId="77777777" w:rsidR="005D6E8B" w:rsidRDefault="005D6E8B" w:rsidP="00D84CE0">
            <w:r>
              <w:rPr>
                <w:sz w:val="16"/>
                <w:szCs w:val="16"/>
              </w:rPr>
              <w:t>7.1.2.3.5a.NR5GC</w:t>
            </w:r>
          </w:p>
        </w:tc>
        <w:tc>
          <w:tcPr>
            <w:tcW w:w="998" w:type="dxa"/>
          </w:tcPr>
          <w:p w14:paraId="67AA96B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5D3F7EA" w14:textId="77777777" w:rsidTr="00D84CE0">
        <w:tc>
          <w:tcPr>
            <w:tcW w:w="879" w:type="dxa"/>
          </w:tcPr>
          <w:p w14:paraId="1225478B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3B366135" w14:textId="77777777" w:rsidR="005D6E8B" w:rsidRDefault="005D6E8B" w:rsidP="00D84CE0">
            <w:r>
              <w:rPr>
                <w:sz w:val="16"/>
                <w:szCs w:val="16"/>
              </w:rPr>
              <w:t>3374</w:t>
            </w:r>
          </w:p>
        </w:tc>
        <w:tc>
          <w:tcPr>
            <w:tcW w:w="517" w:type="dxa"/>
          </w:tcPr>
          <w:p w14:paraId="303C138F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C71E9B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DE8FD" w14:textId="77777777" w:rsidR="005D6E8B" w:rsidRDefault="005D6E8B" w:rsidP="00D84CE0">
            <w:r>
              <w:rPr>
                <w:sz w:val="16"/>
                <w:szCs w:val="16"/>
              </w:rPr>
              <w:t>NR5GC FR1 : Addition of Rel-17 eNS test case 10.1.8.4</w:t>
            </w:r>
          </w:p>
        </w:tc>
        <w:tc>
          <w:tcPr>
            <w:tcW w:w="517" w:type="dxa"/>
          </w:tcPr>
          <w:p w14:paraId="72101317" w14:textId="77777777" w:rsidR="005D6E8B" w:rsidRDefault="005D6E8B" w:rsidP="00D84CE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B949D2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851EFDA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7A6B740E" w14:textId="77777777" w:rsidR="005D6E8B" w:rsidRDefault="005D6E8B" w:rsidP="00D84CE0">
            <w:r>
              <w:rPr>
                <w:sz w:val="16"/>
                <w:szCs w:val="16"/>
              </w:rPr>
              <w:t>R5s240158</w:t>
            </w:r>
          </w:p>
        </w:tc>
        <w:tc>
          <w:tcPr>
            <w:tcW w:w="1597" w:type="dxa"/>
          </w:tcPr>
          <w:p w14:paraId="075032A7" w14:textId="77777777" w:rsidR="005D6E8B" w:rsidRDefault="005D6E8B" w:rsidP="00D84CE0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2AB3E3FF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523E715F" w14:textId="77777777" w:rsidR="005D6E8B" w:rsidRDefault="005D6E8B" w:rsidP="00D84CE0">
            <w:r>
              <w:rPr>
                <w:sz w:val="16"/>
                <w:szCs w:val="16"/>
              </w:rPr>
              <w:t>10.1.8.4.NR5GC</w:t>
            </w:r>
          </w:p>
        </w:tc>
        <w:tc>
          <w:tcPr>
            <w:tcW w:w="998" w:type="dxa"/>
          </w:tcPr>
          <w:p w14:paraId="40902B25" w14:textId="77777777" w:rsidR="005D6E8B" w:rsidRDefault="005D6E8B" w:rsidP="00D84CE0">
            <w:r>
              <w:rPr>
                <w:sz w:val="16"/>
                <w:szCs w:val="16"/>
              </w:rPr>
              <w:t xml:space="preserve">TS/TR ... CR ... ; TS/TR ... CR…; TS/TR ... CR ... </w:t>
            </w:r>
          </w:p>
        </w:tc>
      </w:tr>
      <w:tr w:rsidR="005D6E8B" w14:paraId="15BE1E8C" w14:textId="77777777" w:rsidTr="00D84CE0">
        <w:tc>
          <w:tcPr>
            <w:tcW w:w="879" w:type="dxa"/>
          </w:tcPr>
          <w:p w14:paraId="5FDAC52A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66CAD185" w14:textId="77777777" w:rsidR="005D6E8B" w:rsidRDefault="005D6E8B" w:rsidP="00D84CE0">
            <w:r>
              <w:rPr>
                <w:sz w:val="16"/>
                <w:szCs w:val="16"/>
              </w:rPr>
              <w:t>3379</w:t>
            </w:r>
          </w:p>
        </w:tc>
        <w:tc>
          <w:tcPr>
            <w:tcW w:w="517" w:type="dxa"/>
          </w:tcPr>
          <w:p w14:paraId="0DD4BF6D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C05F7D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1BFC4D" w14:textId="77777777" w:rsidR="005D6E8B" w:rsidRDefault="005D6E8B" w:rsidP="00D84CE0">
            <w:r>
              <w:rPr>
                <w:sz w:val="16"/>
                <w:szCs w:val="16"/>
              </w:rPr>
              <w:t>Correction of Rel-17 eNS test case 10.1.8.2</w:t>
            </w:r>
          </w:p>
        </w:tc>
        <w:tc>
          <w:tcPr>
            <w:tcW w:w="517" w:type="dxa"/>
          </w:tcPr>
          <w:p w14:paraId="3CAAF129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F28DE9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683AD937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34AC0E50" w14:textId="77777777" w:rsidR="005D6E8B" w:rsidRDefault="005D6E8B" w:rsidP="00D84CE0">
            <w:r>
              <w:rPr>
                <w:sz w:val="16"/>
                <w:szCs w:val="16"/>
              </w:rPr>
              <w:t>R5s240163</w:t>
            </w:r>
          </w:p>
        </w:tc>
        <w:tc>
          <w:tcPr>
            <w:tcW w:w="1597" w:type="dxa"/>
          </w:tcPr>
          <w:p w14:paraId="47ADEC27" w14:textId="77777777" w:rsidR="005D6E8B" w:rsidRDefault="005D6E8B" w:rsidP="00D84CE0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6496CE1" w14:textId="77777777" w:rsidR="005D6E8B" w:rsidRDefault="005D6E8B" w:rsidP="00D84CE0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79E2F656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11322A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  <w:tr w:rsidR="005D6E8B" w14:paraId="78EB4E63" w14:textId="77777777" w:rsidTr="00D84CE0">
        <w:tc>
          <w:tcPr>
            <w:tcW w:w="879" w:type="dxa"/>
          </w:tcPr>
          <w:p w14:paraId="39A6978F" w14:textId="77777777" w:rsidR="005D6E8B" w:rsidRDefault="005D6E8B" w:rsidP="00D84CE0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4711135A" w14:textId="77777777" w:rsidR="005D6E8B" w:rsidRDefault="005D6E8B" w:rsidP="00D84CE0">
            <w:r>
              <w:rPr>
                <w:sz w:val="16"/>
                <w:szCs w:val="16"/>
              </w:rPr>
              <w:t>3389</w:t>
            </w:r>
          </w:p>
        </w:tc>
        <w:tc>
          <w:tcPr>
            <w:tcW w:w="517" w:type="dxa"/>
          </w:tcPr>
          <w:p w14:paraId="75204BB1" w14:textId="77777777" w:rsidR="005D6E8B" w:rsidRDefault="005D6E8B" w:rsidP="00D84CE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04C9FF" w14:textId="77777777" w:rsidR="005D6E8B" w:rsidRDefault="005D6E8B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C62FDA" w14:textId="77777777" w:rsidR="005D6E8B" w:rsidRDefault="005D6E8B" w:rsidP="00D84CE0"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63268D8B" w14:textId="77777777" w:rsidR="005D6E8B" w:rsidRDefault="005D6E8B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10F50C" w14:textId="77777777" w:rsidR="005D6E8B" w:rsidRDefault="005D6E8B" w:rsidP="00D84CE0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7A95A83F" w14:textId="77777777" w:rsidR="005D6E8B" w:rsidRDefault="005D6E8B" w:rsidP="00D84CE0">
            <w:r>
              <w:rPr>
                <w:sz w:val="16"/>
                <w:szCs w:val="16"/>
              </w:rPr>
              <w:t>#2024-TTCN email</w:t>
            </w:r>
          </w:p>
        </w:tc>
        <w:tc>
          <w:tcPr>
            <w:tcW w:w="1119" w:type="dxa"/>
          </w:tcPr>
          <w:p w14:paraId="5A645F63" w14:textId="77777777" w:rsidR="005D6E8B" w:rsidRDefault="005D6E8B" w:rsidP="00D84CE0">
            <w:r>
              <w:rPr>
                <w:sz w:val="16"/>
                <w:szCs w:val="16"/>
              </w:rPr>
              <w:t>R5s240239</w:t>
            </w:r>
          </w:p>
        </w:tc>
        <w:tc>
          <w:tcPr>
            <w:tcW w:w="1597" w:type="dxa"/>
          </w:tcPr>
          <w:p w14:paraId="57AC4563" w14:textId="77777777" w:rsidR="005D6E8B" w:rsidRDefault="005D6E8B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6EEBA70" w14:textId="77777777" w:rsidR="005D6E8B" w:rsidRDefault="005D6E8B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F731B81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F2DBE9" w14:textId="77777777" w:rsidR="005D6E8B" w:rsidRDefault="005D6E8B" w:rsidP="00D84CE0">
            <w:pPr>
              <w:rPr>
                <w:sz w:val="16"/>
                <w:szCs w:val="16"/>
              </w:rPr>
            </w:pPr>
          </w:p>
        </w:tc>
      </w:tr>
    </w:tbl>
    <w:p w14:paraId="762B1683" w14:textId="77777777" w:rsidR="005D6E8B" w:rsidRDefault="005D6E8B" w:rsidP="005D6E8B"/>
    <w:p w14:paraId="4389A647" w14:textId="77777777" w:rsidR="009A3C4A" w:rsidRDefault="009A3C4A" w:rsidP="009A3C4A"/>
    <w:p w14:paraId="12BCCEA2" w14:textId="77777777" w:rsidR="009A3C4A" w:rsidRDefault="009A3C4A" w:rsidP="009A3C4A">
      <w:pPr>
        <w:pStyle w:val="Heading1"/>
        <w:rPr>
          <w:lang w:val="en-US"/>
        </w:rPr>
      </w:pPr>
      <w:r w:rsidRPr="002C6592">
        <w:rPr>
          <w:lang w:val="en-US"/>
        </w:rPr>
        <w:t>14</w:t>
      </w:r>
      <w:r w:rsidRPr="002C6592">
        <w:rPr>
          <w:lang w:val="en-US"/>
        </w:rPr>
        <w:tab/>
        <w:t>Maintenance for closed WIs/SIs for REL-1</w:t>
      </w:r>
      <w:r>
        <w:rPr>
          <w:lang w:val="en-US"/>
        </w:rPr>
        <w:t>7</w:t>
      </w:r>
      <w:r w:rsidRPr="002C6592">
        <w:rPr>
          <w:lang w:val="en-US"/>
        </w:rPr>
        <w:t xml:space="preserve"> and earlier</w:t>
      </w:r>
    </w:p>
    <w:p w14:paraId="704FD259" w14:textId="77777777" w:rsidR="009A3C4A" w:rsidRDefault="009A3C4A" w:rsidP="009A3C4A"/>
    <w:p w14:paraId="231716CF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RP-240222</w:t>
      </w:r>
      <w:r>
        <w:rPr>
          <w:b/>
          <w:i/>
          <w:noProof/>
          <w:sz w:val="28"/>
        </w:rPr>
        <w:fldChar w:fldCharType="end"/>
      </w:r>
    </w:p>
    <w:p w14:paraId="47D2C2F7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B8E474F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1C5289C7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57C564F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REL-8 to Rel-13</w:t>
      </w:r>
      <w:r>
        <w:rPr>
          <w:rFonts w:ascii="Arial" w:hAnsi="Arial" w:cs="Arial"/>
          <w:b/>
          <w:bCs/>
        </w:rPr>
        <w:fldChar w:fldCharType="end"/>
      </w:r>
    </w:p>
    <w:p w14:paraId="2E07E553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FF565B5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44BD8AE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C42B81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33BFAC45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CC5D8B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17D13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C180D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79C1B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908F64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DDAEA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813B5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CE652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0C50C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82DB0C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1A3A9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46ADE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489C10C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35B95B28" w14:textId="77777777" w:rsidTr="00585DDF">
        <w:tc>
          <w:tcPr>
            <w:tcW w:w="879" w:type="dxa"/>
          </w:tcPr>
          <w:p w14:paraId="5B40B4C6" w14:textId="77777777" w:rsidR="00296FF7" w:rsidRDefault="00296FF7" w:rsidP="00585DDF">
            <w:r>
              <w:rPr>
                <w:sz w:val="16"/>
                <w:szCs w:val="16"/>
              </w:rPr>
              <w:t>34.123-1</w:t>
            </w:r>
          </w:p>
        </w:tc>
        <w:tc>
          <w:tcPr>
            <w:tcW w:w="637" w:type="dxa"/>
          </w:tcPr>
          <w:p w14:paraId="5C63E45F" w14:textId="77777777" w:rsidR="00296FF7" w:rsidRDefault="00296FF7" w:rsidP="00585DDF">
            <w:r>
              <w:rPr>
                <w:sz w:val="16"/>
                <w:szCs w:val="16"/>
              </w:rPr>
              <w:t>3939</w:t>
            </w:r>
          </w:p>
        </w:tc>
        <w:tc>
          <w:tcPr>
            <w:tcW w:w="517" w:type="dxa"/>
          </w:tcPr>
          <w:p w14:paraId="7F3D058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0AC16C" w14:textId="77777777" w:rsidR="00296FF7" w:rsidRDefault="00296FF7" w:rsidP="00585DD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EAB25ED" w14:textId="77777777" w:rsidR="00296FF7" w:rsidRDefault="00296FF7" w:rsidP="00585DDF">
            <w:r>
              <w:rPr>
                <w:sz w:val="16"/>
                <w:szCs w:val="16"/>
              </w:rPr>
              <w:t>Correction to UTRAN Inter-RAT TC 8.6.3.3</w:t>
            </w:r>
          </w:p>
        </w:tc>
        <w:tc>
          <w:tcPr>
            <w:tcW w:w="517" w:type="dxa"/>
          </w:tcPr>
          <w:p w14:paraId="76DAB8D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F1A503" w14:textId="77777777" w:rsidR="00296FF7" w:rsidRDefault="00296FF7" w:rsidP="00585DD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345431A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013A58" w14:textId="77777777" w:rsidR="00296FF7" w:rsidRDefault="00296FF7" w:rsidP="00585DDF">
            <w:r>
              <w:rPr>
                <w:sz w:val="16"/>
                <w:szCs w:val="16"/>
              </w:rPr>
              <w:t>R5-240550</w:t>
            </w:r>
          </w:p>
        </w:tc>
        <w:tc>
          <w:tcPr>
            <w:tcW w:w="1597" w:type="dxa"/>
          </w:tcPr>
          <w:p w14:paraId="53280CAC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7AFFFF" w14:textId="77777777" w:rsidR="00296FF7" w:rsidRDefault="00296FF7" w:rsidP="00585DDF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 w14:paraId="03BBA77E" w14:textId="77777777" w:rsidR="00296FF7" w:rsidRDefault="00296FF7" w:rsidP="00585DDF">
            <w:r>
              <w:rPr>
                <w:sz w:val="16"/>
                <w:szCs w:val="16"/>
              </w:rPr>
              <w:t>8.6.3.3</w:t>
            </w:r>
          </w:p>
        </w:tc>
        <w:tc>
          <w:tcPr>
            <w:tcW w:w="998" w:type="dxa"/>
          </w:tcPr>
          <w:p w14:paraId="511535A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61F6344" w14:textId="77777777" w:rsidTr="00585DDF">
        <w:tc>
          <w:tcPr>
            <w:tcW w:w="879" w:type="dxa"/>
          </w:tcPr>
          <w:p w14:paraId="22EAEC8B" w14:textId="77777777" w:rsidR="00296FF7" w:rsidRDefault="00296FF7" w:rsidP="00585DDF">
            <w:r>
              <w:rPr>
                <w:sz w:val="16"/>
                <w:szCs w:val="16"/>
              </w:rPr>
              <w:t>34.123-1</w:t>
            </w:r>
          </w:p>
        </w:tc>
        <w:tc>
          <w:tcPr>
            <w:tcW w:w="637" w:type="dxa"/>
          </w:tcPr>
          <w:p w14:paraId="29815043" w14:textId="77777777" w:rsidR="00296FF7" w:rsidRDefault="00296FF7" w:rsidP="00585DDF">
            <w:r>
              <w:rPr>
                <w:sz w:val="16"/>
                <w:szCs w:val="16"/>
              </w:rPr>
              <w:t>3940</w:t>
            </w:r>
          </w:p>
        </w:tc>
        <w:tc>
          <w:tcPr>
            <w:tcW w:w="517" w:type="dxa"/>
          </w:tcPr>
          <w:p w14:paraId="60F0E3EB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649673" w14:textId="77777777" w:rsidR="00296FF7" w:rsidRDefault="00296FF7" w:rsidP="00585DD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1EC78B7" w14:textId="77777777" w:rsidR="00296FF7" w:rsidRDefault="00296FF7" w:rsidP="00585DDF">
            <w:r>
              <w:rPr>
                <w:sz w:val="16"/>
                <w:szCs w:val="16"/>
              </w:rPr>
              <w:t>Removal of GEA2 support from inter-rat cell change order test cases</w:t>
            </w:r>
          </w:p>
        </w:tc>
        <w:tc>
          <w:tcPr>
            <w:tcW w:w="517" w:type="dxa"/>
          </w:tcPr>
          <w:p w14:paraId="17DFF48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39B42" w14:textId="77777777" w:rsidR="00296FF7" w:rsidRDefault="00296FF7" w:rsidP="00585DDF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14:paraId="5657F4C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755C91D" w14:textId="77777777" w:rsidR="00296FF7" w:rsidRDefault="00296FF7" w:rsidP="00585DDF">
            <w:r>
              <w:rPr>
                <w:sz w:val="16"/>
                <w:szCs w:val="16"/>
              </w:rPr>
              <w:t>R5-240975</w:t>
            </w:r>
          </w:p>
        </w:tc>
        <w:tc>
          <w:tcPr>
            <w:tcW w:w="1597" w:type="dxa"/>
          </w:tcPr>
          <w:p w14:paraId="01112313" w14:textId="77777777" w:rsidR="00296FF7" w:rsidRDefault="00296FF7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97B3299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5650CEE1" w14:textId="77777777" w:rsidR="00296FF7" w:rsidRDefault="00296FF7" w:rsidP="00585DDF">
            <w:r>
              <w:rPr>
                <w:sz w:val="16"/>
                <w:szCs w:val="16"/>
              </w:rPr>
              <w:t>8.3.11.1, 8.3.11.1a</w:t>
            </w:r>
          </w:p>
        </w:tc>
        <w:tc>
          <w:tcPr>
            <w:tcW w:w="998" w:type="dxa"/>
          </w:tcPr>
          <w:p w14:paraId="751D750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34.123-2 CR 0801; TS/TR ... CR ... </w:t>
            </w:r>
          </w:p>
        </w:tc>
      </w:tr>
      <w:tr w:rsidR="00296FF7" w14:paraId="5E0F9455" w14:textId="77777777" w:rsidTr="00585DDF">
        <w:tc>
          <w:tcPr>
            <w:tcW w:w="879" w:type="dxa"/>
          </w:tcPr>
          <w:p w14:paraId="7D2FD362" w14:textId="77777777" w:rsidR="00296FF7" w:rsidRDefault="00296FF7" w:rsidP="00585DDF">
            <w:r>
              <w:rPr>
                <w:sz w:val="16"/>
                <w:szCs w:val="16"/>
              </w:rPr>
              <w:t>34.123-2</w:t>
            </w:r>
          </w:p>
        </w:tc>
        <w:tc>
          <w:tcPr>
            <w:tcW w:w="637" w:type="dxa"/>
          </w:tcPr>
          <w:p w14:paraId="2ECD52D6" w14:textId="77777777" w:rsidR="00296FF7" w:rsidRDefault="00296FF7" w:rsidP="00585DDF">
            <w:r>
              <w:rPr>
                <w:sz w:val="16"/>
                <w:szCs w:val="16"/>
              </w:rPr>
              <w:t>0801</w:t>
            </w:r>
          </w:p>
        </w:tc>
        <w:tc>
          <w:tcPr>
            <w:tcW w:w="517" w:type="dxa"/>
          </w:tcPr>
          <w:p w14:paraId="15EF958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479E27" w14:textId="77777777" w:rsidR="00296FF7" w:rsidRDefault="00296FF7" w:rsidP="00585DDF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8B16A9" w14:textId="77777777" w:rsidR="00296FF7" w:rsidRDefault="00296FF7" w:rsidP="00585DDF">
            <w:r>
              <w:rPr>
                <w:sz w:val="16"/>
                <w:szCs w:val="16"/>
              </w:rPr>
              <w:t>Removal of GEA2 support from applicability of inter-rat cell change order test cases</w:t>
            </w:r>
          </w:p>
        </w:tc>
        <w:tc>
          <w:tcPr>
            <w:tcW w:w="517" w:type="dxa"/>
          </w:tcPr>
          <w:p w14:paraId="2BF118B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E6E69" w14:textId="77777777" w:rsidR="00296FF7" w:rsidRDefault="00296FF7" w:rsidP="00585DDF">
            <w:r>
              <w:rPr>
                <w:sz w:val="16"/>
                <w:szCs w:val="16"/>
              </w:rPr>
              <w:t>15.6.1</w:t>
            </w:r>
          </w:p>
        </w:tc>
        <w:tc>
          <w:tcPr>
            <w:tcW w:w="758" w:type="dxa"/>
          </w:tcPr>
          <w:p w14:paraId="6AEE9FF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7C91B0" w14:textId="77777777" w:rsidR="00296FF7" w:rsidRDefault="00296FF7" w:rsidP="00585DDF">
            <w:r>
              <w:rPr>
                <w:sz w:val="16"/>
                <w:szCs w:val="16"/>
              </w:rPr>
              <w:t>R5-240976</w:t>
            </w:r>
          </w:p>
        </w:tc>
        <w:tc>
          <w:tcPr>
            <w:tcW w:w="1597" w:type="dxa"/>
          </w:tcPr>
          <w:p w14:paraId="48EDF29D" w14:textId="77777777" w:rsidR="00296FF7" w:rsidRDefault="00296FF7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B815D87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5CEE04D8" w14:textId="77777777" w:rsidR="00296FF7" w:rsidRDefault="00296FF7" w:rsidP="00585DDF">
            <w:r>
              <w:rPr>
                <w:sz w:val="16"/>
                <w:szCs w:val="16"/>
              </w:rPr>
              <w:t>4, C.2</w:t>
            </w:r>
          </w:p>
        </w:tc>
        <w:tc>
          <w:tcPr>
            <w:tcW w:w="998" w:type="dxa"/>
          </w:tcPr>
          <w:p w14:paraId="323CB59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34.123-1 CR 3940; TS/TR ... CR ... </w:t>
            </w:r>
          </w:p>
        </w:tc>
      </w:tr>
      <w:tr w:rsidR="00296FF7" w14:paraId="07ABDF26" w14:textId="77777777" w:rsidTr="00585DDF">
        <w:tc>
          <w:tcPr>
            <w:tcW w:w="879" w:type="dxa"/>
          </w:tcPr>
          <w:p w14:paraId="16BA7459" w14:textId="77777777" w:rsidR="00296FF7" w:rsidRDefault="00296FF7" w:rsidP="00585DDF"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</w:tcPr>
          <w:p w14:paraId="0A0E2A4A" w14:textId="77777777" w:rsidR="00296FF7" w:rsidRDefault="00296FF7" w:rsidP="00585DDF">
            <w:r>
              <w:rPr>
                <w:sz w:val="16"/>
                <w:szCs w:val="16"/>
              </w:rPr>
              <w:t>3676</w:t>
            </w:r>
          </w:p>
        </w:tc>
        <w:tc>
          <w:tcPr>
            <w:tcW w:w="517" w:type="dxa"/>
          </w:tcPr>
          <w:p w14:paraId="5C7915F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4BE68B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D81F1C" w14:textId="77777777" w:rsidR="00296FF7" w:rsidRDefault="00296FF7" w:rsidP="00585DDF">
            <w:r>
              <w:rPr>
                <w:sz w:val="16"/>
                <w:szCs w:val="16"/>
              </w:rPr>
              <w:t>Removal of GEA2 from TS 34.123-3</w:t>
            </w:r>
          </w:p>
        </w:tc>
        <w:tc>
          <w:tcPr>
            <w:tcW w:w="517" w:type="dxa"/>
          </w:tcPr>
          <w:p w14:paraId="5C2E735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C1909" w14:textId="77777777" w:rsidR="00296FF7" w:rsidRDefault="00296FF7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4296A3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DC1126" w14:textId="77777777" w:rsidR="00296FF7" w:rsidRDefault="00296FF7" w:rsidP="00585DDF">
            <w:r>
              <w:rPr>
                <w:sz w:val="16"/>
                <w:szCs w:val="16"/>
              </w:rPr>
              <w:t>R5-240551</w:t>
            </w:r>
          </w:p>
        </w:tc>
        <w:tc>
          <w:tcPr>
            <w:tcW w:w="1597" w:type="dxa"/>
          </w:tcPr>
          <w:p w14:paraId="3C8ACADA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394E430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7202DAD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92E01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816C27D" w14:textId="77777777" w:rsidTr="00585DDF">
        <w:tc>
          <w:tcPr>
            <w:tcW w:w="879" w:type="dxa"/>
          </w:tcPr>
          <w:p w14:paraId="679C73F8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7819CFA6" w14:textId="77777777" w:rsidR="00296FF7" w:rsidRDefault="00296FF7" w:rsidP="00585DDF">
            <w:r>
              <w:rPr>
                <w:sz w:val="16"/>
                <w:szCs w:val="16"/>
              </w:rPr>
              <w:t>5487</w:t>
            </w:r>
          </w:p>
        </w:tc>
        <w:tc>
          <w:tcPr>
            <w:tcW w:w="517" w:type="dxa"/>
          </w:tcPr>
          <w:p w14:paraId="11401C5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8C64B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0086EA" w14:textId="77777777" w:rsidR="00296FF7" w:rsidRDefault="00296FF7" w:rsidP="00585DDF">
            <w:r>
              <w:rPr>
                <w:sz w:val="16"/>
                <w:szCs w:val="16"/>
              </w:rPr>
              <w:t>Update of Annex F Measurement Uncertainties in TS 36.521-1</w:t>
            </w:r>
          </w:p>
        </w:tc>
        <w:tc>
          <w:tcPr>
            <w:tcW w:w="517" w:type="dxa"/>
          </w:tcPr>
          <w:p w14:paraId="5B448EF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D1F93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212AB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6F6526" w14:textId="77777777" w:rsidR="00296FF7" w:rsidRDefault="00296FF7" w:rsidP="00585DDF">
            <w:r>
              <w:rPr>
                <w:sz w:val="16"/>
                <w:szCs w:val="16"/>
              </w:rPr>
              <w:t>R5-240071</w:t>
            </w:r>
          </w:p>
        </w:tc>
        <w:tc>
          <w:tcPr>
            <w:tcW w:w="1597" w:type="dxa"/>
          </w:tcPr>
          <w:p w14:paraId="31883A06" w14:textId="77777777" w:rsidR="00296FF7" w:rsidRDefault="00296FF7" w:rsidP="00585DDF">
            <w:r>
              <w:rPr>
                <w:sz w:val="16"/>
                <w:szCs w:val="16"/>
              </w:rPr>
              <w:t>CMCC, Keysight Technologies UK Ltd</w:t>
            </w:r>
          </w:p>
        </w:tc>
        <w:tc>
          <w:tcPr>
            <w:tcW w:w="1122" w:type="dxa"/>
          </w:tcPr>
          <w:p w14:paraId="5226BC24" w14:textId="77777777" w:rsidR="00296FF7" w:rsidRDefault="00296FF7" w:rsidP="00585DDF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330C8141" w14:textId="77777777" w:rsidR="00296FF7" w:rsidRDefault="00296FF7" w:rsidP="00585DDF">
            <w:r>
              <w:rPr>
                <w:sz w:val="16"/>
                <w:szCs w:val="16"/>
              </w:rPr>
              <w:t>F.1.2</w:t>
            </w:r>
          </w:p>
        </w:tc>
        <w:tc>
          <w:tcPr>
            <w:tcW w:w="998" w:type="dxa"/>
          </w:tcPr>
          <w:p w14:paraId="01C75BB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96FF7" w14:paraId="2BF4FED6" w14:textId="77777777" w:rsidTr="00585DDF">
        <w:tc>
          <w:tcPr>
            <w:tcW w:w="879" w:type="dxa"/>
          </w:tcPr>
          <w:p w14:paraId="7C302008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D49D5F4" w14:textId="77777777" w:rsidR="00296FF7" w:rsidRDefault="00296FF7" w:rsidP="00585DDF">
            <w:r>
              <w:rPr>
                <w:sz w:val="16"/>
                <w:szCs w:val="16"/>
              </w:rPr>
              <w:t>5493</w:t>
            </w:r>
          </w:p>
        </w:tc>
        <w:tc>
          <w:tcPr>
            <w:tcW w:w="517" w:type="dxa"/>
          </w:tcPr>
          <w:p w14:paraId="74A1E60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01919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3A8CBF" w14:textId="77777777" w:rsidR="00296FF7" w:rsidRDefault="00296FF7" w:rsidP="00585DDF">
            <w:r>
              <w:rPr>
                <w:sz w:val="16"/>
                <w:szCs w:val="16"/>
              </w:rPr>
              <w:t>Update Table notes in TS36.521-1 TC-7.6.3EA Table-7.6.3EA.3-1: Narrow-band blocking</w:t>
            </w:r>
          </w:p>
        </w:tc>
        <w:tc>
          <w:tcPr>
            <w:tcW w:w="517" w:type="dxa"/>
          </w:tcPr>
          <w:p w14:paraId="0E3634C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93D2BE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208A70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FD8A5F" w14:textId="77777777" w:rsidR="00296FF7" w:rsidRDefault="00296FF7" w:rsidP="00585DDF">
            <w:r>
              <w:rPr>
                <w:sz w:val="16"/>
                <w:szCs w:val="16"/>
              </w:rPr>
              <w:t>R5-241925</w:t>
            </w:r>
          </w:p>
        </w:tc>
        <w:tc>
          <w:tcPr>
            <w:tcW w:w="1597" w:type="dxa"/>
          </w:tcPr>
          <w:p w14:paraId="09B22087" w14:textId="77777777" w:rsidR="00296FF7" w:rsidRDefault="00296FF7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11968F7F" w14:textId="77777777" w:rsidR="00296FF7" w:rsidRDefault="00296FF7" w:rsidP="00585DDF">
            <w:r>
              <w:rPr>
                <w:sz w:val="16"/>
                <w:szCs w:val="16"/>
              </w:rPr>
              <w:t>TEI13_Test, LTE_MTCe2_L1-UEConTest</w:t>
            </w:r>
          </w:p>
        </w:tc>
        <w:tc>
          <w:tcPr>
            <w:tcW w:w="2323" w:type="dxa"/>
          </w:tcPr>
          <w:p w14:paraId="580BB44E" w14:textId="77777777" w:rsidR="00296FF7" w:rsidRDefault="00296FF7" w:rsidP="00585DDF">
            <w:r>
              <w:rPr>
                <w:sz w:val="16"/>
                <w:szCs w:val="16"/>
              </w:rPr>
              <w:t>7.6.3EA</w:t>
            </w:r>
          </w:p>
        </w:tc>
        <w:tc>
          <w:tcPr>
            <w:tcW w:w="998" w:type="dxa"/>
          </w:tcPr>
          <w:p w14:paraId="541104E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4BBB911" w14:textId="77777777" w:rsidTr="00585DDF">
        <w:tc>
          <w:tcPr>
            <w:tcW w:w="879" w:type="dxa"/>
          </w:tcPr>
          <w:p w14:paraId="70E11C13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06FEF7EC" w14:textId="77777777" w:rsidR="00296FF7" w:rsidRDefault="00296FF7" w:rsidP="00585DDF">
            <w:r>
              <w:rPr>
                <w:sz w:val="16"/>
                <w:szCs w:val="16"/>
              </w:rPr>
              <w:t>5497</w:t>
            </w:r>
          </w:p>
        </w:tc>
        <w:tc>
          <w:tcPr>
            <w:tcW w:w="517" w:type="dxa"/>
          </w:tcPr>
          <w:p w14:paraId="7E79C55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93913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35B37B" w14:textId="77777777" w:rsidR="00296FF7" w:rsidRDefault="00296FF7" w:rsidP="00585DDF">
            <w:r>
              <w:rPr>
                <w:sz w:val="16"/>
                <w:szCs w:val="16"/>
              </w:rPr>
              <w:t>Correct typos in Table 7.3A.5.4.1-1</w:t>
            </w:r>
          </w:p>
        </w:tc>
        <w:tc>
          <w:tcPr>
            <w:tcW w:w="517" w:type="dxa"/>
          </w:tcPr>
          <w:p w14:paraId="1F3355B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6D2E9F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AA2400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7E7A0B" w14:textId="77777777" w:rsidR="00296FF7" w:rsidRDefault="00296FF7" w:rsidP="00585DDF">
            <w:r>
              <w:rPr>
                <w:sz w:val="16"/>
                <w:szCs w:val="16"/>
              </w:rPr>
              <w:t>R5-241857</w:t>
            </w:r>
          </w:p>
        </w:tc>
        <w:tc>
          <w:tcPr>
            <w:tcW w:w="1597" w:type="dxa"/>
          </w:tcPr>
          <w:p w14:paraId="281CF8BA" w14:textId="77777777" w:rsidR="00296FF7" w:rsidRDefault="00296FF7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7A7EAD71" w14:textId="77777777" w:rsidR="00296FF7" w:rsidRDefault="00296FF7" w:rsidP="00585DDF">
            <w:r>
              <w:rPr>
                <w:sz w:val="16"/>
                <w:szCs w:val="16"/>
              </w:rPr>
              <w:t>TEI12_Test, LTE_CA_Rel12_3DL-UEConTest</w:t>
            </w:r>
          </w:p>
        </w:tc>
        <w:tc>
          <w:tcPr>
            <w:tcW w:w="2323" w:type="dxa"/>
          </w:tcPr>
          <w:p w14:paraId="68D0B8E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51F1F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5F672B1" w14:textId="77777777" w:rsidTr="00585DDF">
        <w:tc>
          <w:tcPr>
            <w:tcW w:w="879" w:type="dxa"/>
          </w:tcPr>
          <w:p w14:paraId="50B78715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2BC61C87" w14:textId="77777777" w:rsidR="00296FF7" w:rsidRDefault="00296FF7" w:rsidP="00585DDF">
            <w:r>
              <w:rPr>
                <w:sz w:val="16"/>
                <w:szCs w:val="16"/>
              </w:rPr>
              <w:t>5500</w:t>
            </w:r>
          </w:p>
        </w:tc>
        <w:tc>
          <w:tcPr>
            <w:tcW w:w="517" w:type="dxa"/>
          </w:tcPr>
          <w:p w14:paraId="6A41301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DF0CB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F8B0D0" w14:textId="77777777" w:rsidR="00296FF7" w:rsidRDefault="00296FF7" w:rsidP="00585DDF">
            <w:r>
              <w:rPr>
                <w:sz w:val="16"/>
                <w:szCs w:val="16"/>
              </w:rPr>
              <w:t>Editorial correction to CA_1A-3A-7A-28A in 7.3A.9</w:t>
            </w:r>
          </w:p>
        </w:tc>
        <w:tc>
          <w:tcPr>
            <w:tcW w:w="517" w:type="dxa"/>
          </w:tcPr>
          <w:p w14:paraId="13A3E29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38C28E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98C733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2BDBB8" w14:textId="77777777" w:rsidR="00296FF7" w:rsidRDefault="00296FF7" w:rsidP="00585DDF">
            <w:r>
              <w:rPr>
                <w:sz w:val="16"/>
                <w:szCs w:val="16"/>
              </w:rPr>
              <w:t>R5-241089</w:t>
            </w:r>
          </w:p>
        </w:tc>
        <w:tc>
          <w:tcPr>
            <w:tcW w:w="1597" w:type="dxa"/>
          </w:tcPr>
          <w:p w14:paraId="2998EF2C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B1C2FD7" w14:textId="77777777" w:rsidR="00296FF7" w:rsidRDefault="00296FF7" w:rsidP="00585DDF">
            <w:r>
              <w:rPr>
                <w:sz w:val="16"/>
                <w:szCs w:val="16"/>
              </w:rPr>
              <w:t>LTE_CA_Rel13-UEConTest, TEI13_Test</w:t>
            </w:r>
          </w:p>
        </w:tc>
        <w:tc>
          <w:tcPr>
            <w:tcW w:w="2323" w:type="dxa"/>
          </w:tcPr>
          <w:p w14:paraId="3364488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3F8C4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F8A5985" w14:textId="77777777" w:rsidTr="00585DDF">
        <w:tc>
          <w:tcPr>
            <w:tcW w:w="879" w:type="dxa"/>
          </w:tcPr>
          <w:p w14:paraId="5A9AA86C" w14:textId="77777777" w:rsidR="00296FF7" w:rsidRDefault="00296FF7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7A3C12F2" w14:textId="77777777" w:rsidR="00296FF7" w:rsidRDefault="00296FF7" w:rsidP="00585DDF"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 w14:paraId="6DAFB45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6532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D01DFC" w14:textId="77777777" w:rsidR="00296FF7" w:rsidRDefault="00296FF7" w:rsidP="00585DDF">
            <w:r>
              <w:rPr>
                <w:sz w:val="16"/>
                <w:szCs w:val="16"/>
              </w:rPr>
              <w:t>Add information in Power Control test cases specific to Power Class 3</w:t>
            </w:r>
          </w:p>
        </w:tc>
        <w:tc>
          <w:tcPr>
            <w:tcW w:w="517" w:type="dxa"/>
          </w:tcPr>
          <w:p w14:paraId="1E1B363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AFA80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B68CE4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BE4218" w14:textId="77777777" w:rsidR="00296FF7" w:rsidRDefault="00296FF7" w:rsidP="00585DDF">
            <w:r>
              <w:rPr>
                <w:sz w:val="16"/>
                <w:szCs w:val="16"/>
              </w:rPr>
              <w:t>R5-241203</w:t>
            </w:r>
          </w:p>
        </w:tc>
        <w:tc>
          <w:tcPr>
            <w:tcW w:w="1597" w:type="dxa"/>
          </w:tcPr>
          <w:p w14:paraId="63FA9DDC" w14:textId="77777777" w:rsidR="00296FF7" w:rsidRDefault="00296FF7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086E69A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72496813" w14:textId="77777777" w:rsidR="00296FF7" w:rsidRDefault="00296FF7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052AA1B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57891667" w14:textId="77777777" w:rsidTr="00585DDF">
        <w:tc>
          <w:tcPr>
            <w:tcW w:w="879" w:type="dxa"/>
          </w:tcPr>
          <w:p w14:paraId="09992913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3C964A4" w14:textId="77777777" w:rsidR="00296FF7" w:rsidRDefault="00296FF7" w:rsidP="00585DDF">
            <w:r>
              <w:rPr>
                <w:sz w:val="16"/>
                <w:szCs w:val="16"/>
              </w:rPr>
              <w:t>5281</w:t>
            </w:r>
          </w:p>
        </w:tc>
        <w:tc>
          <w:tcPr>
            <w:tcW w:w="517" w:type="dxa"/>
          </w:tcPr>
          <w:p w14:paraId="7026BDE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4FDDA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F5F81A" w14:textId="77777777" w:rsidR="00296FF7" w:rsidRDefault="00296FF7" w:rsidP="00585DDF">
            <w:r>
              <w:rPr>
                <w:sz w:val="16"/>
                <w:szCs w:val="16"/>
              </w:rPr>
              <w:t>Correction to SIM profile of NB-IoT test cases</w:t>
            </w:r>
          </w:p>
        </w:tc>
        <w:tc>
          <w:tcPr>
            <w:tcW w:w="517" w:type="dxa"/>
          </w:tcPr>
          <w:p w14:paraId="223BC10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692399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187A0A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2B6BCE" w14:textId="77777777" w:rsidR="00296FF7" w:rsidRDefault="00296FF7" w:rsidP="00585DDF">
            <w:r>
              <w:rPr>
                <w:sz w:val="16"/>
                <w:szCs w:val="16"/>
              </w:rPr>
              <w:t>R5-240474</w:t>
            </w:r>
          </w:p>
        </w:tc>
        <w:tc>
          <w:tcPr>
            <w:tcW w:w="1597" w:type="dxa"/>
          </w:tcPr>
          <w:p w14:paraId="5BD393B4" w14:textId="77777777" w:rsidR="00296FF7" w:rsidRDefault="00296FF7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5ED64BD6" w14:textId="77777777" w:rsidR="00296FF7" w:rsidRDefault="00296FF7" w:rsidP="00585DDF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5E283CB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E088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4365F30" w14:textId="77777777" w:rsidTr="00585DDF">
        <w:tc>
          <w:tcPr>
            <w:tcW w:w="879" w:type="dxa"/>
          </w:tcPr>
          <w:p w14:paraId="412D4994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16C9CA5" w14:textId="77777777" w:rsidR="00296FF7" w:rsidRDefault="00296FF7" w:rsidP="00585DDF">
            <w:r>
              <w:rPr>
                <w:sz w:val="16"/>
                <w:szCs w:val="16"/>
              </w:rPr>
              <w:t>5282</w:t>
            </w:r>
          </w:p>
        </w:tc>
        <w:tc>
          <w:tcPr>
            <w:tcW w:w="517" w:type="dxa"/>
          </w:tcPr>
          <w:p w14:paraId="3EC20C4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5EE62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B1297D" w14:textId="77777777" w:rsidR="00296FF7" w:rsidRDefault="00296FF7" w:rsidP="00585DDF">
            <w:r>
              <w:rPr>
                <w:sz w:val="16"/>
                <w:szCs w:val="16"/>
              </w:rPr>
              <w:t>Correction to LTE Inter-RAT TC 8.1.3.7</w:t>
            </w:r>
          </w:p>
        </w:tc>
        <w:tc>
          <w:tcPr>
            <w:tcW w:w="517" w:type="dxa"/>
          </w:tcPr>
          <w:p w14:paraId="6B914B6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72BC0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E26438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F9AFFE" w14:textId="77777777" w:rsidR="00296FF7" w:rsidRDefault="00296FF7" w:rsidP="00585DDF">
            <w:r>
              <w:rPr>
                <w:sz w:val="16"/>
                <w:szCs w:val="16"/>
              </w:rPr>
              <w:t>R5-240548</w:t>
            </w:r>
          </w:p>
        </w:tc>
        <w:tc>
          <w:tcPr>
            <w:tcW w:w="1597" w:type="dxa"/>
          </w:tcPr>
          <w:p w14:paraId="21E17938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1F419EE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C93AF54" w14:textId="77777777" w:rsidR="00296FF7" w:rsidRDefault="00296FF7" w:rsidP="00585DDF">
            <w:r>
              <w:rPr>
                <w:sz w:val="16"/>
                <w:szCs w:val="16"/>
              </w:rPr>
              <w:t>8.1.3.7</w:t>
            </w:r>
          </w:p>
        </w:tc>
        <w:tc>
          <w:tcPr>
            <w:tcW w:w="998" w:type="dxa"/>
          </w:tcPr>
          <w:p w14:paraId="78BA0A9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4712A03" w14:textId="77777777" w:rsidTr="00585DDF">
        <w:tc>
          <w:tcPr>
            <w:tcW w:w="879" w:type="dxa"/>
          </w:tcPr>
          <w:p w14:paraId="04EE7DCC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4C5CA7EB" w14:textId="77777777" w:rsidR="00296FF7" w:rsidRDefault="00296FF7" w:rsidP="00585DDF">
            <w:r>
              <w:rPr>
                <w:sz w:val="16"/>
                <w:szCs w:val="16"/>
              </w:rPr>
              <w:t>5284</w:t>
            </w:r>
          </w:p>
        </w:tc>
        <w:tc>
          <w:tcPr>
            <w:tcW w:w="517" w:type="dxa"/>
          </w:tcPr>
          <w:p w14:paraId="19A2ADA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ED8E6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7BF27D" w14:textId="77777777" w:rsidR="00296FF7" w:rsidRDefault="00296FF7" w:rsidP="00585DDF">
            <w:r>
              <w:rPr>
                <w:sz w:val="16"/>
                <w:szCs w:val="16"/>
              </w:rPr>
              <w:t>Corrections to NB-IoT RLC TC 22.3.2.3</w:t>
            </w:r>
          </w:p>
        </w:tc>
        <w:tc>
          <w:tcPr>
            <w:tcW w:w="517" w:type="dxa"/>
          </w:tcPr>
          <w:p w14:paraId="2212515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C67B33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071272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FF7AB8D" w14:textId="77777777" w:rsidR="00296FF7" w:rsidRDefault="00296FF7" w:rsidP="00585DDF">
            <w:r>
              <w:rPr>
                <w:sz w:val="16"/>
                <w:szCs w:val="16"/>
              </w:rPr>
              <w:t>R5-241478</w:t>
            </w:r>
          </w:p>
        </w:tc>
        <w:tc>
          <w:tcPr>
            <w:tcW w:w="1597" w:type="dxa"/>
          </w:tcPr>
          <w:p w14:paraId="0B7D3CC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E908DC1" w14:textId="77777777" w:rsidR="00296FF7" w:rsidRDefault="00296FF7" w:rsidP="00585DDF">
            <w:r>
              <w:rPr>
                <w:sz w:val="16"/>
                <w:szCs w:val="16"/>
              </w:rPr>
              <w:t>TEI13_Test, NB_IOT-UEConTest</w:t>
            </w:r>
          </w:p>
        </w:tc>
        <w:tc>
          <w:tcPr>
            <w:tcW w:w="2323" w:type="dxa"/>
          </w:tcPr>
          <w:p w14:paraId="6A9B168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BD1F9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47E678D" w14:textId="77777777" w:rsidTr="00585DDF">
        <w:tc>
          <w:tcPr>
            <w:tcW w:w="879" w:type="dxa"/>
          </w:tcPr>
          <w:p w14:paraId="2465863D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65DBA122" w14:textId="77777777" w:rsidR="00296FF7" w:rsidRDefault="00296FF7" w:rsidP="00585DDF">
            <w:r>
              <w:rPr>
                <w:sz w:val="16"/>
                <w:szCs w:val="16"/>
              </w:rPr>
              <w:t>5294</w:t>
            </w:r>
          </w:p>
        </w:tc>
        <w:tc>
          <w:tcPr>
            <w:tcW w:w="517" w:type="dxa"/>
          </w:tcPr>
          <w:p w14:paraId="35C1806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689EB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9E2A33" w14:textId="77777777" w:rsidR="00296FF7" w:rsidRDefault="00296FF7" w:rsidP="00585DDF">
            <w:r>
              <w:rPr>
                <w:sz w:val="16"/>
                <w:szCs w:val="16"/>
              </w:rPr>
              <w:t>Addition of new test case 11.2.13</w:t>
            </w:r>
          </w:p>
        </w:tc>
        <w:tc>
          <w:tcPr>
            <w:tcW w:w="517" w:type="dxa"/>
          </w:tcPr>
          <w:p w14:paraId="69C5BE3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1E4B92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F45FDD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28578D" w14:textId="77777777" w:rsidR="00296FF7" w:rsidRDefault="00296FF7" w:rsidP="00585DDF">
            <w:r>
              <w:rPr>
                <w:sz w:val="16"/>
                <w:szCs w:val="16"/>
              </w:rPr>
              <w:t>R5-241624</w:t>
            </w:r>
          </w:p>
        </w:tc>
        <w:tc>
          <w:tcPr>
            <w:tcW w:w="1597" w:type="dxa"/>
          </w:tcPr>
          <w:p w14:paraId="55B3C7BD" w14:textId="77777777" w:rsidR="00296FF7" w:rsidRDefault="00296FF7" w:rsidP="00585DDF">
            <w:r>
              <w:rPr>
                <w:sz w:val="16"/>
                <w:szCs w:val="16"/>
              </w:rPr>
              <w:t>NTT DOCOMO, INC. Rohde &amp; Schwarz</w:t>
            </w:r>
          </w:p>
        </w:tc>
        <w:tc>
          <w:tcPr>
            <w:tcW w:w="1122" w:type="dxa"/>
          </w:tcPr>
          <w:p w14:paraId="6D027FE4" w14:textId="77777777" w:rsidR="00296FF7" w:rsidRDefault="00296FF7" w:rsidP="00585DDF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 w14:paraId="13F12CB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4C344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EA6991F" w14:textId="77777777" w:rsidTr="00585DDF">
        <w:tc>
          <w:tcPr>
            <w:tcW w:w="879" w:type="dxa"/>
          </w:tcPr>
          <w:p w14:paraId="10576B4F" w14:textId="77777777" w:rsidR="00296FF7" w:rsidRDefault="00296FF7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04BC7C6F" w14:textId="77777777" w:rsidR="00296FF7" w:rsidRDefault="00296FF7" w:rsidP="00585DDF"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</w:tcPr>
          <w:p w14:paraId="4DFE73C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ACA81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B9F597" w14:textId="77777777" w:rsidR="00296FF7" w:rsidRDefault="00296FF7" w:rsidP="00585DDF">
            <w:r>
              <w:rPr>
                <w:sz w:val="16"/>
                <w:szCs w:val="16"/>
              </w:rPr>
              <w:t>Addition of applicability for new test case 11.2.13</w:t>
            </w:r>
          </w:p>
        </w:tc>
        <w:tc>
          <w:tcPr>
            <w:tcW w:w="517" w:type="dxa"/>
          </w:tcPr>
          <w:p w14:paraId="680F7D4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458A9F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7E3C55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164A57" w14:textId="77777777" w:rsidR="00296FF7" w:rsidRDefault="00296FF7" w:rsidP="00585DDF">
            <w:r>
              <w:rPr>
                <w:sz w:val="16"/>
                <w:szCs w:val="16"/>
              </w:rPr>
              <w:t>R5-241625</w:t>
            </w:r>
          </w:p>
        </w:tc>
        <w:tc>
          <w:tcPr>
            <w:tcW w:w="1597" w:type="dxa"/>
          </w:tcPr>
          <w:p w14:paraId="5A2E93C4" w14:textId="77777777" w:rsidR="00296FF7" w:rsidRDefault="00296FF7" w:rsidP="00585DDF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47E7ADD4" w14:textId="77777777" w:rsidR="00296FF7" w:rsidRDefault="00296FF7" w:rsidP="00585DDF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 w14:paraId="1E047FE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AA706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7D7BA58" w14:textId="77777777" w:rsidTr="00585DDF">
        <w:tc>
          <w:tcPr>
            <w:tcW w:w="879" w:type="dxa"/>
          </w:tcPr>
          <w:p w14:paraId="584D3093" w14:textId="77777777" w:rsidR="00296FF7" w:rsidRDefault="00296FF7" w:rsidP="00585DDF"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 w14:paraId="244D4A0D" w14:textId="77777777" w:rsidR="00296FF7" w:rsidRDefault="00296FF7" w:rsidP="00585DDF">
            <w:r>
              <w:rPr>
                <w:sz w:val="16"/>
                <w:szCs w:val="16"/>
              </w:rPr>
              <w:t>4786</w:t>
            </w:r>
          </w:p>
        </w:tc>
        <w:tc>
          <w:tcPr>
            <w:tcW w:w="517" w:type="dxa"/>
          </w:tcPr>
          <w:p w14:paraId="441E959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5E670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A42E59" w14:textId="77777777" w:rsidR="00296FF7" w:rsidRDefault="00296FF7" w:rsidP="00585DDF"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</w:tcPr>
          <w:p w14:paraId="7992D0E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649C63" w14:textId="77777777" w:rsidR="00296FF7" w:rsidRDefault="00296FF7" w:rsidP="00585DDF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ED0489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7EE09E" w14:textId="77777777" w:rsidR="00296FF7" w:rsidRDefault="00296FF7" w:rsidP="00585DDF">
            <w:r>
              <w:rPr>
                <w:sz w:val="16"/>
                <w:szCs w:val="16"/>
              </w:rPr>
              <w:t>R5-240549</w:t>
            </w:r>
          </w:p>
        </w:tc>
        <w:tc>
          <w:tcPr>
            <w:tcW w:w="1597" w:type="dxa"/>
          </w:tcPr>
          <w:p w14:paraId="797BD3C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E778276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69D4995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0BB2D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796730B" w14:textId="77777777" w:rsidTr="00585DDF">
        <w:tc>
          <w:tcPr>
            <w:tcW w:w="879" w:type="dxa"/>
          </w:tcPr>
          <w:p w14:paraId="7A148134" w14:textId="77777777" w:rsidR="00296FF7" w:rsidRDefault="00296FF7" w:rsidP="00585DDF"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</w:tcPr>
          <w:p w14:paraId="7FADB3C7" w14:textId="77777777" w:rsidR="00296FF7" w:rsidRDefault="00296FF7" w:rsidP="00585DDF">
            <w:r>
              <w:rPr>
                <w:sz w:val="16"/>
                <w:szCs w:val="16"/>
              </w:rPr>
              <w:t>5168</w:t>
            </w:r>
          </w:p>
        </w:tc>
        <w:tc>
          <w:tcPr>
            <w:tcW w:w="517" w:type="dxa"/>
          </w:tcPr>
          <w:p w14:paraId="45D6DE4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1AA69B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1C766D77" w14:textId="77777777" w:rsidR="00296FF7" w:rsidRDefault="00296FF7" w:rsidP="00585DDF">
            <w:r>
              <w:rPr>
                <w:sz w:val="16"/>
                <w:szCs w:val="16"/>
              </w:rPr>
              <w:t>Removal of GEA1 and GEA2 algorithm verification</w:t>
            </w:r>
          </w:p>
        </w:tc>
        <w:tc>
          <w:tcPr>
            <w:tcW w:w="517" w:type="dxa"/>
          </w:tcPr>
          <w:p w14:paraId="065229F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02034" w14:textId="77777777" w:rsidR="00296FF7" w:rsidRDefault="00296FF7" w:rsidP="00585DD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008024F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16C270" w14:textId="77777777" w:rsidR="00296FF7" w:rsidRDefault="00296FF7" w:rsidP="00585DDF">
            <w:r>
              <w:rPr>
                <w:sz w:val="16"/>
                <w:szCs w:val="16"/>
              </w:rPr>
              <w:t>R5-241657</w:t>
            </w:r>
          </w:p>
        </w:tc>
        <w:tc>
          <w:tcPr>
            <w:tcW w:w="1597" w:type="dxa"/>
          </w:tcPr>
          <w:p w14:paraId="372E310F" w14:textId="77777777" w:rsidR="00296FF7" w:rsidRDefault="00296FF7" w:rsidP="00585DDF">
            <w:r>
              <w:rPr>
                <w:sz w:val="16"/>
                <w:szCs w:val="16"/>
              </w:rPr>
              <w:t>Keysight Technologies UK, Bureau Veritas</w:t>
            </w:r>
          </w:p>
        </w:tc>
        <w:tc>
          <w:tcPr>
            <w:tcW w:w="1122" w:type="dxa"/>
          </w:tcPr>
          <w:p w14:paraId="021CE0BF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28E6C0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65631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6760E84" w14:textId="77777777" w:rsidTr="00585DDF">
        <w:tc>
          <w:tcPr>
            <w:tcW w:w="879" w:type="dxa"/>
          </w:tcPr>
          <w:p w14:paraId="71C84E1A" w14:textId="77777777" w:rsidR="00296FF7" w:rsidRDefault="00296FF7" w:rsidP="00585DDF"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</w:tcPr>
          <w:p w14:paraId="2C6924DF" w14:textId="77777777" w:rsidR="00296FF7" w:rsidRDefault="00296FF7" w:rsidP="00585DDF">
            <w:r>
              <w:rPr>
                <w:sz w:val="16"/>
                <w:szCs w:val="16"/>
              </w:rPr>
              <w:t>5169</w:t>
            </w:r>
          </w:p>
        </w:tc>
        <w:tc>
          <w:tcPr>
            <w:tcW w:w="517" w:type="dxa"/>
          </w:tcPr>
          <w:p w14:paraId="58B8485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BD1152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604E4217" w14:textId="77777777" w:rsidR="00296FF7" w:rsidRDefault="00296FF7" w:rsidP="00585DDF">
            <w:r>
              <w:rPr>
                <w:sz w:val="16"/>
                <w:szCs w:val="16"/>
              </w:rPr>
              <w:t>Correction to GSM testcase 44.2.5.2.5</w:t>
            </w:r>
          </w:p>
        </w:tc>
        <w:tc>
          <w:tcPr>
            <w:tcW w:w="517" w:type="dxa"/>
          </w:tcPr>
          <w:p w14:paraId="354A5B4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9B7980" w14:textId="77777777" w:rsidR="00296FF7" w:rsidRDefault="00296FF7" w:rsidP="00585DD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6790CF6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971B38E" w14:textId="77777777" w:rsidR="00296FF7" w:rsidRDefault="00296FF7" w:rsidP="00585DDF">
            <w:r>
              <w:rPr>
                <w:sz w:val="16"/>
                <w:szCs w:val="16"/>
              </w:rPr>
              <w:t>R5-240515</w:t>
            </w:r>
          </w:p>
        </w:tc>
        <w:tc>
          <w:tcPr>
            <w:tcW w:w="1597" w:type="dxa"/>
          </w:tcPr>
          <w:p w14:paraId="5A022DAB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09EE638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0AF2B7CE" w14:textId="77777777" w:rsidR="00296FF7" w:rsidRDefault="00296FF7" w:rsidP="00585DDF">
            <w:r>
              <w:rPr>
                <w:sz w:val="16"/>
                <w:szCs w:val="16"/>
              </w:rPr>
              <w:t>44.2.5.2.5</w:t>
            </w:r>
          </w:p>
        </w:tc>
        <w:tc>
          <w:tcPr>
            <w:tcW w:w="998" w:type="dxa"/>
          </w:tcPr>
          <w:p w14:paraId="1C821BE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07768E" w14:textId="77777777" w:rsidTr="00585DDF">
        <w:tc>
          <w:tcPr>
            <w:tcW w:w="879" w:type="dxa"/>
          </w:tcPr>
          <w:p w14:paraId="3A17B95E" w14:textId="77777777" w:rsidR="00296FF7" w:rsidRDefault="00296FF7" w:rsidP="00585DDF">
            <w:r>
              <w:rPr>
                <w:sz w:val="16"/>
                <w:szCs w:val="16"/>
              </w:rPr>
              <w:t>51.010-1</w:t>
            </w:r>
          </w:p>
        </w:tc>
        <w:tc>
          <w:tcPr>
            <w:tcW w:w="637" w:type="dxa"/>
          </w:tcPr>
          <w:p w14:paraId="3B2F15B4" w14:textId="77777777" w:rsidR="00296FF7" w:rsidRDefault="00296FF7" w:rsidP="00585DDF">
            <w:r>
              <w:rPr>
                <w:sz w:val="16"/>
                <w:szCs w:val="16"/>
              </w:rPr>
              <w:t>5170</w:t>
            </w:r>
          </w:p>
        </w:tc>
        <w:tc>
          <w:tcPr>
            <w:tcW w:w="517" w:type="dxa"/>
          </w:tcPr>
          <w:p w14:paraId="186069F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CDFED3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0AB5B32E" w14:textId="77777777" w:rsidR="00296FF7" w:rsidRDefault="00296FF7" w:rsidP="00585DDF">
            <w:r>
              <w:rPr>
                <w:sz w:val="16"/>
                <w:szCs w:val="16"/>
              </w:rPr>
              <w:t>Correction of coding scheme in USF testing</w:t>
            </w:r>
          </w:p>
        </w:tc>
        <w:tc>
          <w:tcPr>
            <w:tcW w:w="517" w:type="dxa"/>
          </w:tcPr>
          <w:p w14:paraId="77A7ACF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3AE4F" w14:textId="77777777" w:rsidR="00296FF7" w:rsidRDefault="00296FF7" w:rsidP="00585DDF">
            <w:r>
              <w:rPr>
                <w:sz w:val="16"/>
                <w:szCs w:val="16"/>
              </w:rPr>
              <w:t>13.13.0</w:t>
            </w:r>
          </w:p>
        </w:tc>
        <w:tc>
          <w:tcPr>
            <w:tcW w:w="758" w:type="dxa"/>
          </w:tcPr>
          <w:p w14:paraId="0063159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403CA9" w14:textId="77777777" w:rsidR="00296FF7" w:rsidRDefault="00296FF7" w:rsidP="00585DDF">
            <w:r>
              <w:rPr>
                <w:sz w:val="16"/>
                <w:szCs w:val="16"/>
              </w:rPr>
              <w:t>R5-241342</w:t>
            </w:r>
          </w:p>
        </w:tc>
        <w:tc>
          <w:tcPr>
            <w:tcW w:w="1597" w:type="dxa"/>
          </w:tcPr>
          <w:p w14:paraId="5F64146F" w14:textId="77777777" w:rsidR="00296FF7" w:rsidRDefault="00296FF7" w:rsidP="00585DDF">
            <w:r>
              <w:rPr>
                <w:sz w:val="16"/>
                <w:szCs w:val="16"/>
              </w:rPr>
              <w:t>ROHDE &amp; SCHWARZ, Apple</w:t>
            </w:r>
          </w:p>
        </w:tc>
        <w:tc>
          <w:tcPr>
            <w:tcW w:w="1122" w:type="dxa"/>
          </w:tcPr>
          <w:p w14:paraId="1D70C3E9" w14:textId="77777777" w:rsidR="00296FF7" w:rsidRDefault="00296FF7" w:rsidP="00585DDF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 w14:paraId="0A189678" w14:textId="77777777" w:rsidR="00296FF7" w:rsidRDefault="00296FF7" w:rsidP="00585DDF">
            <w:r>
              <w:rPr>
                <w:sz w:val="16"/>
                <w:szCs w:val="16"/>
              </w:rPr>
              <w:t>14.16.1.4.2, 14.16.1a.4.2, 14.18.1.4, 14.18.1b.4, 14.18.5.4, 14.18.5.5.1</w:t>
            </w:r>
          </w:p>
        </w:tc>
        <w:tc>
          <w:tcPr>
            <w:tcW w:w="998" w:type="dxa"/>
          </w:tcPr>
          <w:p w14:paraId="6C511E6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5B29A1D" w14:textId="77777777" w:rsidTr="00585DDF">
        <w:tc>
          <w:tcPr>
            <w:tcW w:w="879" w:type="dxa"/>
          </w:tcPr>
          <w:p w14:paraId="5C5C2796" w14:textId="77777777" w:rsidR="00296FF7" w:rsidRDefault="00296FF7" w:rsidP="00585DDF">
            <w:r>
              <w:rPr>
                <w:sz w:val="16"/>
                <w:szCs w:val="16"/>
              </w:rPr>
              <w:t>51.010-2</w:t>
            </w:r>
          </w:p>
        </w:tc>
        <w:tc>
          <w:tcPr>
            <w:tcW w:w="637" w:type="dxa"/>
          </w:tcPr>
          <w:p w14:paraId="56678506" w14:textId="77777777" w:rsidR="00296FF7" w:rsidRDefault="00296FF7" w:rsidP="00585DDF">
            <w:r>
              <w:rPr>
                <w:sz w:val="16"/>
                <w:szCs w:val="16"/>
              </w:rPr>
              <w:t>4412</w:t>
            </w:r>
          </w:p>
        </w:tc>
        <w:tc>
          <w:tcPr>
            <w:tcW w:w="517" w:type="dxa"/>
          </w:tcPr>
          <w:p w14:paraId="5C6727B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6BB74D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4B63EFAC" w14:textId="77777777" w:rsidR="00296FF7" w:rsidRDefault="00296FF7" w:rsidP="00585DDF">
            <w:r>
              <w:rPr>
                <w:sz w:val="16"/>
                <w:szCs w:val="16"/>
              </w:rPr>
              <w:t>Applicability updates to reflect the removal of GEA1 and GEA2 algorithm verification from the test cases</w:t>
            </w:r>
          </w:p>
        </w:tc>
        <w:tc>
          <w:tcPr>
            <w:tcW w:w="517" w:type="dxa"/>
          </w:tcPr>
          <w:p w14:paraId="53EE662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D11F95" w14:textId="77777777" w:rsidR="00296FF7" w:rsidRDefault="00296FF7" w:rsidP="00585DDF">
            <w:r>
              <w:rPr>
                <w:sz w:val="16"/>
                <w:szCs w:val="16"/>
              </w:rPr>
              <w:t>13.15.0</w:t>
            </w:r>
          </w:p>
        </w:tc>
        <w:tc>
          <w:tcPr>
            <w:tcW w:w="758" w:type="dxa"/>
          </w:tcPr>
          <w:p w14:paraId="20B5934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E0309B" w14:textId="77777777" w:rsidR="00296FF7" w:rsidRDefault="00296FF7" w:rsidP="00585DDF">
            <w:r>
              <w:rPr>
                <w:sz w:val="16"/>
                <w:szCs w:val="16"/>
              </w:rPr>
              <w:t>R5-240476</w:t>
            </w:r>
          </w:p>
        </w:tc>
        <w:tc>
          <w:tcPr>
            <w:tcW w:w="1597" w:type="dxa"/>
          </w:tcPr>
          <w:p w14:paraId="63B5A963" w14:textId="77777777" w:rsidR="00296FF7" w:rsidRDefault="00296FF7" w:rsidP="00585DDF">
            <w:r>
              <w:rPr>
                <w:sz w:val="16"/>
                <w:szCs w:val="16"/>
              </w:rPr>
              <w:t>Keysight Technologies UK, Bureau Veritas</w:t>
            </w:r>
          </w:p>
        </w:tc>
        <w:tc>
          <w:tcPr>
            <w:tcW w:w="1122" w:type="dxa"/>
          </w:tcPr>
          <w:p w14:paraId="4B301734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0EF6F05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70351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DC3446C" w14:textId="77777777" w:rsidTr="00585DDF">
        <w:tc>
          <w:tcPr>
            <w:tcW w:w="879" w:type="dxa"/>
          </w:tcPr>
          <w:p w14:paraId="7FCF18AF" w14:textId="77777777" w:rsidR="00296FF7" w:rsidRDefault="00296FF7" w:rsidP="00585DDF">
            <w:r>
              <w:rPr>
                <w:sz w:val="16"/>
                <w:szCs w:val="16"/>
              </w:rPr>
              <w:t>51.010-2</w:t>
            </w:r>
          </w:p>
        </w:tc>
        <w:tc>
          <w:tcPr>
            <w:tcW w:w="637" w:type="dxa"/>
          </w:tcPr>
          <w:p w14:paraId="46F2DCB9" w14:textId="77777777" w:rsidR="00296FF7" w:rsidRDefault="00296FF7" w:rsidP="00585DDF">
            <w:r>
              <w:rPr>
                <w:sz w:val="16"/>
                <w:szCs w:val="16"/>
              </w:rPr>
              <w:t>4413</w:t>
            </w:r>
          </w:p>
        </w:tc>
        <w:tc>
          <w:tcPr>
            <w:tcW w:w="517" w:type="dxa"/>
          </w:tcPr>
          <w:p w14:paraId="6E0A7574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48D196" w14:textId="77777777" w:rsidR="00296FF7" w:rsidRDefault="00296FF7" w:rsidP="00585DDF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5E9D3770" w14:textId="77777777" w:rsidR="00296FF7" w:rsidRDefault="00296FF7" w:rsidP="00585DDF">
            <w:r>
              <w:rPr>
                <w:sz w:val="16"/>
                <w:szCs w:val="16"/>
              </w:rPr>
              <w:t>Removal of GEA1/GEA2 and verification of non-support of GEA1/GEA2</w:t>
            </w:r>
          </w:p>
        </w:tc>
        <w:tc>
          <w:tcPr>
            <w:tcW w:w="517" w:type="dxa"/>
          </w:tcPr>
          <w:p w14:paraId="5064BC9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A5000B" w14:textId="77777777" w:rsidR="00296FF7" w:rsidRDefault="00296FF7" w:rsidP="00585DDF">
            <w:r>
              <w:rPr>
                <w:sz w:val="16"/>
                <w:szCs w:val="16"/>
              </w:rPr>
              <w:t>13.15.0</w:t>
            </w:r>
          </w:p>
        </w:tc>
        <w:tc>
          <w:tcPr>
            <w:tcW w:w="758" w:type="dxa"/>
          </w:tcPr>
          <w:p w14:paraId="2BFF8F7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30CB64" w14:textId="77777777" w:rsidR="00296FF7" w:rsidRDefault="00296FF7" w:rsidP="00585DDF">
            <w:r>
              <w:rPr>
                <w:sz w:val="16"/>
                <w:szCs w:val="16"/>
              </w:rPr>
              <w:t>R5-241632</w:t>
            </w:r>
          </w:p>
        </w:tc>
        <w:tc>
          <w:tcPr>
            <w:tcW w:w="1597" w:type="dxa"/>
          </w:tcPr>
          <w:p w14:paraId="18F75D0C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4B96528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376A9A8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B7159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03926C6" w14:textId="77777777" w:rsidTr="00585DDF">
        <w:tc>
          <w:tcPr>
            <w:tcW w:w="879" w:type="dxa"/>
          </w:tcPr>
          <w:p w14:paraId="4724E0E4" w14:textId="77777777" w:rsidR="00296FF7" w:rsidRDefault="00296FF7" w:rsidP="00585DDF">
            <w:r>
              <w:rPr>
                <w:sz w:val="16"/>
                <w:szCs w:val="16"/>
              </w:rPr>
              <w:t>51.010-5</w:t>
            </w:r>
          </w:p>
        </w:tc>
        <w:tc>
          <w:tcPr>
            <w:tcW w:w="637" w:type="dxa"/>
          </w:tcPr>
          <w:p w14:paraId="6CD455D4" w14:textId="77777777" w:rsidR="00296FF7" w:rsidRDefault="00296FF7" w:rsidP="00585DDF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14:paraId="28ED9F6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08EFC9" w14:textId="77777777" w:rsidR="00296FF7" w:rsidRDefault="00296FF7" w:rsidP="00585DDF">
            <w:r>
              <w:rPr>
                <w:sz w:val="16"/>
                <w:szCs w:val="16"/>
              </w:rPr>
              <w:t>Rel-10</w:t>
            </w:r>
          </w:p>
        </w:tc>
        <w:tc>
          <w:tcPr>
            <w:tcW w:w="3045" w:type="dxa"/>
          </w:tcPr>
          <w:p w14:paraId="54E3C2CB" w14:textId="77777777" w:rsidR="00296FF7" w:rsidRDefault="00296FF7" w:rsidP="00585DDF">
            <w:r>
              <w:rPr>
                <w:sz w:val="16"/>
                <w:szCs w:val="16"/>
              </w:rPr>
              <w:t>Correction to Table A.2: IR_G TTCN test cases</w:t>
            </w:r>
          </w:p>
        </w:tc>
        <w:tc>
          <w:tcPr>
            <w:tcW w:w="517" w:type="dxa"/>
          </w:tcPr>
          <w:p w14:paraId="40B4B83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0CFBD6" w14:textId="77777777" w:rsidR="00296FF7" w:rsidRDefault="00296FF7" w:rsidP="00585DDF">
            <w:r>
              <w:rPr>
                <w:sz w:val="16"/>
                <w:szCs w:val="16"/>
              </w:rPr>
              <w:t>10.20.0</w:t>
            </w:r>
          </w:p>
        </w:tc>
        <w:tc>
          <w:tcPr>
            <w:tcW w:w="758" w:type="dxa"/>
          </w:tcPr>
          <w:p w14:paraId="3D262E5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CD75BB" w14:textId="77777777" w:rsidR="00296FF7" w:rsidRDefault="00296FF7" w:rsidP="00585DDF">
            <w:r>
              <w:rPr>
                <w:sz w:val="16"/>
                <w:szCs w:val="16"/>
              </w:rPr>
              <w:t>R5-240516</w:t>
            </w:r>
          </w:p>
        </w:tc>
        <w:tc>
          <w:tcPr>
            <w:tcW w:w="1597" w:type="dxa"/>
          </w:tcPr>
          <w:p w14:paraId="712A7FDD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6784816" w14:textId="77777777" w:rsidR="00296FF7" w:rsidRDefault="00296FF7" w:rsidP="00585DDF">
            <w:r>
              <w:rPr>
                <w:sz w:val="16"/>
                <w:szCs w:val="16"/>
              </w:rPr>
              <w:t>TEI_Test</w:t>
            </w:r>
          </w:p>
        </w:tc>
        <w:tc>
          <w:tcPr>
            <w:tcW w:w="2323" w:type="dxa"/>
          </w:tcPr>
          <w:p w14:paraId="4F721EC7" w14:textId="77777777" w:rsidR="00296FF7" w:rsidRDefault="00296FF7" w:rsidP="00585DDF"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 w14:paraId="6813874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3B91696C" w14:textId="77777777" w:rsidR="00296FF7" w:rsidRDefault="00296FF7" w:rsidP="00296FF7"/>
    <w:p w14:paraId="548638DD" w14:textId="77777777" w:rsidR="00296FF7" w:rsidRDefault="00296FF7" w:rsidP="00296FF7"/>
    <w:p w14:paraId="7CA65F42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RP-240223</w:t>
      </w:r>
      <w:r>
        <w:rPr>
          <w:b/>
          <w:i/>
          <w:noProof/>
          <w:sz w:val="28"/>
        </w:rPr>
        <w:fldChar w:fldCharType="end"/>
      </w:r>
    </w:p>
    <w:p w14:paraId="15A16AA1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C84726F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30270543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4019568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REL-14</w:t>
      </w:r>
      <w:r>
        <w:rPr>
          <w:rFonts w:ascii="Arial" w:hAnsi="Arial" w:cs="Arial"/>
          <w:b/>
          <w:bCs/>
        </w:rPr>
        <w:fldChar w:fldCharType="end"/>
      </w:r>
    </w:p>
    <w:p w14:paraId="2BCDAE38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CA1625A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646DF87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FA06CD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13C7023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E3A843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BAD84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06D4C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1DEC1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F6729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95DA4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E29E3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DCA36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76B21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9BE5B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5C97063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E92896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C6B2D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1DABF33D" w14:textId="77777777" w:rsidTr="00585DDF">
        <w:tc>
          <w:tcPr>
            <w:tcW w:w="879" w:type="dxa"/>
          </w:tcPr>
          <w:p w14:paraId="54AC252F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6B1B60ED" w14:textId="77777777" w:rsidR="00296FF7" w:rsidRDefault="00296FF7" w:rsidP="00585DDF">
            <w:r>
              <w:rPr>
                <w:sz w:val="16"/>
                <w:szCs w:val="16"/>
              </w:rPr>
              <w:t>5488</w:t>
            </w:r>
          </w:p>
        </w:tc>
        <w:tc>
          <w:tcPr>
            <w:tcW w:w="517" w:type="dxa"/>
          </w:tcPr>
          <w:p w14:paraId="146250A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BD919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87A6D8" w14:textId="77777777" w:rsidR="00296FF7" w:rsidRDefault="00296FF7" w:rsidP="00585DDF">
            <w:r>
              <w:rPr>
                <w:sz w:val="16"/>
                <w:szCs w:val="16"/>
              </w:rPr>
              <w:t>E-UTRA V2X spurious emissions MU definition up to 26GHz</w:t>
            </w:r>
          </w:p>
        </w:tc>
        <w:tc>
          <w:tcPr>
            <w:tcW w:w="517" w:type="dxa"/>
          </w:tcPr>
          <w:p w14:paraId="7018ADD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D31229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56C9A1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61480A" w14:textId="77777777" w:rsidR="00296FF7" w:rsidRDefault="00296FF7" w:rsidP="00585DDF">
            <w:r>
              <w:rPr>
                <w:sz w:val="16"/>
                <w:szCs w:val="16"/>
              </w:rPr>
              <w:t>R5-240614</w:t>
            </w:r>
          </w:p>
        </w:tc>
        <w:tc>
          <w:tcPr>
            <w:tcW w:w="1597" w:type="dxa"/>
          </w:tcPr>
          <w:p w14:paraId="79158AFC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A81E034" w14:textId="77777777" w:rsidR="00296FF7" w:rsidRDefault="00296FF7" w:rsidP="00585DDF">
            <w:r>
              <w:rPr>
                <w:sz w:val="16"/>
                <w:szCs w:val="16"/>
              </w:rPr>
              <w:t>TEI14_Test, LTE_SL_V2V-UEConTest</w:t>
            </w:r>
          </w:p>
        </w:tc>
        <w:tc>
          <w:tcPr>
            <w:tcW w:w="2323" w:type="dxa"/>
          </w:tcPr>
          <w:p w14:paraId="7383121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58F49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E3B8BB6" w14:textId="77777777" w:rsidTr="00585DDF">
        <w:tc>
          <w:tcPr>
            <w:tcW w:w="879" w:type="dxa"/>
          </w:tcPr>
          <w:p w14:paraId="689F2F58" w14:textId="77777777" w:rsidR="00296FF7" w:rsidRDefault="00296FF7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DE8280C" w14:textId="77777777" w:rsidR="00296FF7" w:rsidRDefault="00296FF7" w:rsidP="00585DDF">
            <w:r>
              <w:rPr>
                <w:sz w:val="16"/>
                <w:szCs w:val="16"/>
              </w:rPr>
              <w:t>5499</w:t>
            </w:r>
          </w:p>
        </w:tc>
        <w:tc>
          <w:tcPr>
            <w:tcW w:w="517" w:type="dxa"/>
          </w:tcPr>
          <w:p w14:paraId="0E552F7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0B09F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8B820F" w14:textId="77777777" w:rsidR="00296FF7" w:rsidRDefault="00296FF7" w:rsidP="00585DDF">
            <w:r>
              <w:rPr>
                <w:sz w:val="16"/>
                <w:szCs w:val="16"/>
              </w:rPr>
              <w:t>Update to freq error cat 1bis test procedure</w:t>
            </w:r>
          </w:p>
        </w:tc>
        <w:tc>
          <w:tcPr>
            <w:tcW w:w="517" w:type="dxa"/>
          </w:tcPr>
          <w:p w14:paraId="5A094E3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09985A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526736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265E42" w14:textId="77777777" w:rsidR="00296FF7" w:rsidRDefault="00296FF7" w:rsidP="00585DDF">
            <w:r>
              <w:rPr>
                <w:sz w:val="16"/>
                <w:szCs w:val="16"/>
              </w:rPr>
              <w:t>R5-241057</w:t>
            </w:r>
          </w:p>
        </w:tc>
        <w:tc>
          <w:tcPr>
            <w:tcW w:w="1597" w:type="dxa"/>
          </w:tcPr>
          <w:p w14:paraId="1DFADF06" w14:textId="77777777" w:rsidR="00296FF7" w:rsidRDefault="00296FF7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3C4AA2E0" w14:textId="77777777" w:rsidR="00296FF7" w:rsidRDefault="00296FF7" w:rsidP="00585DDF">
            <w:r>
              <w:rPr>
                <w:sz w:val="16"/>
                <w:szCs w:val="16"/>
              </w:rPr>
              <w:t>TEI14_Test, LTE_UE_cat_1RX-UEConTest</w:t>
            </w:r>
          </w:p>
        </w:tc>
        <w:tc>
          <w:tcPr>
            <w:tcW w:w="2323" w:type="dxa"/>
          </w:tcPr>
          <w:p w14:paraId="16573FF9" w14:textId="77777777" w:rsidR="00296FF7" w:rsidRDefault="00296FF7" w:rsidP="00585DDF">
            <w:r>
              <w:rPr>
                <w:sz w:val="16"/>
                <w:szCs w:val="16"/>
              </w:rPr>
              <w:t>6.5.1EB.4.2</w:t>
            </w:r>
          </w:p>
        </w:tc>
        <w:tc>
          <w:tcPr>
            <w:tcW w:w="998" w:type="dxa"/>
          </w:tcPr>
          <w:p w14:paraId="2C3DE9B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796B145" w14:textId="77777777" w:rsidTr="00585DDF">
        <w:tc>
          <w:tcPr>
            <w:tcW w:w="879" w:type="dxa"/>
          </w:tcPr>
          <w:p w14:paraId="2D6B9F7B" w14:textId="77777777" w:rsidR="00296FF7" w:rsidRDefault="00296FF7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14D20DC6" w14:textId="77777777" w:rsidR="00296FF7" w:rsidRDefault="00296FF7" w:rsidP="00585DDF">
            <w:r>
              <w:rPr>
                <w:sz w:val="16"/>
                <w:szCs w:val="16"/>
              </w:rPr>
              <w:t>5295</w:t>
            </w:r>
          </w:p>
        </w:tc>
        <w:tc>
          <w:tcPr>
            <w:tcW w:w="517" w:type="dxa"/>
          </w:tcPr>
          <w:p w14:paraId="5967217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7BEFC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AB8B4E" w14:textId="77777777" w:rsidR="00296FF7" w:rsidRDefault="00296FF7" w:rsidP="00585DDF">
            <w:r>
              <w:rPr>
                <w:sz w:val="16"/>
                <w:szCs w:val="16"/>
              </w:rPr>
              <w:t>Addition of new test case 8.1.3.8a Redirection to GERAN-Redir-policy bit</w:t>
            </w:r>
          </w:p>
        </w:tc>
        <w:tc>
          <w:tcPr>
            <w:tcW w:w="517" w:type="dxa"/>
          </w:tcPr>
          <w:p w14:paraId="2D0BDE2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56DF41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EBFA3F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023563" w14:textId="77777777" w:rsidR="00296FF7" w:rsidRDefault="00296FF7" w:rsidP="00585DDF">
            <w:r>
              <w:rPr>
                <w:sz w:val="16"/>
                <w:szCs w:val="16"/>
              </w:rPr>
              <w:t>R5-241476</w:t>
            </w:r>
          </w:p>
        </w:tc>
        <w:tc>
          <w:tcPr>
            <w:tcW w:w="1597" w:type="dxa"/>
          </w:tcPr>
          <w:p w14:paraId="14C6FE12" w14:textId="77777777" w:rsidR="00296FF7" w:rsidRDefault="00296FF7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310DA99E" w14:textId="77777777" w:rsidR="00296FF7" w:rsidRDefault="00296FF7" w:rsidP="00585DDF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7430EB43" w14:textId="77777777" w:rsidR="00296FF7" w:rsidRDefault="00296FF7" w:rsidP="00585DDF">
            <w:r>
              <w:rPr>
                <w:sz w:val="16"/>
                <w:szCs w:val="16"/>
              </w:rPr>
              <w:t>8.1.3.8a</w:t>
            </w:r>
          </w:p>
        </w:tc>
        <w:tc>
          <w:tcPr>
            <w:tcW w:w="998" w:type="dxa"/>
          </w:tcPr>
          <w:p w14:paraId="13BE5384" w14:textId="77777777" w:rsidR="00296FF7" w:rsidRDefault="00296FF7" w:rsidP="00585DDF">
            <w:r>
              <w:rPr>
                <w:sz w:val="16"/>
                <w:szCs w:val="16"/>
              </w:rPr>
              <w:t xml:space="preserve">TS/TR … CR … ; TS 36.523-2 CR 1445; TS/TR … CR … </w:t>
            </w:r>
          </w:p>
        </w:tc>
      </w:tr>
      <w:tr w:rsidR="00296FF7" w14:paraId="67B57F6C" w14:textId="77777777" w:rsidTr="00585DDF">
        <w:tc>
          <w:tcPr>
            <w:tcW w:w="879" w:type="dxa"/>
          </w:tcPr>
          <w:p w14:paraId="3B1B4E07" w14:textId="77777777" w:rsidR="00296FF7" w:rsidRDefault="00296FF7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218D3198" w14:textId="77777777" w:rsidR="00296FF7" w:rsidRDefault="00296FF7" w:rsidP="00585DDF"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</w:tcPr>
          <w:p w14:paraId="40B45FE6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2CFBF9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F4DC51" w14:textId="77777777" w:rsidR="00296FF7" w:rsidRDefault="00296FF7" w:rsidP="00585DDF">
            <w:r>
              <w:rPr>
                <w:sz w:val="16"/>
                <w:szCs w:val="16"/>
              </w:rPr>
              <w:t>Addition of applicability of new test case 8.1.3.8a for redir-policy bit</w:t>
            </w:r>
          </w:p>
        </w:tc>
        <w:tc>
          <w:tcPr>
            <w:tcW w:w="517" w:type="dxa"/>
          </w:tcPr>
          <w:p w14:paraId="0AB4E39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B3134" w14:textId="77777777" w:rsidR="00296FF7" w:rsidRDefault="00296FF7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EEB779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571A84" w14:textId="77777777" w:rsidR="00296FF7" w:rsidRDefault="00296FF7" w:rsidP="00585DDF">
            <w:r>
              <w:rPr>
                <w:sz w:val="16"/>
                <w:szCs w:val="16"/>
              </w:rPr>
              <w:t>R5-241622</w:t>
            </w:r>
          </w:p>
        </w:tc>
        <w:tc>
          <w:tcPr>
            <w:tcW w:w="1597" w:type="dxa"/>
          </w:tcPr>
          <w:p w14:paraId="5AA12B2B" w14:textId="77777777" w:rsidR="00296FF7" w:rsidRDefault="00296FF7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7401FC11" w14:textId="77777777" w:rsidR="00296FF7" w:rsidRDefault="00296FF7" w:rsidP="00585DDF">
            <w:r>
              <w:rPr>
                <w:sz w:val="16"/>
                <w:szCs w:val="16"/>
              </w:rPr>
              <w:t>TEI14_Test</w:t>
            </w:r>
          </w:p>
        </w:tc>
        <w:tc>
          <w:tcPr>
            <w:tcW w:w="2323" w:type="dxa"/>
          </w:tcPr>
          <w:p w14:paraId="0B300427" w14:textId="77777777" w:rsidR="00296FF7" w:rsidRDefault="00296FF7" w:rsidP="00585DDF">
            <w:r>
              <w:rPr>
                <w:sz w:val="16"/>
                <w:szCs w:val="16"/>
              </w:rPr>
              <w:t>8.1.3.8a</w:t>
            </w:r>
          </w:p>
        </w:tc>
        <w:tc>
          <w:tcPr>
            <w:tcW w:w="998" w:type="dxa"/>
          </w:tcPr>
          <w:p w14:paraId="4C1BF5E7" w14:textId="77777777" w:rsidR="00296FF7" w:rsidRDefault="00296FF7" w:rsidP="00585DDF">
            <w:r>
              <w:rPr>
                <w:sz w:val="16"/>
                <w:szCs w:val="16"/>
              </w:rPr>
              <w:t xml:space="preserve">TS/TR … CR … ; TS 36.523-1 CR 5295; TS/TR … CR … </w:t>
            </w:r>
          </w:p>
        </w:tc>
      </w:tr>
      <w:tr w:rsidR="00296FF7" w14:paraId="47FC656E" w14:textId="77777777" w:rsidTr="00585DDF">
        <w:tc>
          <w:tcPr>
            <w:tcW w:w="879" w:type="dxa"/>
          </w:tcPr>
          <w:p w14:paraId="38E650A4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6B06776" w14:textId="77777777" w:rsidR="00296FF7" w:rsidRDefault="00296FF7" w:rsidP="00585DDF">
            <w:r>
              <w:rPr>
                <w:sz w:val="16"/>
                <w:szCs w:val="16"/>
              </w:rPr>
              <w:t>0330</w:t>
            </w:r>
          </w:p>
        </w:tc>
        <w:tc>
          <w:tcPr>
            <w:tcW w:w="517" w:type="dxa"/>
          </w:tcPr>
          <w:p w14:paraId="687E096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3CD2FF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775B27" w14:textId="77777777" w:rsidR="00296FF7" w:rsidRDefault="00296FF7" w:rsidP="00585DDF">
            <w:r>
              <w:rPr>
                <w:sz w:val="16"/>
                <w:szCs w:val="16"/>
              </w:rPr>
              <w:t>Corrections of clause 5.3.2</w:t>
            </w:r>
          </w:p>
        </w:tc>
        <w:tc>
          <w:tcPr>
            <w:tcW w:w="517" w:type="dxa"/>
          </w:tcPr>
          <w:p w14:paraId="4BF0AAD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D661AD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D6E21C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13D4B2" w14:textId="77777777" w:rsidR="00296FF7" w:rsidRDefault="00296FF7" w:rsidP="00585DDF">
            <w:r>
              <w:rPr>
                <w:sz w:val="16"/>
                <w:szCs w:val="16"/>
              </w:rPr>
              <w:t>R5-240555</w:t>
            </w:r>
          </w:p>
        </w:tc>
        <w:tc>
          <w:tcPr>
            <w:tcW w:w="1597" w:type="dxa"/>
          </w:tcPr>
          <w:p w14:paraId="24D389F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2612970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47FA3ED" w14:textId="77777777" w:rsidR="00296FF7" w:rsidRDefault="00296FF7" w:rsidP="00585DDF"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 w14:paraId="6FC086B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0334, 0335, 0336, 0339; TS/TR ... CR ... </w:t>
            </w:r>
          </w:p>
        </w:tc>
      </w:tr>
      <w:tr w:rsidR="00296FF7" w14:paraId="1DD3C666" w14:textId="77777777" w:rsidTr="00585DDF">
        <w:tc>
          <w:tcPr>
            <w:tcW w:w="879" w:type="dxa"/>
          </w:tcPr>
          <w:p w14:paraId="38CC1616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08781DC4" w14:textId="77777777" w:rsidR="00296FF7" w:rsidRDefault="00296FF7" w:rsidP="00585DDF"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 w14:paraId="031A9E8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406EF8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EDF656" w14:textId="77777777" w:rsidR="00296FF7" w:rsidRDefault="00296FF7" w:rsidP="00585DDF">
            <w:r>
              <w:rPr>
                <w:sz w:val="16"/>
                <w:szCs w:val="16"/>
              </w:rPr>
              <w:t>Corrections of clause 5.3.29</w:t>
            </w:r>
          </w:p>
        </w:tc>
        <w:tc>
          <w:tcPr>
            <w:tcW w:w="517" w:type="dxa"/>
          </w:tcPr>
          <w:p w14:paraId="251034B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2DA11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334C7F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E8506E" w14:textId="77777777" w:rsidR="00296FF7" w:rsidRDefault="00296FF7" w:rsidP="00585DDF">
            <w:r>
              <w:rPr>
                <w:sz w:val="16"/>
                <w:szCs w:val="16"/>
              </w:rPr>
              <w:t>R5-240556</w:t>
            </w:r>
          </w:p>
        </w:tc>
        <w:tc>
          <w:tcPr>
            <w:tcW w:w="1597" w:type="dxa"/>
          </w:tcPr>
          <w:p w14:paraId="1D6275E9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5523F56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F54C25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AFBC3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253F1F07" w14:textId="77777777" w:rsidTr="00585DDF">
        <w:tc>
          <w:tcPr>
            <w:tcW w:w="879" w:type="dxa"/>
          </w:tcPr>
          <w:p w14:paraId="606EF0AC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B13EA7A" w14:textId="77777777" w:rsidR="00296FF7" w:rsidRDefault="00296FF7" w:rsidP="00585DDF"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 w14:paraId="661704B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BC0E3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C37BFC" w14:textId="77777777" w:rsidR="00296FF7" w:rsidRDefault="00296FF7" w:rsidP="00585DDF">
            <w:r>
              <w:rPr>
                <w:sz w:val="16"/>
                <w:szCs w:val="16"/>
              </w:rPr>
              <w:t>Corrections of clause 5.3.32</w:t>
            </w:r>
          </w:p>
        </w:tc>
        <w:tc>
          <w:tcPr>
            <w:tcW w:w="517" w:type="dxa"/>
          </w:tcPr>
          <w:p w14:paraId="3978633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3FC31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46EC64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B89F60" w14:textId="77777777" w:rsidR="00296FF7" w:rsidRDefault="00296FF7" w:rsidP="00585DDF">
            <w:r>
              <w:rPr>
                <w:sz w:val="16"/>
                <w:szCs w:val="16"/>
              </w:rPr>
              <w:t>R5-240557</w:t>
            </w:r>
          </w:p>
        </w:tc>
        <w:tc>
          <w:tcPr>
            <w:tcW w:w="1597" w:type="dxa"/>
          </w:tcPr>
          <w:p w14:paraId="5DC71810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9F3171F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DCADD0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8E041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E63A3E9" w14:textId="77777777" w:rsidTr="00585DDF">
        <w:tc>
          <w:tcPr>
            <w:tcW w:w="879" w:type="dxa"/>
          </w:tcPr>
          <w:p w14:paraId="01960605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371A350" w14:textId="77777777" w:rsidR="00296FF7" w:rsidRDefault="00296FF7" w:rsidP="00585DDF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6993286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82C66C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D02FB7F" w14:textId="77777777" w:rsidR="00296FF7" w:rsidRDefault="00296FF7" w:rsidP="00585DDF">
            <w:r>
              <w:rPr>
                <w:sz w:val="16"/>
                <w:szCs w:val="16"/>
              </w:rPr>
              <w:t>Corrections of clause 5.4.2</w:t>
            </w:r>
          </w:p>
        </w:tc>
        <w:tc>
          <w:tcPr>
            <w:tcW w:w="517" w:type="dxa"/>
          </w:tcPr>
          <w:p w14:paraId="6676FDF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F8F956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38262E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1A4D0E" w14:textId="77777777" w:rsidR="00296FF7" w:rsidRDefault="00296FF7" w:rsidP="00585DDF">
            <w:r>
              <w:rPr>
                <w:sz w:val="16"/>
                <w:szCs w:val="16"/>
              </w:rPr>
              <w:t>R5-240558</w:t>
            </w:r>
          </w:p>
        </w:tc>
        <w:tc>
          <w:tcPr>
            <w:tcW w:w="1597" w:type="dxa"/>
          </w:tcPr>
          <w:p w14:paraId="280AF0F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6CA4C1B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59D679A1" w14:textId="77777777" w:rsidR="00296FF7" w:rsidRDefault="00296FF7" w:rsidP="00585DDF">
            <w:r>
              <w:rPr>
                <w:sz w:val="16"/>
                <w:szCs w:val="16"/>
              </w:rPr>
              <w:t>5.4.2</w:t>
            </w:r>
          </w:p>
        </w:tc>
        <w:tc>
          <w:tcPr>
            <w:tcW w:w="998" w:type="dxa"/>
          </w:tcPr>
          <w:p w14:paraId="1404FCD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0330; TS/TR ... CR ... </w:t>
            </w:r>
          </w:p>
        </w:tc>
      </w:tr>
      <w:tr w:rsidR="00296FF7" w14:paraId="2D8F7897" w14:textId="77777777" w:rsidTr="00585DDF">
        <w:tc>
          <w:tcPr>
            <w:tcW w:w="879" w:type="dxa"/>
          </w:tcPr>
          <w:p w14:paraId="6F93EE25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1923ECBE" w14:textId="77777777" w:rsidR="00296FF7" w:rsidRDefault="00296FF7" w:rsidP="00585DDF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123DECB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AE40ED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3FDC340" w14:textId="77777777" w:rsidR="00296FF7" w:rsidRDefault="00296FF7" w:rsidP="00585DDF">
            <w:r>
              <w:rPr>
                <w:sz w:val="16"/>
                <w:szCs w:val="16"/>
              </w:rPr>
              <w:t>Corrections of clause 5.5.1</w:t>
            </w:r>
          </w:p>
        </w:tc>
        <w:tc>
          <w:tcPr>
            <w:tcW w:w="517" w:type="dxa"/>
          </w:tcPr>
          <w:p w14:paraId="6938518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9C9BCF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312200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637F7D" w14:textId="77777777" w:rsidR="00296FF7" w:rsidRDefault="00296FF7" w:rsidP="00585DDF">
            <w:r>
              <w:rPr>
                <w:sz w:val="16"/>
                <w:szCs w:val="16"/>
              </w:rPr>
              <w:t>R5-240559</w:t>
            </w:r>
          </w:p>
        </w:tc>
        <w:tc>
          <w:tcPr>
            <w:tcW w:w="1597" w:type="dxa"/>
          </w:tcPr>
          <w:p w14:paraId="291EBB2D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AFF72E2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54E7112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8A093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44E54CF" w14:textId="77777777" w:rsidTr="00585DDF">
        <w:tc>
          <w:tcPr>
            <w:tcW w:w="879" w:type="dxa"/>
          </w:tcPr>
          <w:p w14:paraId="7411FFE2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719288CB" w14:textId="77777777" w:rsidR="00296FF7" w:rsidRDefault="00296FF7" w:rsidP="00585DDF">
            <w:r>
              <w:rPr>
                <w:sz w:val="16"/>
                <w:szCs w:val="16"/>
              </w:rPr>
              <w:t>0335</w:t>
            </w:r>
          </w:p>
        </w:tc>
        <w:tc>
          <w:tcPr>
            <w:tcW w:w="517" w:type="dxa"/>
          </w:tcPr>
          <w:p w14:paraId="1D96D22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08E621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715029" w14:textId="77777777" w:rsidR="00296FF7" w:rsidRDefault="00296FF7" w:rsidP="00585DDF">
            <w:r>
              <w:rPr>
                <w:sz w:val="16"/>
                <w:szCs w:val="16"/>
              </w:rPr>
              <w:t>Corrections of clause 5.5.2.11</w:t>
            </w:r>
          </w:p>
        </w:tc>
        <w:tc>
          <w:tcPr>
            <w:tcW w:w="517" w:type="dxa"/>
          </w:tcPr>
          <w:p w14:paraId="741D1C5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D63C82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4DC128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BFB3F1" w14:textId="77777777" w:rsidR="00296FF7" w:rsidRDefault="00296FF7" w:rsidP="00585DDF">
            <w:r>
              <w:rPr>
                <w:sz w:val="16"/>
                <w:szCs w:val="16"/>
              </w:rPr>
              <w:t>R5-240560</w:t>
            </w:r>
          </w:p>
        </w:tc>
        <w:tc>
          <w:tcPr>
            <w:tcW w:w="1597" w:type="dxa"/>
          </w:tcPr>
          <w:p w14:paraId="1A66D16F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57D6198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6615EEFD" w14:textId="77777777" w:rsidR="00296FF7" w:rsidRDefault="00296FF7" w:rsidP="00585DDF">
            <w:r>
              <w:rPr>
                <w:sz w:val="16"/>
                <w:szCs w:val="16"/>
              </w:rPr>
              <w:t>5.5.2.11</w:t>
            </w:r>
          </w:p>
        </w:tc>
        <w:tc>
          <w:tcPr>
            <w:tcW w:w="998" w:type="dxa"/>
          </w:tcPr>
          <w:p w14:paraId="727E59F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0334; TS/TR ... CR ... </w:t>
            </w:r>
          </w:p>
        </w:tc>
      </w:tr>
      <w:tr w:rsidR="00296FF7" w14:paraId="4B642B84" w14:textId="77777777" w:rsidTr="00585DDF">
        <w:tc>
          <w:tcPr>
            <w:tcW w:w="879" w:type="dxa"/>
          </w:tcPr>
          <w:p w14:paraId="7C18819B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5331139D" w14:textId="77777777" w:rsidR="00296FF7" w:rsidRDefault="00296FF7" w:rsidP="00585DDF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1CCA551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2E174A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402882" w14:textId="77777777" w:rsidR="00296FF7" w:rsidRDefault="00296FF7" w:rsidP="00585DDF">
            <w:r>
              <w:rPr>
                <w:sz w:val="16"/>
                <w:szCs w:val="16"/>
              </w:rPr>
              <w:t>Corrections of clause 5.5.2.13</w:t>
            </w:r>
          </w:p>
        </w:tc>
        <w:tc>
          <w:tcPr>
            <w:tcW w:w="517" w:type="dxa"/>
          </w:tcPr>
          <w:p w14:paraId="705EC6A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82D83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1F6FEF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A10840" w14:textId="77777777" w:rsidR="00296FF7" w:rsidRDefault="00296FF7" w:rsidP="00585DDF">
            <w:r>
              <w:rPr>
                <w:sz w:val="16"/>
                <w:szCs w:val="16"/>
              </w:rPr>
              <w:t>R5-240561</w:t>
            </w:r>
          </w:p>
        </w:tc>
        <w:tc>
          <w:tcPr>
            <w:tcW w:w="1597" w:type="dxa"/>
          </w:tcPr>
          <w:p w14:paraId="7BC65F0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437AED1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673A285E" w14:textId="77777777" w:rsidR="00296FF7" w:rsidRDefault="00296FF7" w:rsidP="00585DDF">
            <w:r>
              <w:rPr>
                <w:sz w:val="16"/>
                <w:szCs w:val="16"/>
              </w:rPr>
              <w:t>5.5.2.13</w:t>
            </w:r>
          </w:p>
        </w:tc>
        <w:tc>
          <w:tcPr>
            <w:tcW w:w="998" w:type="dxa"/>
          </w:tcPr>
          <w:p w14:paraId="3D2B90F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36.579-1 CR 0334; TS/TR ... CR ... </w:t>
            </w:r>
          </w:p>
        </w:tc>
      </w:tr>
      <w:tr w:rsidR="00296FF7" w14:paraId="0C30B446" w14:textId="77777777" w:rsidTr="00585DDF">
        <w:tc>
          <w:tcPr>
            <w:tcW w:w="879" w:type="dxa"/>
          </w:tcPr>
          <w:p w14:paraId="5CE6491C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098F8F11" w14:textId="77777777" w:rsidR="00296FF7" w:rsidRDefault="00296FF7" w:rsidP="00585DDF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6370351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B2DE12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FE4364" w14:textId="77777777" w:rsidR="00296FF7" w:rsidRDefault="00296FF7" w:rsidP="00585DDF">
            <w:r>
              <w:rPr>
                <w:sz w:val="16"/>
                <w:szCs w:val="16"/>
              </w:rPr>
              <w:t>Corrections of clause 5.5.2.19.4</w:t>
            </w:r>
          </w:p>
        </w:tc>
        <w:tc>
          <w:tcPr>
            <w:tcW w:w="517" w:type="dxa"/>
          </w:tcPr>
          <w:p w14:paraId="6F6C078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6A9D38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B1E349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D4C7D1" w14:textId="77777777" w:rsidR="00296FF7" w:rsidRDefault="00296FF7" w:rsidP="00585DDF">
            <w:r>
              <w:rPr>
                <w:sz w:val="16"/>
                <w:szCs w:val="16"/>
              </w:rPr>
              <w:t>R5-240562</w:t>
            </w:r>
          </w:p>
        </w:tc>
        <w:tc>
          <w:tcPr>
            <w:tcW w:w="1597" w:type="dxa"/>
          </w:tcPr>
          <w:p w14:paraId="0E028F0C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33664FA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8CC855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42F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8FA099E" w14:textId="77777777" w:rsidTr="00585DDF">
        <w:tc>
          <w:tcPr>
            <w:tcW w:w="879" w:type="dxa"/>
          </w:tcPr>
          <w:p w14:paraId="43808625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4A7136E" w14:textId="77777777" w:rsidR="00296FF7" w:rsidRDefault="00296FF7" w:rsidP="00585DDF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08A1429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83AC30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717C6A" w14:textId="77777777" w:rsidR="00296FF7" w:rsidRDefault="00296FF7" w:rsidP="00585DDF">
            <w:r>
              <w:rPr>
                <w:sz w:val="16"/>
                <w:szCs w:val="16"/>
              </w:rPr>
              <w:t>Corrections of clause 5.5.2.7.2</w:t>
            </w:r>
          </w:p>
        </w:tc>
        <w:tc>
          <w:tcPr>
            <w:tcW w:w="517" w:type="dxa"/>
          </w:tcPr>
          <w:p w14:paraId="2FBEB33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EE3479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A5FEA9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B75428" w14:textId="77777777" w:rsidR="00296FF7" w:rsidRDefault="00296FF7" w:rsidP="00585DDF">
            <w:r>
              <w:rPr>
                <w:sz w:val="16"/>
                <w:szCs w:val="16"/>
              </w:rPr>
              <w:t>R5-240563</w:t>
            </w:r>
          </w:p>
        </w:tc>
        <w:tc>
          <w:tcPr>
            <w:tcW w:w="1597" w:type="dxa"/>
          </w:tcPr>
          <w:p w14:paraId="2024704E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F517DC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5A11D4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EC014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17F7681" w14:textId="77777777" w:rsidTr="00585DDF">
        <w:tc>
          <w:tcPr>
            <w:tcW w:w="879" w:type="dxa"/>
          </w:tcPr>
          <w:p w14:paraId="7B4F996F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7BE2984" w14:textId="77777777" w:rsidR="00296FF7" w:rsidRDefault="00296FF7" w:rsidP="00585DDF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154B7FE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767752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CC3352" w14:textId="77777777" w:rsidR="00296FF7" w:rsidRDefault="00296FF7" w:rsidP="00585DDF">
            <w:r>
              <w:rPr>
                <w:sz w:val="16"/>
                <w:szCs w:val="16"/>
              </w:rPr>
              <w:t>Corrections of clause 5.5.3.3.1A</w:t>
            </w:r>
          </w:p>
        </w:tc>
        <w:tc>
          <w:tcPr>
            <w:tcW w:w="517" w:type="dxa"/>
          </w:tcPr>
          <w:p w14:paraId="2FD9A2E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4BA17B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F7EC78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BA13DC" w14:textId="77777777" w:rsidR="00296FF7" w:rsidRDefault="00296FF7" w:rsidP="00585DDF">
            <w:r>
              <w:rPr>
                <w:sz w:val="16"/>
                <w:szCs w:val="16"/>
              </w:rPr>
              <w:t>R5-240564</w:t>
            </w:r>
          </w:p>
        </w:tc>
        <w:tc>
          <w:tcPr>
            <w:tcW w:w="1597" w:type="dxa"/>
          </w:tcPr>
          <w:p w14:paraId="5698BC2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C763CB1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F03321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A4488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6BBFBBC" w14:textId="77777777" w:rsidTr="00585DDF">
        <w:tc>
          <w:tcPr>
            <w:tcW w:w="879" w:type="dxa"/>
          </w:tcPr>
          <w:p w14:paraId="01F1F853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AD04A3D" w14:textId="77777777" w:rsidR="00296FF7" w:rsidRDefault="00296FF7" w:rsidP="00585DDF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63BCE7F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1AFAF7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31ABD94" w14:textId="77777777" w:rsidR="00296FF7" w:rsidRDefault="00296FF7" w:rsidP="00585DDF">
            <w:r>
              <w:rPr>
                <w:sz w:val="16"/>
                <w:szCs w:val="16"/>
              </w:rPr>
              <w:t>Corrections of clause 5.5.9.1</w:t>
            </w:r>
          </w:p>
        </w:tc>
        <w:tc>
          <w:tcPr>
            <w:tcW w:w="517" w:type="dxa"/>
          </w:tcPr>
          <w:p w14:paraId="13E7CD8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C48A10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4F14F5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7EB4E6" w14:textId="77777777" w:rsidR="00296FF7" w:rsidRDefault="00296FF7" w:rsidP="00585DDF">
            <w:r>
              <w:rPr>
                <w:sz w:val="16"/>
                <w:szCs w:val="16"/>
              </w:rPr>
              <w:t>R5-240565</w:t>
            </w:r>
          </w:p>
        </w:tc>
        <w:tc>
          <w:tcPr>
            <w:tcW w:w="1597" w:type="dxa"/>
          </w:tcPr>
          <w:p w14:paraId="7FEE96A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F172A62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6C1F30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943B8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C9C8357" w14:textId="77777777" w:rsidTr="00585DDF">
        <w:tc>
          <w:tcPr>
            <w:tcW w:w="879" w:type="dxa"/>
          </w:tcPr>
          <w:p w14:paraId="04B551C3" w14:textId="77777777" w:rsidR="00296FF7" w:rsidRDefault="00296FF7" w:rsidP="00585DDF"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</w:tcPr>
          <w:p w14:paraId="3B0E5FFC" w14:textId="77777777" w:rsidR="00296FF7" w:rsidRDefault="00296FF7" w:rsidP="00585DDF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31851E9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F34ABD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287243B" w14:textId="77777777" w:rsidR="00296FF7" w:rsidRDefault="00296FF7" w:rsidP="00585DDF">
            <w:r>
              <w:rPr>
                <w:sz w:val="16"/>
                <w:szCs w:val="16"/>
              </w:rPr>
              <w:t>Corrections of references to 24.282</w:t>
            </w:r>
          </w:p>
        </w:tc>
        <w:tc>
          <w:tcPr>
            <w:tcW w:w="517" w:type="dxa"/>
          </w:tcPr>
          <w:p w14:paraId="5585B0A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D763AC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6175EE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A09E35" w14:textId="77777777" w:rsidR="00296FF7" w:rsidRDefault="00296FF7" w:rsidP="00585DDF">
            <w:r>
              <w:rPr>
                <w:sz w:val="16"/>
                <w:szCs w:val="16"/>
              </w:rPr>
              <w:t>R5-240566</w:t>
            </w:r>
          </w:p>
        </w:tc>
        <w:tc>
          <w:tcPr>
            <w:tcW w:w="1597" w:type="dxa"/>
          </w:tcPr>
          <w:p w14:paraId="01E22C60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CCD1F89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43FC19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F34B4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00780DA" w14:textId="77777777" w:rsidTr="00585DDF">
        <w:tc>
          <w:tcPr>
            <w:tcW w:w="879" w:type="dxa"/>
          </w:tcPr>
          <w:p w14:paraId="1B678D8E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6EAE3841" w14:textId="77777777" w:rsidR="00296FF7" w:rsidRDefault="00296FF7" w:rsidP="00585DDF">
            <w:r>
              <w:rPr>
                <w:sz w:val="16"/>
                <w:szCs w:val="16"/>
              </w:rPr>
              <w:t>0352</w:t>
            </w:r>
          </w:p>
        </w:tc>
        <w:tc>
          <w:tcPr>
            <w:tcW w:w="517" w:type="dxa"/>
          </w:tcPr>
          <w:p w14:paraId="2CB1143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26777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280B01" w14:textId="77777777" w:rsidR="00296FF7" w:rsidRDefault="00296FF7" w:rsidP="00585DDF">
            <w:r>
              <w:rPr>
                <w:sz w:val="16"/>
                <w:szCs w:val="16"/>
              </w:rPr>
              <w:t>Correction of MO call release of calls using a pre-established session</w:t>
            </w:r>
          </w:p>
        </w:tc>
        <w:tc>
          <w:tcPr>
            <w:tcW w:w="517" w:type="dxa"/>
          </w:tcPr>
          <w:p w14:paraId="6D3B303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B52B10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B41B52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CF05FD" w14:textId="77777777" w:rsidR="00296FF7" w:rsidRDefault="00296FF7" w:rsidP="00585DDF">
            <w:r>
              <w:rPr>
                <w:sz w:val="16"/>
                <w:szCs w:val="16"/>
              </w:rPr>
              <w:t>R5-240567</w:t>
            </w:r>
          </w:p>
        </w:tc>
        <w:tc>
          <w:tcPr>
            <w:tcW w:w="1597" w:type="dxa"/>
          </w:tcPr>
          <w:p w14:paraId="4B25819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8E87C87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09FE339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0EEF8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DCC28A5" w14:textId="77777777" w:rsidTr="00585DDF">
        <w:tc>
          <w:tcPr>
            <w:tcW w:w="879" w:type="dxa"/>
          </w:tcPr>
          <w:p w14:paraId="6AE72C98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1A6B7BC" w14:textId="77777777" w:rsidR="00296FF7" w:rsidRDefault="00296FF7" w:rsidP="00585DDF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33E36C2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B91199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E4F6F7" w14:textId="77777777" w:rsidR="00296FF7" w:rsidRDefault="00296FF7" w:rsidP="00585DDF">
            <w:r>
              <w:rPr>
                <w:sz w:val="16"/>
                <w:szCs w:val="16"/>
              </w:rPr>
              <w:t>Correction of RRC connection release in several test cases</w:t>
            </w:r>
          </w:p>
        </w:tc>
        <w:tc>
          <w:tcPr>
            <w:tcW w:w="517" w:type="dxa"/>
          </w:tcPr>
          <w:p w14:paraId="0EE3608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A41F4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2C1089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73E96A" w14:textId="77777777" w:rsidR="00296FF7" w:rsidRDefault="00296FF7" w:rsidP="00585DDF">
            <w:r>
              <w:rPr>
                <w:sz w:val="16"/>
                <w:szCs w:val="16"/>
              </w:rPr>
              <w:t>R5-240568</w:t>
            </w:r>
          </w:p>
        </w:tc>
        <w:tc>
          <w:tcPr>
            <w:tcW w:w="1597" w:type="dxa"/>
          </w:tcPr>
          <w:p w14:paraId="63CE6FE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1A70BFE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0083CF6B" w14:textId="77777777" w:rsidR="00296FF7" w:rsidRDefault="00296FF7" w:rsidP="00585DDF">
            <w:r>
              <w:rPr>
                <w:sz w:val="16"/>
                <w:szCs w:val="16"/>
              </w:rPr>
              <w:t>5.1.3.2, 5.5.3.2, 6.1.1.4.3.2, 6.3.1.3.2</w:t>
            </w:r>
          </w:p>
        </w:tc>
        <w:tc>
          <w:tcPr>
            <w:tcW w:w="998" w:type="dxa"/>
          </w:tcPr>
          <w:p w14:paraId="5BB8DB9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A22E089" w14:textId="77777777" w:rsidTr="00585DDF">
        <w:tc>
          <w:tcPr>
            <w:tcW w:w="879" w:type="dxa"/>
          </w:tcPr>
          <w:p w14:paraId="7C4020CC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33730AA" w14:textId="77777777" w:rsidR="00296FF7" w:rsidRDefault="00296FF7" w:rsidP="00585DDF">
            <w:r>
              <w:rPr>
                <w:sz w:val="16"/>
                <w:szCs w:val="16"/>
              </w:rPr>
              <w:t>0354</w:t>
            </w:r>
          </w:p>
        </w:tc>
        <w:tc>
          <w:tcPr>
            <w:tcW w:w="517" w:type="dxa"/>
          </w:tcPr>
          <w:p w14:paraId="3752BBA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5E3F6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3373C98" w14:textId="77777777" w:rsidR="00296FF7" w:rsidRDefault="00296FF7" w:rsidP="00585DDF">
            <w:r>
              <w:rPr>
                <w:sz w:val="16"/>
                <w:szCs w:val="16"/>
              </w:rPr>
              <w:t>Correction of testcase 6.1.1.17</w:t>
            </w:r>
          </w:p>
        </w:tc>
        <w:tc>
          <w:tcPr>
            <w:tcW w:w="517" w:type="dxa"/>
          </w:tcPr>
          <w:p w14:paraId="191C602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A2405D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B8C1B7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063217" w14:textId="77777777" w:rsidR="00296FF7" w:rsidRDefault="00296FF7" w:rsidP="00585DDF">
            <w:r>
              <w:rPr>
                <w:sz w:val="16"/>
                <w:szCs w:val="16"/>
              </w:rPr>
              <w:t>R5-240569</w:t>
            </w:r>
          </w:p>
        </w:tc>
        <w:tc>
          <w:tcPr>
            <w:tcW w:w="1597" w:type="dxa"/>
          </w:tcPr>
          <w:p w14:paraId="2DBC8D59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58765E0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265C145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85693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DABA4C" w14:textId="77777777" w:rsidTr="00585DDF">
        <w:tc>
          <w:tcPr>
            <w:tcW w:w="879" w:type="dxa"/>
          </w:tcPr>
          <w:p w14:paraId="070CDB63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134922DC" w14:textId="77777777" w:rsidR="00296FF7" w:rsidRDefault="00296FF7" w:rsidP="00585DDF">
            <w:r>
              <w:rPr>
                <w:sz w:val="16"/>
                <w:szCs w:val="16"/>
              </w:rPr>
              <w:t>0355</w:t>
            </w:r>
          </w:p>
        </w:tc>
        <w:tc>
          <w:tcPr>
            <w:tcW w:w="517" w:type="dxa"/>
          </w:tcPr>
          <w:p w14:paraId="77CB06B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CEA966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4589FF" w14:textId="77777777" w:rsidR="00296FF7" w:rsidRDefault="00296FF7" w:rsidP="00585DDF">
            <w:r>
              <w:rPr>
                <w:sz w:val="16"/>
                <w:szCs w:val="16"/>
              </w:rPr>
              <w:t>Correction of testcase 6.1.1.5</w:t>
            </w:r>
          </w:p>
        </w:tc>
        <w:tc>
          <w:tcPr>
            <w:tcW w:w="517" w:type="dxa"/>
          </w:tcPr>
          <w:p w14:paraId="3FCBAA3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4EE59E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4CB90C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7CF1FE" w14:textId="77777777" w:rsidR="00296FF7" w:rsidRDefault="00296FF7" w:rsidP="00585DDF">
            <w:r>
              <w:rPr>
                <w:sz w:val="16"/>
                <w:szCs w:val="16"/>
              </w:rPr>
              <w:t>R5-240570</w:t>
            </w:r>
          </w:p>
        </w:tc>
        <w:tc>
          <w:tcPr>
            <w:tcW w:w="1597" w:type="dxa"/>
          </w:tcPr>
          <w:p w14:paraId="245C586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5B77E43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6B73733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18073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A485930" w14:textId="77777777" w:rsidTr="00585DDF">
        <w:tc>
          <w:tcPr>
            <w:tcW w:w="879" w:type="dxa"/>
          </w:tcPr>
          <w:p w14:paraId="052A0194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378B49EE" w14:textId="77777777" w:rsidR="00296FF7" w:rsidRDefault="00296FF7" w:rsidP="00585DDF"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 w14:paraId="75A00E0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6B880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20C284" w14:textId="77777777" w:rsidR="00296FF7" w:rsidRDefault="00296FF7" w:rsidP="00585DDF">
            <w:r>
              <w:rPr>
                <w:sz w:val="16"/>
                <w:szCs w:val="16"/>
              </w:rPr>
              <w:t>Correction of testcase 6.1.2.2</w:t>
            </w:r>
          </w:p>
        </w:tc>
        <w:tc>
          <w:tcPr>
            <w:tcW w:w="517" w:type="dxa"/>
          </w:tcPr>
          <w:p w14:paraId="3FD32EC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B54BB3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D25E49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BFA1DE" w14:textId="77777777" w:rsidR="00296FF7" w:rsidRDefault="00296FF7" w:rsidP="00585DDF">
            <w:r>
              <w:rPr>
                <w:sz w:val="16"/>
                <w:szCs w:val="16"/>
              </w:rPr>
              <w:t>R5-240572</w:t>
            </w:r>
          </w:p>
        </w:tc>
        <w:tc>
          <w:tcPr>
            <w:tcW w:w="1597" w:type="dxa"/>
          </w:tcPr>
          <w:p w14:paraId="1FB184DD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842C323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3445000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1F4FE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3777C3" w14:textId="77777777" w:rsidTr="00585DDF">
        <w:tc>
          <w:tcPr>
            <w:tcW w:w="879" w:type="dxa"/>
          </w:tcPr>
          <w:p w14:paraId="14922FE0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7436902" w14:textId="77777777" w:rsidR="00296FF7" w:rsidRDefault="00296FF7" w:rsidP="00585DDF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14:paraId="00205A4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3331FF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12014A" w14:textId="77777777" w:rsidR="00296FF7" w:rsidRDefault="00296FF7" w:rsidP="00585DDF">
            <w:r>
              <w:rPr>
                <w:sz w:val="16"/>
                <w:szCs w:val="16"/>
              </w:rPr>
              <w:t>Correction of testcase 6.2.10</w:t>
            </w:r>
          </w:p>
        </w:tc>
        <w:tc>
          <w:tcPr>
            <w:tcW w:w="517" w:type="dxa"/>
          </w:tcPr>
          <w:p w14:paraId="2CC873A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090284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1B254A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6738B4" w14:textId="77777777" w:rsidR="00296FF7" w:rsidRDefault="00296FF7" w:rsidP="00585DDF">
            <w:r>
              <w:rPr>
                <w:sz w:val="16"/>
                <w:szCs w:val="16"/>
              </w:rPr>
              <w:t>R5-240574</w:t>
            </w:r>
          </w:p>
        </w:tc>
        <w:tc>
          <w:tcPr>
            <w:tcW w:w="1597" w:type="dxa"/>
          </w:tcPr>
          <w:p w14:paraId="4FF732B9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961BB2C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15566A4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37800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0DA0578" w14:textId="77777777" w:rsidTr="00585DDF">
        <w:tc>
          <w:tcPr>
            <w:tcW w:w="879" w:type="dxa"/>
          </w:tcPr>
          <w:p w14:paraId="0DFA7146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BD8409A" w14:textId="77777777" w:rsidR="00296FF7" w:rsidRDefault="00296FF7" w:rsidP="00585DDF">
            <w:r>
              <w:rPr>
                <w:sz w:val="16"/>
                <w:szCs w:val="16"/>
              </w:rPr>
              <w:t>0360</w:t>
            </w:r>
          </w:p>
        </w:tc>
        <w:tc>
          <w:tcPr>
            <w:tcW w:w="517" w:type="dxa"/>
          </w:tcPr>
          <w:p w14:paraId="12333A4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505418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EB6F86E" w14:textId="77777777" w:rsidR="00296FF7" w:rsidRDefault="00296FF7" w:rsidP="00585DDF">
            <w:r>
              <w:rPr>
                <w:sz w:val="16"/>
                <w:szCs w:val="16"/>
              </w:rPr>
              <w:t>Correction of testcase 6.2.14</w:t>
            </w:r>
          </w:p>
        </w:tc>
        <w:tc>
          <w:tcPr>
            <w:tcW w:w="517" w:type="dxa"/>
          </w:tcPr>
          <w:p w14:paraId="7C657A6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150D7E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EB3796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45746E" w14:textId="77777777" w:rsidR="00296FF7" w:rsidRDefault="00296FF7" w:rsidP="00585DDF">
            <w:r>
              <w:rPr>
                <w:sz w:val="16"/>
                <w:szCs w:val="16"/>
              </w:rPr>
              <w:t>R5-240575</w:t>
            </w:r>
          </w:p>
        </w:tc>
        <w:tc>
          <w:tcPr>
            <w:tcW w:w="1597" w:type="dxa"/>
          </w:tcPr>
          <w:p w14:paraId="21907E26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F4437A5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3717857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8F05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280DAA42" w14:textId="77777777" w:rsidTr="00585DDF">
        <w:tc>
          <w:tcPr>
            <w:tcW w:w="879" w:type="dxa"/>
          </w:tcPr>
          <w:p w14:paraId="47106C5D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C1A0639" w14:textId="77777777" w:rsidR="00296FF7" w:rsidRDefault="00296FF7" w:rsidP="00585DDF">
            <w:r>
              <w:rPr>
                <w:sz w:val="16"/>
                <w:szCs w:val="16"/>
              </w:rPr>
              <w:t>0361</w:t>
            </w:r>
          </w:p>
        </w:tc>
        <w:tc>
          <w:tcPr>
            <w:tcW w:w="517" w:type="dxa"/>
          </w:tcPr>
          <w:p w14:paraId="6D6DA73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B532D7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6C22C5" w14:textId="77777777" w:rsidR="00296FF7" w:rsidRDefault="00296FF7" w:rsidP="00585DDF">
            <w:r>
              <w:rPr>
                <w:sz w:val="16"/>
                <w:szCs w:val="16"/>
              </w:rPr>
              <w:t>Correction of testcase 6.2.15</w:t>
            </w:r>
          </w:p>
        </w:tc>
        <w:tc>
          <w:tcPr>
            <w:tcW w:w="517" w:type="dxa"/>
          </w:tcPr>
          <w:p w14:paraId="7B7EB00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344C9E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F6C334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F7D128" w14:textId="77777777" w:rsidR="00296FF7" w:rsidRDefault="00296FF7" w:rsidP="00585DDF">
            <w:r>
              <w:rPr>
                <w:sz w:val="16"/>
                <w:szCs w:val="16"/>
              </w:rPr>
              <w:t>R5-240576</w:t>
            </w:r>
          </w:p>
        </w:tc>
        <w:tc>
          <w:tcPr>
            <w:tcW w:w="1597" w:type="dxa"/>
          </w:tcPr>
          <w:p w14:paraId="421FC55F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7E39F2F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525EA77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4B4E7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F8DE86C" w14:textId="77777777" w:rsidTr="00585DDF">
        <w:tc>
          <w:tcPr>
            <w:tcW w:w="879" w:type="dxa"/>
          </w:tcPr>
          <w:p w14:paraId="2F4971F5" w14:textId="77777777" w:rsidR="00296FF7" w:rsidRDefault="00296FF7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2FA57E86" w14:textId="77777777" w:rsidR="00296FF7" w:rsidRDefault="00296FF7" w:rsidP="00585DDF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14:paraId="7AF3AF32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950D2B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271C22" w14:textId="77777777" w:rsidR="00296FF7" w:rsidRDefault="00296FF7" w:rsidP="00585DDF">
            <w:r>
              <w:rPr>
                <w:sz w:val="16"/>
                <w:szCs w:val="16"/>
              </w:rPr>
              <w:t>Correction of testcase 6.2.9</w:t>
            </w:r>
          </w:p>
        </w:tc>
        <w:tc>
          <w:tcPr>
            <w:tcW w:w="517" w:type="dxa"/>
          </w:tcPr>
          <w:p w14:paraId="3D6F4BB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B9C0EA" w14:textId="77777777" w:rsidR="00296FF7" w:rsidRDefault="00296FF7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7E2ACBB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D6FFE1" w14:textId="77777777" w:rsidR="00296FF7" w:rsidRDefault="00296FF7" w:rsidP="00585DDF">
            <w:r>
              <w:rPr>
                <w:sz w:val="16"/>
                <w:szCs w:val="16"/>
              </w:rPr>
              <w:t>R5-240581</w:t>
            </w:r>
          </w:p>
        </w:tc>
        <w:tc>
          <w:tcPr>
            <w:tcW w:w="1597" w:type="dxa"/>
          </w:tcPr>
          <w:p w14:paraId="35233C12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3C45682" w14:textId="77777777" w:rsidR="00296FF7" w:rsidRDefault="00296FF7" w:rsidP="00585DDF">
            <w:r>
              <w:rPr>
                <w:sz w:val="16"/>
                <w:szCs w:val="16"/>
              </w:rPr>
              <w:t>TEI14_Test, MCPTT-ConTest</w:t>
            </w:r>
          </w:p>
        </w:tc>
        <w:tc>
          <w:tcPr>
            <w:tcW w:w="2323" w:type="dxa"/>
          </w:tcPr>
          <w:p w14:paraId="3E37762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C36C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4644C84" w14:textId="77777777" w:rsidTr="00585DDF">
        <w:tc>
          <w:tcPr>
            <w:tcW w:w="879" w:type="dxa"/>
          </w:tcPr>
          <w:p w14:paraId="021A74BE" w14:textId="77777777" w:rsidR="00296FF7" w:rsidRDefault="00296FF7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4BFD5A17" w14:textId="77777777" w:rsidR="00296FF7" w:rsidRDefault="00296FF7" w:rsidP="00585DDF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5175FF9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DC4A62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C1E605A" w14:textId="77777777" w:rsidR="00296FF7" w:rsidRDefault="00296FF7" w:rsidP="00585DDF">
            <w:r>
              <w:rPr>
                <w:sz w:val="16"/>
                <w:szCs w:val="16"/>
              </w:rPr>
              <w:t>Corrections of references to 24.282</w:t>
            </w:r>
          </w:p>
        </w:tc>
        <w:tc>
          <w:tcPr>
            <w:tcW w:w="517" w:type="dxa"/>
          </w:tcPr>
          <w:p w14:paraId="746332D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31DC8" w14:textId="77777777" w:rsidR="00296FF7" w:rsidRDefault="00296FF7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38BA3EE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0ADA36" w14:textId="77777777" w:rsidR="00296FF7" w:rsidRDefault="00296FF7" w:rsidP="00585DDF">
            <w:r>
              <w:rPr>
                <w:sz w:val="16"/>
                <w:szCs w:val="16"/>
              </w:rPr>
              <w:t>R5-240584</w:t>
            </w:r>
          </w:p>
        </w:tc>
        <w:tc>
          <w:tcPr>
            <w:tcW w:w="1597" w:type="dxa"/>
          </w:tcPr>
          <w:p w14:paraId="2762245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B198F9F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1EA7BB6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CE176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A049A82" w14:textId="77777777" w:rsidTr="00585DDF">
        <w:tc>
          <w:tcPr>
            <w:tcW w:w="879" w:type="dxa"/>
          </w:tcPr>
          <w:p w14:paraId="06D84118" w14:textId="77777777" w:rsidR="00296FF7" w:rsidRDefault="00296FF7" w:rsidP="00585DDF">
            <w:r>
              <w:rPr>
                <w:sz w:val="16"/>
                <w:szCs w:val="16"/>
              </w:rPr>
              <w:t>36.579-7</w:t>
            </w:r>
          </w:p>
        </w:tc>
        <w:tc>
          <w:tcPr>
            <w:tcW w:w="637" w:type="dxa"/>
          </w:tcPr>
          <w:p w14:paraId="3145E0BB" w14:textId="77777777" w:rsidR="00296FF7" w:rsidRDefault="00296FF7" w:rsidP="00585DDF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60CB237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1BD17C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4072AB" w14:textId="77777777" w:rsidR="00296FF7" w:rsidRDefault="00296FF7" w:rsidP="00585DDF">
            <w:r>
              <w:rPr>
                <w:sz w:val="16"/>
                <w:szCs w:val="16"/>
              </w:rPr>
              <w:t>Editorial correction to the Scope description</w:t>
            </w:r>
          </w:p>
        </w:tc>
        <w:tc>
          <w:tcPr>
            <w:tcW w:w="517" w:type="dxa"/>
          </w:tcPr>
          <w:p w14:paraId="7D7BBDE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30E7BE" w14:textId="77777777" w:rsidR="00296FF7" w:rsidRDefault="00296FF7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2371DA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791090" w14:textId="77777777" w:rsidR="00296FF7" w:rsidRDefault="00296FF7" w:rsidP="00585DDF">
            <w:r>
              <w:rPr>
                <w:sz w:val="16"/>
                <w:szCs w:val="16"/>
              </w:rPr>
              <w:t>R5-240647</w:t>
            </w:r>
          </w:p>
        </w:tc>
        <w:tc>
          <w:tcPr>
            <w:tcW w:w="1597" w:type="dxa"/>
          </w:tcPr>
          <w:p w14:paraId="7A7D6B68" w14:textId="77777777" w:rsidR="00296FF7" w:rsidRDefault="00296FF7" w:rsidP="00585DDF">
            <w:r>
              <w:rPr>
                <w:sz w:val="16"/>
                <w:szCs w:val="16"/>
              </w:rPr>
              <w:t>FirstNet, NIST</w:t>
            </w:r>
          </w:p>
        </w:tc>
        <w:tc>
          <w:tcPr>
            <w:tcW w:w="1122" w:type="dxa"/>
          </w:tcPr>
          <w:p w14:paraId="388E61CD" w14:textId="77777777" w:rsidR="00296FF7" w:rsidRDefault="00296FF7" w:rsidP="00585DDF">
            <w:r>
              <w:rPr>
                <w:sz w:val="16"/>
                <w:szCs w:val="16"/>
              </w:rPr>
              <w:t>TEI14_Test, MCImp-UEConTest</w:t>
            </w:r>
          </w:p>
        </w:tc>
        <w:tc>
          <w:tcPr>
            <w:tcW w:w="2323" w:type="dxa"/>
          </w:tcPr>
          <w:p w14:paraId="494ADA67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998" w:type="dxa"/>
          </w:tcPr>
          <w:p w14:paraId="57A96E9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1325D27" w14:textId="77777777" w:rsidTr="00585DDF">
        <w:tc>
          <w:tcPr>
            <w:tcW w:w="879" w:type="dxa"/>
          </w:tcPr>
          <w:p w14:paraId="3DA8262C" w14:textId="77777777" w:rsidR="00296FF7" w:rsidRDefault="00296FF7" w:rsidP="00585DDF">
            <w:r>
              <w:rPr>
                <w:sz w:val="16"/>
                <w:szCs w:val="16"/>
              </w:rPr>
              <w:t>37.544</w:t>
            </w:r>
          </w:p>
        </w:tc>
        <w:tc>
          <w:tcPr>
            <w:tcW w:w="637" w:type="dxa"/>
          </w:tcPr>
          <w:p w14:paraId="76CD419E" w14:textId="77777777" w:rsidR="00296FF7" w:rsidRDefault="00296FF7" w:rsidP="00585DDF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3B5B5039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215E11" w14:textId="77777777" w:rsidR="00296FF7" w:rsidRDefault="00296FF7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0229754" w14:textId="77777777" w:rsidR="00296FF7" w:rsidRDefault="00296FF7" w:rsidP="00585DDF">
            <w:r>
              <w:rPr>
                <w:sz w:val="16"/>
                <w:szCs w:val="16"/>
              </w:rPr>
              <w:t>CR on Measurement Distance</w:t>
            </w:r>
          </w:p>
        </w:tc>
        <w:tc>
          <w:tcPr>
            <w:tcW w:w="517" w:type="dxa"/>
          </w:tcPr>
          <w:p w14:paraId="5A14539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D7E581" w14:textId="77777777" w:rsidR="00296FF7" w:rsidRDefault="00296FF7" w:rsidP="00585DD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D8C664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3D42AF" w14:textId="77777777" w:rsidR="00296FF7" w:rsidRDefault="00296FF7" w:rsidP="00585DDF">
            <w:r>
              <w:rPr>
                <w:sz w:val="16"/>
                <w:szCs w:val="16"/>
              </w:rPr>
              <w:t>R5-241940</w:t>
            </w:r>
          </w:p>
        </w:tc>
        <w:tc>
          <w:tcPr>
            <w:tcW w:w="1597" w:type="dxa"/>
          </w:tcPr>
          <w:p w14:paraId="4F33FBBB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84D0BB4" w14:textId="77777777" w:rsidR="00296FF7" w:rsidRDefault="00296FF7" w:rsidP="00585DDF">
            <w:r>
              <w:rPr>
                <w:sz w:val="16"/>
                <w:szCs w:val="16"/>
              </w:rPr>
              <w:t>TEI14_Test, LTE_MIMO_OTA-UEConTest</w:t>
            </w:r>
          </w:p>
        </w:tc>
        <w:tc>
          <w:tcPr>
            <w:tcW w:w="2323" w:type="dxa"/>
          </w:tcPr>
          <w:p w14:paraId="5EC6B8E7" w14:textId="77777777" w:rsidR="00296FF7" w:rsidRDefault="00296FF7" w:rsidP="00585DDF">
            <w:r>
              <w:rPr>
                <w:sz w:val="16"/>
                <w:szCs w:val="16"/>
              </w:rPr>
              <w:t>3.2, A.3.3</w:t>
            </w:r>
          </w:p>
        </w:tc>
        <w:tc>
          <w:tcPr>
            <w:tcW w:w="998" w:type="dxa"/>
          </w:tcPr>
          <w:p w14:paraId="08B05ED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42C8A38" w14:textId="77777777" w:rsidR="00296FF7" w:rsidRDefault="00296FF7" w:rsidP="00296FF7"/>
    <w:p w14:paraId="2BBF534C" w14:textId="77777777" w:rsidR="00296FF7" w:rsidRDefault="00296FF7" w:rsidP="00296FF7"/>
    <w:p w14:paraId="15DED6BE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RP-240224</w:t>
      </w:r>
      <w:r>
        <w:rPr>
          <w:b/>
          <w:i/>
          <w:noProof/>
          <w:sz w:val="28"/>
        </w:rPr>
        <w:fldChar w:fldCharType="end"/>
      </w:r>
    </w:p>
    <w:p w14:paraId="20E0E34F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E7D0E96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4EA575DF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CA7BCB6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1)</w:t>
      </w:r>
      <w:r>
        <w:rPr>
          <w:rFonts w:ascii="Arial" w:hAnsi="Arial" w:cs="Arial"/>
          <w:b/>
          <w:bCs/>
        </w:rPr>
        <w:fldChar w:fldCharType="end"/>
      </w:r>
    </w:p>
    <w:p w14:paraId="09FF5DA6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4B86061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56301F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580E8A9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155A7F2D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6A553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54E7B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4945AC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029F3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A1EE1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38F48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08B92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4B3E12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D1D37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AB23F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8FDED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6416B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C7A6E5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28F700D4" w14:textId="77777777" w:rsidTr="00585DDF">
        <w:tc>
          <w:tcPr>
            <w:tcW w:w="879" w:type="dxa"/>
          </w:tcPr>
          <w:p w14:paraId="4BCDAEF9" w14:textId="77777777" w:rsidR="00C94B83" w:rsidRDefault="00C94B83" w:rsidP="00585DDF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2CBE6731" w14:textId="77777777" w:rsidR="00C94B83" w:rsidRDefault="00C94B83" w:rsidP="00585DDF">
            <w:r>
              <w:rPr>
                <w:sz w:val="16"/>
                <w:szCs w:val="16"/>
              </w:rPr>
              <w:t>0336</w:t>
            </w:r>
          </w:p>
        </w:tc>
        <w:tc>
          <w:tcPr>
            <w:tcW w:w="517" w:type="dxa"/>
          </w:tcPr>
          <w:p w14:paraId="1F89896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68527C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314FBE" w14:textId="77777777" w:rsidR="00C94B83" w:rsidRDefault="00C94B83" w:rsidP="00585DDF">
            <w:r>
              <w:rPr>
                <w:sz w:val="16"/>
                <w:szCs w:val="16"/>
              </w:rPr>
              <w:t>Correction of clause 4</w:t>
            </w:r>
          </w:p>
        </w:tc>
        <w:tc>
          <w:tcPr>
            <w:tcW w:w="517" w:type="dxa"/>
          </w:tcPr>
          <w:p w14:paraId="71CCE6B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BAF6C1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0B993E0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ED6C4F" w14:textId="77777777" w:rsidR="00C94B83" w:rsidRDefault="00C94B83" w:rsidP="00585DDF">
            <w:r>
              <w:rPr>
                <w:sz w:val="16"/>
                <w:szCs w:val="16"/>
              </w:rPr>
              <w:t>R5-240552</w:t>
            </w:r>
          </w:p>
        </w:tc>
        <w:tc>
          <w:tcPr>
            <w:tcW w:w="1597" w:type="dxa"/>
          </w:tcPr>
          <w:p w14:paraId="7F60DD6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21A95E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F6995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64615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D99DCA7" w14:textId="77777777" w:rsidTr="00585DDF">
        <w:tc>
          <w:tcPr>
            <w:tcW w:w="879" w:type="dxa"/>
          </w:tcPr>
          <w:p w14:paraId="26E77DAA" w14:textId="77777777" w:rsidR="00C94B83" w:rsidRDefault="00C94B83" w:rsidP="00585DDF"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 w14:paraId="19CCA286" w14:textId="77777777" w:rsidR="00C94B83" w:rsidRDefault="00C94B83" w:rsidP="00585DDF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5A83B84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40A40E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E26C06" w14:textId="77777777" w:rsidR="00C94B83" w:rsidRDefault="00C94B83" w:rsidP="00585DDF">
            <w:r>
              <w:rPr>
                <w:sz w:val="16"/>
                <w:szCs w:val="16"/>
              </w:rPr>
              <w:t>Updating applicability for video</w:t>
            </w:r>
          </w:p>
        </w:tc>
        <w:tc>
          <w:tcPr>
            <w:tcW w:w="517" w:type="dxa"/>
          </w:tcPr>
          <w:p w14:paraId="4557123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61F749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21586D4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866359B" w14:textId="77777777" w:rsidR="00C94B83" w:rsidRDefault="00C94B83" w:rsidP="00585DDF">
            <w:r>
              <w:rPr>
                <w:sz w:val="16"/>
                <w:szCs w:val="16"/>
              </w:rPr>
              <w:t>R5-241579</w:t>
            </w:r>
          </w:p>
        </w:tc>
        <w:tc>
          <w:tcPr>
            <w:tcW w:w="1597" w:type="dxa"/>
          </w:tcPr>
          <w:p w14:paraId="64236734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D3B254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13255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8D163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376873E" w14:textId="77777777" w:rsidTr="00585DDF">
        <w:tc>
          <w:tcPr>
            <w:tcW w:w="879" w:type="dxa"/>
          </w:tcPr>
          <w:p w14:paraId="32B2ADA3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0BBC1E2F" w14:textId="77777777" w:rsidR="00C94B83" w:rsidRDefault="00C94B83" w:rsidP="00585DDF">
            <w:r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 w14:paraId="4ADEADF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C5B699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AFAF6CE" w14:textId="77777777" w:rsidR="00C94B83" w:rsidRDefault="00C94B83" w:rsidP="00585DDF">
            <w:r>
              <w:rPr>
                <w:sz w:val="16"/>
                <w:szCs w:val="16"/>
              </w:rPr>
              <w:t>Update to generic procedure A.4.2a</w:t>
            </w:r>
          </w:p>
        </w:tc>
        <w:tc>
          <w:tcPr>
            <w:tcW w:w="517" w:type="dxa"/>
          </w:tcPr>
          <w:p w14:paraId="18DB13E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97614E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757CC5C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BB3D7A" w14:textId="77777777" w:rsidR="00C94B83" w:rsidRDefault="00C94B83" w:rsidP="00585DDF">
            <w:r>
              <w:rPr>
                <w:sz w:val="16"/>
                <w:szCs w:val="16"/>
              </w:rPr>
              <w:t>R5-241190</w:t>
            </w:r>
          </w:p>
        </w:tc>
        <w:tc>
          <w:tcPr>
            <w:tcW w:w="1597" w:type="dxa"/>
          </w:tcPr>
          <w:p w14:paraId="00324C5D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4A8338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3CC735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70CD0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000989E" w14:textId="77777777" w:rsidTr="00585DDF">
        <w:tc>
          <w:tcPr>
            <w:tcW w:w="879" w:type="dxa"/>
          </w:tcPr>
          <w:p w14:paraId="352F3F79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70A2D8A6" w14:textId="77777777" w:rsidR="00C94B83" w:rsidRDefault="00C94B83" w:rsidP="00585DDF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14:paraId="325E546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D82C02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B1D44F5" w14:textId="77777777" w:rsidR="00C94B83" w:rsidRDefault="00C94B83" w:rsidP="00585DDF">
            <w:r>
              <w:rPr>
                <w:sz w:val="16"/>
                <w:szCs w:val="16"/>
              </w:rPr>
              <w:t>Updates to test case 7.1</w:t>
            </w:r>
          </w:p>
        </w:tc>
        <w:tc>
          <w:tcPr>
            <w:tcW w:w="517" w:type="dxa"/>
          </w:tcPr>
          <w:p w14:paraId="5CEB4AF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A8999C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419DD5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4E6E56" w14:textId="77777777" w:rsidR="00C94B83" w:rsidRDefault="00C94B83" w:rsidP="00585DDF">
            <w:r>
              <w:rPr>
                <w:sz w:val="16"/>
                <w:szCs w:val="16"/>
              </w:rPr>
              <w:t>R5-241191</w:t>
            </w:r>
          </w:p>
        </w:tc>
        <w:tc>
          <w:tcPr>
            <w:tcW w:w="1597" w:type="dxa"/>
          </w:tcPr>
          <w:p w14:paraId="0EEBB781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EB96AD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0010EA" w14:textId="77777777" w:rsidR="00C94B83" w:rsidRDefault="00C94B83" w:rsidP="00585DDF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1D959EF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F3D2126" w14:textId="77777777" w:rsidTr="00585DDF">
        <w:tc>
          <w:tcPr>
            <w:tcW w:w="879" w:type="dxa"/>
          </w:tcPr>
          <w:p w14:paraId="01EBA4B8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81AC69D" w14:textId="77777777" w:rsidR="00C94B83" w:rsidRDefault="00C94B83" w:rsidP="00585DDF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14:paraId="46424F7A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EFCF03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2E5A22C" w14:textId="77777777" w:rsidR="00C94B83" w:rsidRDefault="00C94B83" w:rsidP="00585DDF">
            <w:r>
              <w:rPr>
                <w:sz w:val="16"/>
                <w:szCs w:val="16"/>
              </w:rPr>
              <w:t>Updates to test case 7.5</w:t>
            </w:r>
          </w:p>
        </w:tc>
        <w:tc>
          <w:tcPr>
            <w:tcW w:w="517" w:type="dxa"/>
          </w:tcPr>
          <w:p w14:paraId="5E8B440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BDBCC7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4CFFD7E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E0AF9A3" w14:textId="77777777" w:rsidR="00C94B83" w:rsidRDefault="00C94B83" w:rsidP="00585DDF">
            <w:r>
              <w:rPr>
                <w:sz w:val="16"/>
                <w:szCs w:val="16"/>
              </w:rPr>
              <w:t>R5-241655</w:t>
            </w:r>
          </w:p>
        </w:tc>
        <w:tc>
          <w:tcPr>
            <w:tcW w:w="1597" w:type="dxa"/>
          </w:tcPr>
          <w:p w14:paraId="56179C95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DEED13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D39CFC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E542B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C3BEDD8" w14:textId="77777777" w:rsidTr="00585DDF">
        <w:tc>
          <w:tcPr>
            <w:tcW w:w="879" w:type="dxa"/>
          </w:tcPr>
          <w:p w14:paraId="172D9143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4A2A84E4" w14:textId="77777777" w:rsidR="00C94B83" w:rsidRDefault="00C94B83" w:rsidP="00585DDF">
            <w:r>
              <w:rPr>
                <w:sz w:val="16"/>
                <w:szCs w:val="16"/>
              </w:rPr>
              <w:t>0572</w:t>
            </w:r>
          </w:p>
        </w:tc>
        <w:tc>
          <w:tcPr>
            <w:tcW w:w="517" w:type="dxa"/>
          </w:tcPr>
          <w:p w14:paraId="5C38F89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A5A9ED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74A03F" w14:textId="77777777" w:rsidR="00C94B83" w:rsidRDefault="00C94B83" w:rsidP="00585DDF">
            <w:r>
              <w:rPr>
                <w:sz w:val="16"/>
                <w:szCs w:val="16"/>
              </w:rPr>
              <w:t>Updates to test case 7.12</w:t>
            </w:r>
          </w:p>
        </w:tc>
        <w:tc>
          <w:tcPr>
            <w:tcW w:w="517" w:type="dxa"/>
          </w:tcPr>
          <w:p w14:paraId="1B345EB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2347EF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B8B7C6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3080CA" w14:textId="77777777" w:rsidR="00C94B83" w:rsidRDefault="00C94B83" w:rsidP="00585DDF">
            <w:r>
              <w:rPr>
                <w:sz w:val="16"/>
                <w:szCs w:val="16"/>
              </w:rPr>
              <w:t>R5-241656</w:t>
            </w:r>
          </w:p>
        </w:tc>
        <w:tc>
          <w:tcPr>
            <w:tcW w:w="1597" w:type="dxa"/>
          </w:tcPr>
          <w:p w14:paraId="6CC9AB82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FC58A3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555BA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98AB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E6EFBD3" w14:textId="77777777" w:rsidTr="00585DDF">
        <w:tc>
          <w:tcPr>
            <w:tcW w:w="879" w:type="dxa"/>
          </w:tcPr>
          <w:p w14:paraId="42203D14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69D3F849" w14:textId="77777777" w:rsidR="00C94B83" w:rsidRDefault="00C94B83" w:rsidP="00585DDF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03E9086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F4F366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2A5390" w14:textId="77777777" w:rsidR="00C94B83" w:rsidRDefault="00C94B83" w:rsidP="00585DDF">
            <w:r>
              <w:rPr>
                <w:sz w:val="16"/>
                <w:szCs w:val="16"/>
              </w:rPr>
              <w:t>New generic procedure A.15.2a</w:t>
            </w:r>
          </w:p>
        </w:tc>
        <w:tc>
          <w:tcPr>
            <w:tcW w:w="517" w:type="dxa"/>
          </w:tcPr>
          <w:p w14:paraId="47D4AE6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337F42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3A5D8A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7531B1" w14:textId="77777777" w:rsidR="00C94B83" w:rsidRDefault="00C94B83" w:rsidP="00585DDF">
            <w:r>
              <w:rPr>
                <w:sz w:val="16"/>
                <w:szCs w:val="16"/>
              </w:rPr>
              <w:t>R5-241554</w:t>
            </w:r>
          </w:p>
        </w:tc>
        <w:tc>
          <w:tcPr>
            <w:tcW w:w="1597" w:type="dxa"/>
          </w:tcPr>
          <w:p w14:paraId="670047E3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D2C19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593D1C" w14:textId="77777777" w:rsidR="00C94B83" w:rsidRDefault="00C94B83" w:rsidP="00585DDF">
            <w:r>
              <w:rPr>
                <w:sz w:val="16"/>
                <w:szCs w:val="16"/>
              </w:rPr>
              <w:t>A.15.2a (new)</w:t>
            </w:r>
          </w:p>
        </w:tc>
        <w:tc>
          <w:tcPr>
            <w:tcW w:w="998" w:type="dxa"/>
          </w:tcPr>
          <w:p w14:paraId="7A8A15B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DC67EEB" w14:textId="77777777" w:rsidTr="00585DDF">
        <w:tc>
          <w:tcPr>
            <w:tcW w:w="879" w:type="dxa"/>
          </w:tcPr>
          <w:p w14:paraId="22BF8B52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9508F13" w14:textId="77777777" w:rsidR="00C94B83" w:rsidRDefault="00C94B83" w:rsidP="00585DDF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128D8DE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8A24D2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DB36BD2" w14:textId="77777777" w:rsidR="00C94B83" w:rsidRDefault="00C94B83" w:rsidP="00585DDF">
            <w:r>
              <w:rPr>
                <w:sz w:val="16"/>
                <w:szCs w:val="16"/>
              </w:rPr>
              <w:t>New generic procedure A.16.2a</w:t>
            </w:r>
          </w:p>
        </w:tc>
        <w:tc>
          <w:tcPr>
            <w:tcW w:w="517" w:type="dxa"/>
          </w:tcPr>
          <w:p w14:paraId="473C47D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9C8979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0652D1A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41E6AF" w14:textId="77777777" w:rsidR="00C94B83" w:rsidRDefault="00C94B83" w:rsidP="00585DDF">
            <w:r>
              <w:rPr>
                <w:sz w:val="16"/>
                <w:szCs w:val="16"/>
              </w:rPr>
              <w:t>R5-241555</w:t>
            </w:r>
          </w:p>
        </w:tc>
        <w:tc>
          <w:tcPr>
            <w:tcW w:w="1597" w:type="dxa"/>
          </w:tcPr>
          <w:p w14:paraId="253B9A72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A0DD3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8531346" w14:textId="77777777" w:rsidR="00C94B83" w:rsidRDefault="00C94B83" w:rsidP="00585DDF">
            <w:r>
              <w:rPr>
                <w:sz w:val="16"/>
                <w:szCs w:val="16"/>
              </w:rPr>
              <w:t>A.16.2a (new)</w:t>
            </w:r>
          </w:p>
        </w:tc>
        <w:tc>
          <w:tcPr>
            <w:tcW w:w="998" w:type="dxa"/>
          </w:tcPr>
          <w:p w14:paraId="76170FC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903DA7C" w14:textId="77777777" w:rsidTr="00585DDF">
        <w:tc>
          <w:tcPr>
            <w:tcW w:w="879" w:type="dxa"/>
          </w:tcPr>
          <w:p w14:paraId="72FFEDFC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F59DD0C" w14:textId="77777777" w:rsidR="00C94B83" w:rsidRDefault="00C94B83" w:rsidP="00585DDF">
            <w:r>
              <w:rPr>
                <w:sz w:val="16"/>
                <w:szCs w:val="16"/>
              </w:rPr>
              <w:t>0575</w:t>
            </w:r>
          </w:p>
        </w:tc>
        <w:tc>
          <w:tcPr>
            <w:tcW w:w="517" w:type="dxa"/>
          </w:tcPr>
          <w:p w14:paraId="158202F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B9270F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1C360D" w14:textId="77777777" w:rsidR="00C94B83" w:rsidRDefault="00C94B83" w:rsidP="00585DDF">
            <w:r>
              <w:rPr>
                <w:sz w:val="16"/>
                <w:szCs w:val="16"/>
              </w:rPr>
              <w:t>Updates to test case 7.15</w:t>
            </w:r>
          </w:p>
        </w:tc>
        <w:tc>
          <w:tcPr>
            <w:tcW w:w="517" w:type="dxa"/>
          </w:tcPr>
          <w:p w14:paraId="3652752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6435C1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636EDA8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C1FD01" w14:textId="77777777" w:rsidR="00C94B83" w:rsidRDefault="00C94B83" w:rsidP="00585DDF">
            <w:r>
              <w:rPr>
                <w:sz w:val="16"/>
                <w:szCs w:val="16"/>
              </w:rPr>
              <w:t>R5-241254</w:t>
            </w:r>
          </w:p>
        </w:tc>
        <w:tc>
          <w:tcPr>
            <w:tcW w:w="1597" w:type="dxa"/>
          </w:tcPr>
          <w:p w14:paraId="6313DD49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C1D362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B2461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37996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048A15C" w14:textId="77777777" w:rsidTr="00585DDF">
        <w:tc>
          <w:tcPr>
            <w:tcW w:w="879" w:type="dxa"/>
          </w:tcPr>
          <w:p w14:paraId="73E17C05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2C5FB5C4" w14:textId="77777777" w:rsidR="00C94B83" w:rsidRDefault="00C94B83" w:rsidP="00585DDF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6ECCF40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BB5404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92E767" w14:textId="77777777" w:rsidR="00C94B83" w:rsidRDefault="00C94B83" w:rsidP="00585DDF">
            <w:r>
              <w:rPr>
                <w:sz w:val="16"/>
                <w:szCs w:val="16"/>
              </w:rPr>
              <w:t>Updates to test case 7.17</w:t>
            </w:r>
          </w:p>
        </w:tc>
        <w:tc>
          <w:tcPr>
            <w:tcW w:w="517" w:type="dxa"/>
          </w:tcPr>
          <w:p w14:paraId="36C4655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706517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1DE2FCD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09D97C" w14:textId="77777777" w:rsidR="00C94B83" w:rsidRDefault="00C94B83" w:rsidP="00585DDF">
            <w:r>
              <w:rPr>
                <w:sz w:val="16"/>
                <w:szCs w:val="16"/>
              </w:rPr>
              <w:t>R5-241255</w:t>
            </w:r>
          </w:p>
        </w:tc>
        <w:tc>
          <w:tcPr>
            <w:tcW w:w="1597" w:type="dxa"/>
          </w:tcPr>
          <w:p w14:paraId="1CE931AE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23AC9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89FEDAD" w14:textId="77777777" w:rsidR="00C94B83" w:rsidRDefault="00C94B83" w:rsidP="00585DDF">
            <w:r>
              <w:rPr>
                <w:sz w:val="16"/>
                <w:szCs w:val="16"/>
              </w:rPr>
              <w:t>7.17</w:t>
            </w:r>
          </w:p>
        </w:tc>
        <w:tc>
          <w:tcPr>
            <w:tcW w:w="998" w:type="dxa"/>
          </w:tcPr>
          <w:p w14:paraId="1A6DC5C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29FBDFE" w14:textId="77777777" w:rsidTr="00585DDF">
        <w:tc>
          <w:tcPr>
            <w:tcW w:w="879" w:type="dxa"/>
          </w:tcPr>
          <w:p w14:paraId="7D62FFE3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9FFB3E1" w14:textId="77777777" w:rsidR="00C94B83" w:rsidRDefault="00C94B83" w:rsidP="00585DDF">
            <w:r>
              <w:rPr>
                <w:sz w:val="16"/>
                <w:szCs w:val="16"/>
              </w:rPr>
              <w:t>0577</w:t>
            </w:r>
          </w:p>
        </w:tc>
        <w:tc>
          <w:tcPr>
            <w:tcW w:w="517" w:type="dxa"/>
          </w:tcPr>
          <w:p w14:paraId="41A4B61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EAC47B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78095FF" w14:textId="77777777" w:rsidR="00C94B83" w:rsidRDefault="00C94B83" w:rsidP="00585DDF">
            <w:r>
              <w:rPr>
                <w:sz w:val="16"/>
                <w:szCs w:val="16"/>
              </w:rPr>
              <w:t>Updates to test case 7.21</w:t>
            </w:r>
          </w:p>
        </w:tc>
        <w:tc>
          <w:tcPr>
            <w:tcW w:w="517" w:type="dxa"/>
          </w:tcPr>
          <w:p w14:paraId="7B07466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23E2E9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8C4DF3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3B4CB6C" w14:textId="77777777" w:rsidR="00C94B83" w:rsidRDefault="00C94B83" w:rsidP="00585DDF">
            <w:r>
              <w:rPr>
                <w:sz w:val="16"/>
                <w:szCs w:val="16"/>
              </w:rPr>
              <w:t>R5-241256</w:t>
            </w:r>
          </w:p>
        </w:tc>
        <w:tc>
          <w:tcPr>
            <w:tcW w:w="1597" w:type="dxa"/>
          </w:tcPr>
          <w:p w14:paraId="79ECEB23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105962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5D1F9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0E4A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AA1B448" w14:textId="77777777" w:rsidTr="00585DDF">
        <w:tc>
          <w:tcPr>
            <w:tcW w:w="879" w:type="dxa"/>
          </w:tcPr>
          <w:p w14:paraId="55489A74" w14:textId="77777777" w:rsidR="00C94B83" w:rsidRDefault="00C94B83" w:rsidP="00585DDF"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 w14:paraId="5D5A4488" w14:textId="77777777" w:rsidR="00C94B83" w:rsidRDefault="00C94B83" w:rsidP="00585DDF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</w:tcPr>
          <w:p w14:paraId="6B0400ED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A4770A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7786B0" w14:textId="77777777" w:rsidR="00C94B83" w:rsidRDefault="00C94B83" w:rsidP="00585DDF">
            <w:r>
              <w:rPr>
                <w:sz w:val="16"/>
                <w:szCs w:val="16"/>
              </w:rPr>
              <w:t>Updates to test case 7.23</w:t>
            </w:r>
          </w:p>
        </w:tc>
        <w:tc>
          <w:tcPr>
            <w:tcW w:w="517" w:type="dxa"/>
          </w:tcPr>
          <w:p w14:paraId="2F76CF6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058FE" w14:textId="77777777" w:rsidR="00C94B83" w:rsidRDefault="00C94B83" w:rsidP="00585DD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</w:tcPr>
          <w:p w14:paraId="346304A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B66896" w14:textId="77777777" w:rsidR="00C94B83" w:rsidRDefault="00C94B83" w:rsidP="00585DDF">
            <w:r>
              <w:rPr>
                <w:sz w:val="16"/>
                <w:szCs w:val="16"/>
              </w:rPr>
              <w:t>R5-241257</w:t>
            </w:r>
          </w:p>
        </w:tc>
        <w:tc>
          <w:tcPr>
            <w:tcW w:w="1597" w:type="dxa"/>
          </w:tcPr>
          <w:p w14:paraId="51D72E3D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715BBA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CC687B" w14:textId="77777777" w:rsidR="00C94B83" w:rsidRDefault="00C94B83" w:rsidP="00585DDF">
            <w:r>
              <w:rPr>
                <w:sz w:val="16"/>
                <w:szCs w:val="16"/>
              </w:rPr>
              <w:t>7.23</w:t>
            </w:r>
          </w:p>
        </w:tc>
        <w:tc>
          <w:tcPr>
            <w:tcW w:w="998" w:type="dxa"/>
          </w:tcPr>
          <w:p w14:paraId="67D111B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28D1429" w14:textId="77777777" w:rsidTr="00585DDF">
        <w:tc>
          <w:tcPr>
            <w:tcW w:w="879" w:type="dxa"/>
          </w:tcPr>
          <w:p w14:paraId="088E1257" w14:textId="77777777" w:rsidR="00C94B83" w:rsidRDefault="00C94B83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4D624176" w14:textId="77777777" w:rsidR="00C94B83" w:rsidRDefault="00C94B83" w:rsidP="00585DDF">
            <w:r>
              <w:rPr>
                <w:sz w:val="16"/>
                <w:szCs w:val="16"/>
              </w:rPr>
              <w:t>5494</w:t>
            </w:r>
          </w:p>
        </w:tc>
        <w:tc>
          <w:tcPr>
            <w:tcW w:w="517" w:type="dxa"/>
          </w:tcPr>
          <w:p w14:paraId="4D762C00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2D79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9487CE" w14:textId="77777777" w:rsidR="00C94B83" w:rsidRDefault="00C94B83" w:rsidP="00585DDF">
            <w:r>
              <w:rPr>
                <w:sz w:val="16"/>
                <w:szCs w:val="16"/>
              </w:rPr>
              <w:t>Correct Table 7.3A.11.4.1-1 of CA Configurations</w:t>
            </w:r>
          </w:p>
        </w:tc>
        <w:tc>
          <w:tcPr>
            <w:tcW w:w="517" w:type="dxa"/>
          </w:tcPr>
          <w:p w14:paraId="4C2AB12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DB9577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F01BDB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D7D3E5" w14:textId="77777777" w:rsidR="00C94B83" w:rsidRDefault="00C94B83" w:rsidP="00585DDF">
            <w:r>
              <w:rPr>
                <w:sz w:val="16"/>
                <w:szCs w:val="16"/>
              </w:rPr>
              <w:t>R5-241854</w:t>
            </w:r>
          </w:p>
        </w:tc>
        <w:tc>
          <w:tcPr>
            <w:tcW w:w="1597" w:type="dxa"/>
          </w:tcPr>
          <w:p w14:paraId="22E8DDCC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5A919A4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ED84DF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34C59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DE62E68" w14:textId="77777777" w:rsidTr="00585DDF">
        <w:tc>
          <w:tcPr>
            <w:tcW w:w="879" w:type="dxa"/>
          </w:tcPr>
          <w:p w14:paraId="594B4EB9" w14:textId="77777777" w:rsidR="00C94B83" w:rsidRDefault="00C94B83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3917E347" w14:textId="77777777" w:rsidR="00C94B83" w:rsidRDefault="00C94B83" w:rsidP="00585DDF">
            <w:r>
              <w:rPr>
                <w:sz w:val="16"/>
                <w:szCs w:val="16"/>
              </w:rPr>
              <w:t>5495</w:t>
            </w:r>
          </w:p>
        </w:tc>
        <w:tc>
          <w:tcPr>
            <w:tcW w:w="517" w:type="dxa"/>
          </w:tcPr>
          <w:p w14:paraId="6476ECF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6E89B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A60939" w14:textId="77777777" w:rsidR="00C94B83" w:rsidRDefault="00C94B83" w:rsidP="00585DDF">
            <w:r>
              <w:rPr>
                <w:sz w:val="16"/>
                <w:szCs w:val="16"/>
              </w:rPr>
              <w:t>Correct Table 7.4A.8.4.1-2 &amp; Table 7.4A.8_H.4.1-2 &amp; Table 7.4A.9.4.1-1 of CA Configurations</w:t>
            </w:r>
          </w:p>
        </w:tc>
        <w:tc>
          <w:tcPr>
            <w:tcW w:w="517" w:type="dxa"/>
          </w:tcPr>
          <w:p w14:paraId="24BC9E1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096551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A80BE8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819FC50" w14:textId="77777777" w:rsidR="00C94B83" w:rsidRDefault="00C94B83" w:rsidP="00585DDF">
            <w:r>
              <w:rPr>
                <w:sz w:val="16"/>
                <w:szCs w:val="16"/>
              </w:rPr>
              <w:t>R5-241855</w:t>
            </w:r>
          </w:p>
        </w:tc>
        <w:tc>
          <w:tcPr>
            <w:tcW w:w="1597" w:type="dxa"/>
          </w:tcPr>
          <w:p w14:paraId="27F1568A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7091BEED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567F4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5DF0A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928CF98" w14:textId="77777777" w:rsidTr="00585DDF">
        <w:tc>
          <w:tcPr>
            <w:tcW w:w="879" w:type="dxa"/>
          </w:tcPr>
          <w:p w14:paraId="528F0972" w14:textId="77777777" w:rsidR="00C94B83" w:rsidRDefault="00C94B83" w:rsidP="00585DDF"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 w14:paraId="546A470F" w14:textId="77777777" w:rsidR="00C94B83" w:rsidRDefault="00C94B83" w:rsidP="00585DDF">
            <w:r>
              <w:rPr>
                <w:sz w:val="16"/>
                <w:szCs w:val="16"/>
              </w:rPr>
              <w:t>5496</w:t>
            </w:r>
          </w:p>
        </w:tc>
        <w:tc>
          <w:tcPr>
            <w:tcW w:w="517" w:type="dxa"/>
          </w:tcPr>
          <w:p w14:paraId="0C34F2D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54637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78ABC3" w14:textId="77777777" w:rsidR="00C94B83" w:rsidRDefault="00C94B83" w:rsidP="00585DDF">
            <w:r>
              <w:rPr>
                <w:sz w:val="16"/>
                <w:szCs w:val="16"/>
              </w:rPr>
              <w:t>Correct Table 7.5A.8.4.1-1 &amp; Table 7.5A.9.4.1-1 &amp; Table 7.6.1A.8.4.1-1 of CA Configurations</w:t>
            </w:r>
          </w:p>
        </w:tc>
        <w:tc>
          <w:tcPr>
            <w:tcW w:w="517" w:type="dxa"/>
          </w:tcPr>
          <w:p w14:paraId="0662486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7FAAB3" w14:textId="77777777" w:rsidR="00C94B83" w:rsidRDefault="00C94B83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3C4595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A51170" w14:textId="77777777" w:rsidR="00C94B83" w:rsidRDefault="00C94B83" w:rsidP="00585DDF">
            <w:r>
              <w:rPr>
                <w:sz w:val="16"/>
                <w:szCs w:val="16"/>
              </w:rPr>
              <w:t>R5-241856</w:t>
            </w:r>
          </w:p>
        </w:tc>
        <w:tc>
          <w:tcPr>
            <w:tcW w:w="1597" w:type="dxa"/>
          </w:tcPr>
          <w:p w14:paraId="0D9AC890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060CEBB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BCB10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09E6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A17636B" w14:textId="77777777" w:rsidTr="00585DDF">
        <w:tc>
          <w:tcPr>
            <w:tcW w:w="879" w:type="dxa"/>
          </w:tcPr>
          <w:p w14:paraId="2DB0EAB0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7282E23" w14:textId="77777777" w:rsidR="00C94B83" w:rsidRDefault="00C94B83" w:rsidP="00585DDF">
            <w:r>
              <w:rPr>
                <w:sz w:val="16"/>
                <w:szCs w:val="16"/>
              </w:rPr>
              <w:t>0356</w:t>
            </w:r>
          </w:p>
        </w:tc>
        <w:tc>
          <w:tcPr>
            <w:tcW w:w="517" w:type="dxa"/>
          </w:tcPr>
          <w:p w14:paraId="5B7EEA8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F71F05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6DD995" w14:textId="77777777" w:rsidR="00C94B83" w:rsidRDefault="00C94B83" w:rsidP="00585DDF">
            <w:r>
              <w:rPr>
                <w:sz w:val="16"/>
                <w:szCs w:val="16"/>
              </w:rPr>
              <w:t>Correction of testcase 6.1.2.14</w:t>
            </w:r>
          </w:p>
        </w:tc>
        <w:tc>
          <w:tcPr>
            <w:tcW w:w="517" w:type="dxa"/>
          </w:tcPr>
          <w:p w14:paraId="6641100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FDF43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20F4F29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A8DB9" w14:textId="77777777" w:rsidR="00C94B83" w:rsidRDefault="00C94B83" w:rsidP="00585DDF">
            <w:r>
              <w:rPr>
                <w:sz w:val="16"/>
                <w:szCs w:val="16"/>
              </w:rPr>
              <w:t>R5-240571</w:t>
            </w:r>
          </w:p>
        </w:tc>
        <w:tc>
          <w:tcPr>
            <w:tcW w:w="1597" w:type="dxa"/>
          </w:tcPr>
          <w:p w14:paraId="5FEBE55F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7CB4E64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4D8B4D36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1DE64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A2BA78E" w14:textId="77777777" w:rsidTr="00585DDF">
        <w:tc>
          <w:tcPr>
            <w:tcW w:w="879" w:type="dxa"/>
          </w:tcPr>
          <w:p w14:paraId="2E4DDA03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7BB16C45" w14:textId="77777777" w:rsidR="00C94B83" w:rsidRDefault="00C94B83" w:rsidP="00585DDF">
            <w:r>
              <w:rPr>
                <w:sz w:val="16"/>
                <w:szCs w:val="16"/>
              </w:rPr>
              <w:t>0358</w:t>
            </w:r>
          </w:p>
        </w:tc>
        <w:tc>
          <w:tcPr>
            <w:tcW w:w="517" w:type="dxa"/>
          </w:tcPr>
          <w:p w14:paraId="6093825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BED0B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CC183A1" w14:textId="77777777" w:rsidR="00C94B83" w:rsidRDefault="00C94B83" w:rsidP="00585DDF">
            <w:r>
              <w:rPr>
                <w:sz w:val="16"/>
                <w:szCs w:val="16"/>
              </w:rPr>
              <w:t>Correction of testcase 6.1.3.1</w:t>
            </w:r>
          </w:p>
        </w:tc>
        <w:tc>
          <w:tcPr>
            <w:tcW w:w="517" w:type="dxa"/>
          </w:tcPr>
          <w:p w14:paraId="26E3A00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7E7BEB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0649E4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F1883E1" w14:textId="77777777" w:rsidR="00C94B83" w:rsidRDefault="00C94B83" w:rsidP="00585DDF">
            <w:r>
              <w:rPr>
                <w:sz w:val="16"/>
                <w:szCs w:val="16"/>
              </w:rPr>
              <w:t>R5-240573</w:t>
            </w:r>
          </w:p>
        </w:tc>
        <w:tc>
          <w:tcPr>
            <w:tcW w:w="1597" w:type="dxa"/>
          </w:tcPr>
          <w:p w14:paraId="3A87F4CD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CC740CE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530DDAA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892A6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0751BFD" w14:textId="77777777" w:rsidTr="00585DDF">
        <w:tc>
          <w:tcPr>
            <w:tcW w:w="879" w:type="dxa"/>
          </w:tcPr>
          <w:p w14:paraId="47C79DAB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FF893F8" w14:textId="77777777" w:rsidR="00C94B83" w:rsidRDefault="00C94B83" w:rsidP="00585DDF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0E516BAF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9CE333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C5186E" w14:textId="77777777" w:rsidR="00C94B83" w:rsidRDefault="00C94B83" w:rsidP="00585DDF">
            <w:r>
              <w:rPr>
                <w:sz w:val="16"/>
                <w:szCs w:val="16"/>
              </w:rPr>
              <w:t>Correction of testcase 6.2.18</w:t>
            </w:r>
          </w:p>
        </w:tc>
        <w:tc>
          <w:tcPr>
            <w:tcW w:w="517" w:type="dxa"/>
          </w:tcPr>
          <w:p w14:paraId="31472C4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7B2EA9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1AB9D51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2FFEE9" w14:textId="77777777" w:rsidR="00C94B83" w:rsidRDefault="00C94B83" w:rsidP="00585DDF">
            <w:r>
              <w:rPr>
                <w:sz w:val="16"/>
                <w:szCs w:val="16"/>
              </w:rPr>
              <w:t>R5-240577</w:t>
            </w:r>
          </w:p>
        </w:tc>
        <w:tc>
          <w:tcPr>
            <w:tcW w:w="1597" w:type="dxa"/>
          </w:tcPr>
          <w:p w14:paraId="5A5315A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0725573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7D44F5F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9BFE3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83589ED" w14:textId="77777777" w:rsidTr="00585DDF">
        <w:tc>
          <w:tcPr>
            <w:tcW w:w="879" w:type="dxa"/>
          </w:tcPr>
          <w:p w14:paraId="37BF8ABC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4A3A0F42" w14:textId="77777777" w:rsidR="00C94B83" w:rsidRDefault="00C94B83" w:rsidP="00585DDF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14:paraId="3068435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EB93A8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A8C58F8" w14:textId="77777777" w:rsidR="00C94B83" w:rsidRDefault="00C94B83" w:rsidP="00585DDF">
            <w:r>
              <w:rPr>
                <w:sz w:val="16"/>
                <w:szCs w:val="16"/>
              </w:rPr>
              <w:t>Correction of testcase 6.2.19</w:t>
            </w:r>
          </w:p>
        </w:tc>
        <w:tc>
          <w:tcPr>
            <w:tcW w:w="517" w:type="dxa"/>
          </w:tcPr>
          <w:p w14:paraId="653DD9C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D80C79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4B63306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4402CF" w14:textId="77777777" w:rsidR="00C94B83" w:rsidRDefault="00C94B83" w:rsidP="00585DDF">
            <w:r>
              <w:rPr>
                <w:sz w:val="16"/>
                <w:szCs w:val="16"/>
              </w:rPr>
              <w:t>R5-240578</w:t>
            </w:r>
          </w:p>
        </w:tc>
        <w:tc>
          <w:tcPr>
            <w:tcW w:w="1597" w:type="dxa"/>
          </w:tcPr>
          <w:p w14:paraId="472C858F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20C87EF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05C78C2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58941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18A30522" w14:textId="77777777" w:rsidTr="00585DDF">
        <w:tc>
          <w:tcPr>
            <w:tcW w:w="879" w:type="dxa"/>
          </w:tcPr>
          <w:p w14:paraId="08F90797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54A4F210" w14:textId="77777777" w:rsidR="00C94B83" w:rsidRDefault="00C94B83" w:rsidP="00585DDF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56E73138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581046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7552F4" w14:textId="77777777" w:rsidR="00C94B83" w:rsidRDefault="00C94B83" w:rsidP="00585DDF">
            <w:r>
              <w:rPr>
                <w:sz w:val="16"/>
                <w:szCs w:val="16"/>
              </w:rPr>
              <w:t>Correction of testcase 6.2.22</w:t>
            </w:r>
          </w:p>
        </w:tc>
        <w:tc>
          <w:tcPr>
            <w:tcW w:w="517" w:type="dxa"/>
          </w:tcPr>
          <w:p w14:paraId="16FC287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A390C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75B61F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C9398F" w14:textId="77777777" w:rsidR="00C94B83" w:rsidRDefault="00C94B83" w:rsidP="00585DDF">
            <w:r>
              <w:rPr>
                <w:sz w:val="16"/>
                <w:szCs w:val="16"/>
              </w:rPr>
              <w:t>R5-240579</w:t>
            </w:r>
          </w:p>
        </w:tc>
        <w:tc>
          <w:tcPr>
            <w:tcW w:w="1597" w:type="dxa"/>
          </w:tcPr>
          <w:p w14:paraId="0DB20914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2130DD9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3006FF8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865CC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0C00797" w14:textId="77777777" w:rsidTr="00585DDF">
        <w:tc>
          <w:tcPr>
            <w:tcW w:w="879" w:type="dxa"/>
          </w:tcPr>
          <w:p w14:paraId="4108A8F7" w14:textId="77777777" w:rsidR="00C94B83" w:rsidRDefault="00C94B83" w:rsidP="00585DDF"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</w:tcPr>
          <w:p w14:paraId="0446EDBE" w14:textId="77777777" w:rsidR="00C94B83" w:rsidRDefault="00C94B83" w:rsidP="00585DDF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14:paraId="301B359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E4AC97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5BDED8E" w14:textId="77777777" w:rsidR="00C94B83" w:rsidRDefault="00C94B83" w:rsidP="00585DDF">
            <w:r>
              <w:rPr>
                <w:sz w:val="16"/>
                <w:szCs w:val="16"/>
              </w:rPr>
              <w:t>Correction of testcase 6.2.26</w:t>
            </w:r>
          </w:p>
        </w:tc>
        <w:tc>
          <w:tcPr>
            <w:tcW w:w="517" w:type="dxa"/>
          </w:tcPr>
          <w:p w14:paraId="224F2C1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5C31F8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35F5E45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45B100" w14:textId="77777777" w:rsidR="00C94B83" w:rsidRDefault="00C94B83" w:rsidP="00585DDF">
            <w:r>
              <w:rPr>
                <w:sz w:val="16"/>
                <w:szCs w:val="16"/>
              </w:rPr>
              <w:t>R5-240580</w:t>
            </w:r>
          </w:p>
        </w:tc>
        <w:tc>
          <w:tcPr>
            <w:tcW w:w="1597" w:type="dxa"/>
          </w:tcPr>
          <w:p w14:paraId="4DA42D35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E672CC9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472DEF6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5970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F781D16" w14:textId="77777777" w:rsidTr="00585DDF">
        <w:tc>
          <w:tcPr>
            <w:tcW w:w="879" w:type="dxa"/>
          </w:tcPr>
          <w:p w14:paraId="51F00518" w14:textId="77777777" w:rsidR="00C94B83" w:rsidRDefault="00C94B83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00005060" w14:textId="77777777" w:rsidR="00C94B83" w:rsidRDefault="00C94B83" w:rsidP="00585DDF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2718208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A3E674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CCE5DB" w14:textId="77777777" w:rsidR="00C94B83" w:rsidRDefault="00C94B83" w:rsidP="00585DDF">
            <w:r>
              <w:rPr>
                <w:sz w:val="16"/>
                <w:szCs w:val="16"/>
              </w:rPr>
              <w:t>Correction of testcase 6.1.3.1</w:t>
            </w:r>
          </w:p>
        </w:tc>
        <w:tc>
          <w:tcPr>
            <w:tcW w:w="517" w:type="dxa"/>
          </w:tcPr>
          <w:p w14:paraId="4C9AC3B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45146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05BED0E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6226E3" w14:textId="77777777" w:rsidR="00C94B83" w:rsidRDefault="00C94B83" w:rsidP="00585DDF">
            <w:r>
              <w:rPr>
                <w:sz w:val="16"/>
                <w:szCs w:val="16"/>
              </w:rPr>
              <w:t>R5-240582</w:t>
            </w:r>
          </w:p>
        </w:tc>
        <w:tc>
          <w:tcPr>
            <w:tcW w:w="1597" w:type="dxa"/>
          </w:tcPr>
          <w:p w14:paraId="447A7F92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A7CEB38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15587B6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82801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F5827B8" w14:textId="77777777" w:rsidTr="00585DDF">
        <w:tc>
          <w:tcPr>
            <w:tcW w:w="879" w:type="dxa"/>
          </w:tcPr>
          <w:p w14:paraId="6E00BA38" w14:textId="77777777" w:rsidR="00C94B83" w:rsidRDefault="00C94B83" w:rsidP="00585DDF"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</w:tcPr>
          <w:p w14:paraId="2CF4DF78" w14:textId="77777777" w:rsidR="00C94B83" w:rsidRDefault="00C94B83" w:rsidP="00585DDF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492DD27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EEF657" w14:textId="77777777" w:rsidR="00C94B83" w:rsidRDefault="00C94B83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36D57C6" w14:textId="77777777" w:rsidR="00C94B83" w:rsidRDefault="00C94B83" w:rsidP="00585DDF">
            <w:r>
              <w:rPr>
                <w:sz w:val="16"/>
                <w:szCs w:val="16"/>
              </w:rPr>
              <w:t>Correction of testcase 6.7.1</w:t>
            </w:r>
          </w:p>
        </w:tc>
        <w:tc>
          <w:tcPr>
            <w:tcW w:w="517" w:type="dxa"/>
          </w:tcPr>
          <w:p w14:paraId="24CD1DA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F63CAB" w14:textId="77777777" w:rsidR="00C94B83" w:rsidRDefault="00C94B83" w:rsidP="00585DDF">
            <w:r>
              <w:rPr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6082592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A29F03" w14:textId="77777777" w:rsidR="00C94B83" w:rsidRDefault="00C94B83" w:rsidP="00585DDF">
            <w:r>
              <w:rPr>
                <w:sz w:val="16"/>
                <w:szCs w:val="16"/>
              </w:rPr>
              <w:t>R5-240583</w:t>
            </w:r>
          </w:p>
        </w:tc>
        <w:tc>
          <w:tcPr>
            <w:tcW w:w="1597" w:type="dxa"/>
          </w:tcPr>
          <w:p w14:paraId="10BADCE8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BB96734" w14:textId="77777777" w:rsidR="00C94B83" w:rsidRDefault="00C94B83" w:rsidP="00585DDF">
            <w:r>
              <w:rPr>
                <w:sz w:val="16"/>
                <w:szCs w:val="16"/>
              </w:rPr>
              <w:t>TEI15_Test, MCenhUEConTest</w:t>
            </w:r>
          </w:p>
        </w:tc>
        <w:tc>
          <w:tcPr>
            <w:tcW w:w="2323" w:type="dxa"/>
          </w:tcPr>
          <w:p w14:paraId="42B9153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6F212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0619508" w14:textId="77777777" w:rsidTr="00585DDF">
        <w:tc>
          <w:tcPr>
            <w:tcW w:w="879" w:type="dxa"/>
          </w:tcPr>
          <w:p w14:paraId="63F8810D" w14:textId="77777777" w:rsidR="00C94B83" w:rsidRDefault="00C94B83" w:rsidP="00585DDF"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</w:tcPr>
          <w:p w14:paraId="4F7BCD4D" w14:textId="77777777" w:rsidR="00C94B83" w:rsidRDefault="00C94B83" w:rsidP="00585DDF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</w:tcPr>
          <w:p w14:paraId="5B7FED4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BF4CC8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F17C22" w14:textId="77777777" w:rsidR="00C94B83" w:rsidRDefault="00C94B83" w:rsidP="00585DDF">
            <w:r>
              <w:rPr>
                <w:sz w:val="16"/>
                <w:szCs w:val="16"/>
              </w:rPr>
              <w:t>Correction to NR Physical Cell IDs for NR-PRS assistance data</w:t>
            </w:r>
          </w:p>
        </w:tc>
        <w:tc>
          <w:tcPr>
            <w:tcW w:w="517" w:type="dxa"/>
          </w:tcPr>
          <w:p w14:paraId="1933F84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C859B0" w14:textId="77777777" w:rsidR="00C94B83" w:rsidRDefault="00C94B83" w:rsidP="00585DDF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625A0F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C9DBAB0" w14:textId="77777777" w:rsidR="00C94B83" w:rsidRDefault="00C94B83" w:rsidP="00585DDF">
            <w:r>
              <w:rPr>
                <w:sz w:val="16"/>
                <w:szCs w:val="16"/>
              </w:rPr>
              <w:t>R5-240513</w:t>
            </w:r>
          </w:p>
        </w:tc>
        <w:tc>
          <w:tcPr>
            <w:tcW w:w="1597" w:type="dxa"/>
          </w:tcPr>
          <w:p w14:paraId="0A0FD54C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C76728B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14FF3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90783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3A9EF15B" w14:textId="77777777" w:rsidR="00C94B83" w:rsidRDefault="00C94B83" w:rsidP="00C94B83"/>
    <w:p w14:paraId="7E9DF24B" w14:textId="77777777" w:rsidR="00C94B83" w:rsidRDefault="00C94B83" w:rsidP="00C94B83"/>
    <w:p w14:paraId="0A7FA8D4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RP-240225</w:t>
      </w:r>
      <w:r>
        <w:rPr>
          <w:b/>
          <w:i/>
          <w:noProof/>
          <w:sz w:val="28"/>
        </w:rPr>
        <w:fldChar w:fldCharType="end"/>
      </w:r>
    </w:p>
    <w:p w14:paraId="5E7C7B18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688B3CC1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40A6ADAD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5619F76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2)</w:t>
      </w:r>
      <w:r>
        <w:rPr>
          <w:rFonts w:ascii="Arial" w:hAnsi="Arial" w:cs="Arial"/>
          <w:b/>
          <w:bCs/>
        </w:rPr>
        <w:fldChar w:fldCharType="end"/>
      </w:r>
    </w:p>
    <w:p w14:paraId="1D2F5500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BDCA064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A01E96F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64F747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005BEE21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6F423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4C5FF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0A903A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4BC07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7233BF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C06F6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7EF29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2CCCAB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8B478B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88C27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9997A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25C2A6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4D37C7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0602AC29" w14:textId="77777777" w:rsidTr="00585DDF">
        <w:tc>
          <w:tcPr>
            <w:tcW w:w="879" w:type="dxa"/>
          </w:tcPr>
          <w:p w14:paraId="61CB213B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8C6CBF2" w14:textId="77777777" w:rsidR="00296FF7" w:rsidRDefault="00296FF7" w:rsidP="00585DDF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0D8AE04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CAC3B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C2CE45" w14:textId="77777777" w:rsidR="00296FF7" w:rsidRDefault="00296FF7" w:rsidP="00585DDF">
            <w:r>
              <w:rPr>
                <w:sz w:val="16"/>
                <w:szCs w:val="16"/>
              </w:rPr>
              <w:t>Correction to Test procedure 4.9.27</w:t>
            </w:r>
          </w:p>
        </w:tc>
        <w:tc>
          <w:tcPr>
            <w:tcW w:w="517" w:type="dxa"/>
          </w:tcPr>
          <w:p w14:paraId="30700CE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ABB99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FC584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6D3AE5A" w14:textId="77777777" w:rsidR="00296FF7" w:rsidRDefault="00296FF7" w:rsidP="00585DDF">
            <w:r>
              <w:rPr>
                <w:sz w:val="16"/>
                <w:szCs w:val="16"/>
              </w:rPr>
              <w:t>R5-240163</w:t>
            </w:r>
          </w:p>
        </w:tc>
        <w:tc>
          <w:tcPr>
            <w:tcW w:w="1597" w:type="dxa"/>
          </w:tcPr>
          <w:p w14:paraId="61D4979F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3C9A24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644142" w14:textId="77777777" w:rsidR="00296FF7" w:rsidRDefault="00296FF7" w:rsidP="00585DDF">
            <w:r>
              <w:rPr>
                <w:sz w:val="16"/>
                <w:szCs w:val="16"/>
              </w:rPr>
              <w:t>4.9.27</w:t>
            </w:r>
          </w:p>
        </w:tc>
        <w:tc>
          <w:tcPr>
            <w:tcW w:w="998" w:type="dxa"/>
          </w:tcPr>
          <w:p w14:paraId="7628604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7A85B1C" w14:textId="77777777" w:rsidTr="00585DDF">
        <w:tc>
          <w:tcPr>
            <w:tcW w:w="879" w:type="dxa"/>
          </w:tcPr>
          <w:p w14:paraId="2F935A11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2F3085B" w14:textId="77777777" w:rsidR="00296FF7" w:rsidRDefault="00296FF7" w:rsidP="00585DDF">
            <w:r>
              <w:rPr>
                <w:sz w:val="16"/>
                <w:szCs w:val="16"/>
              </w:rPr>
              <w:t>3009</w:t>
            </w:r>
          </w:p>
        </w:tc>
        <w:tc>
          <w:tcPr>
            <w:tcW w:w="517" w:type="dxa"/>
          </w:tcPr>
          <w:p w14:paraId="00945E2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ECE8D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AE594D" w14:textId="77777777" w:rsidR="00296FF7" w:rsidRDefault="00296FF7" w:rsidP="00585DDF">
            <w:r>
              <w:rPr>
                <w:sz w:val="16"/>
                <w:szCs w:val="16"/>
              </w:rPr>
              <w:t>Editorial update of CounterCheck message</w:t>
            </w:r>
          </w:p>
        </w:tc>
        <w:tc>
          <w:tcPr>
            <w:tcW w:w="517" w:type="dxa"/>
          </w:tcPr>
          <w:p w14:paraId="10A4BD5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FF4D7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F4C09A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1A23D4" w14:textId="77777777" w:rsidR="00296FF7" w:rsidRDefault="00296FF7" w:rsidP="00585DDF">
            <w:r>
              <w:rPr>
                <w:sz w:val="16"/>
                <w:szCs w:val="16"/>
              </w:rPr>
              <w:t>R5-240167</w:t>
            </w:r>
          </w:p>
        </w:tc>
        <w:tc>
          <w:tcPr>
            <w:tcW w:w="1597" w:type="dxa"/>
          </w:tcPr>
          <w:p w14:paraId="0CDD5AA7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2EB7BF5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EFF1DD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280DD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6828DF2A" w14:textId="77777777" w:rsidTr="00585DDF">
        <w:tc>
          <w:tcPr>
            <w:tcW w:w="879" w:type="dxa"/>
          </w:tcPr>
          <w:p w14:paraId="60BBFEC3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7296485" w14:textId="77777777" w:rsidR="00296FF7" w:rsidRDefault="00296FF7" w:rsidP="00585DDF">
            <w:r>
              <w:rPr>
                <w:sz w:val="16"/>
                <w:szCs w:val="16"/>
              </w:rPr>
              <w:t>3010</w:t>
            </w:r>
          </w:p>
        </w:tc>
        <w:tc>
          <w:tcPr>
            <w:tcW w:w="517" w:type="dxa"/>
          </w:tcPr>
          <w:p w14:paraId="7A020872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0AFE3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C7671D" w14:textId="77777777" w:rsidR="00296FF7" w:rsidRDefault="00296FF7" w:rsidP="00585DDF">
            <w:r>
              <w:rPr>
                <w:sz w:val="16"/>
                <w:szCs w:val="16"/>
              </w:rPr>
              <w:t>Correction to IE RadioLinkMonitoringConfig</w:t>
            </w:r>
          </w:p>
        </w:tc>
        <w:tc>
          <w:tcPr>
            <w:tcW w:w="517" w:type="dxa"/>
          </w:tcPr>
          <w:p w14:paraId="0FCB82E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6A8B3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6AF9D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FFB6E6" w14:textId="77777777" w:rsidR="00296FF7" w:rsidRDefault="00296FF7" w:rsidP="00585DDF">
            <w:r>
              <w:rPr>
                <w:sz w:val="16"/>
                <w:szCs w:val="16"/>
              </w:rPr>
              <w:t>R5-240168</w:t>
            </w:r>
          </w:p>
        </w:tc>
        <w:tc>
          <w:tcPr>
            <w:tcW w:w="1597" w:type="dxa"/>
          </w:tcPr>
          <w:p w14:paraId="2A1870D2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6ACE4E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D6701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97446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5AD3736" w14:textId="77777777" w:rsidTr="00585DDF">
        <w:tc>
          <w:tcPr>
            <w:tcW w:w="879" w:type="dxa"/>
          </w:tcPr>
          <w:p w14:paraId="030638B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0BB3C0C" w14:textId="77777777" w:rsidR="00296FF7" w:rsidRDefault="00296FF7" w:rsidP="00585DDF">
            <w:r>
              <w:rPr>
                <w:sz w:val="16"/>
                <w:szCs w:val="16"/>
              </w:rPr>
              <w:t>3011</w:t>
            </w:r>
          </w:p>
        </w:tc>
        <w:tc>
          <w:tcPr>
            <w:tcW w:w="517" w:type="dxa"/>
          </w:tcPr>
          <w:p w14:paraId="49FB513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68301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0A5653" w14:textId="77777777" w:rsidR="00296FF7" w:rsidRDefault="00296FF7" w:rsidP="00585DDF">
            <w:r>
              <w:rPr>
                <w:sz w:val="16"/>
                <w:szCs w:val="16"/>
              </w:rPr>
              <w:t>Correction to IE NRDC-Parameters</w:t>
            </w:r>
          </w:p>
        </w:tc>
        <w:tc>
          <w:tcPr>
            <w:tcW w:w="517" w:type="dxa"/>
          </w:tcPr>
          <w:p w14:paraId="509E71D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81133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CB69A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1978A" w14:textId="77777777" w:rsidR="00296FF7" w:rsidRDefault="00296FF7" w:rsidP="00585DDF">
            <w:r>
              <w:rPr>
                <w:sz w:val="16"/>
                <w:szCs w:val="16"/>
              </w:rPr>
              <w:t>R5-241480</w:t>
            </w:r>
          </w:p>
        </w:tc>
        <w:tc>
          <w:tcPr>
            <w:tcW w:w="1597" w:type="dxa"/>
          </w:tcPr>
          <w:p w14:paraId="5F3F81D7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26506E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8C7623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0F2FE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CDD32B6" w14:textId="77777777" w:rsidTr="00585DDF">
        <w:tc>
          <w:tcPr>
            <w:tcW w:w="879" w:type="dxa"/>
          </w:tcPr>
          <w:p w14:paraId="212BF659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E96851B" w14:textId="77777777" w:rsidR="00296FF7" w:rsidRDefault="00296FF7" w:rsidP="00585DDF">
            <w:r>
              <w:rPr>
                <w:sz w:val="16"/>
                <w:szCs w:val="16"/>
              </w:rPr>
              <w:t>3012</w:t>
            </w:r>
          </w:p>
        </w:tc>
        <w:tc>
          <w:tcPr>
            <w:tcW w:w="517" w:type="dxa"/>
          </w:tcPr>
          <w:p w14:paraId="5F7D2F4E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8C9CA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6279EE" w14:textId="77777777" w:rsidR="00296FF7" w:rsidRDefault="00296FF7" w:rsidP="00585DDF">
            <w:r>
              <w:rPr>
                <w:sz w:val="16"/>
                <w:szCs w:val="16"/>
              </w:rPr>
              <w:t>Correction to IE UE-MRDC-Capability</w:t>
            </w:r>
          </w:p>
        </w:tc>
        <w:tc>
          <w:tcPr>
            <w:tcW w:w="517" w:type="dxa"/>
          </w:tcPr>
          <w:p w14:paraId="15EC48F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B8441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17D7D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C0AF52" w14:textId="77777777" w:rsidR="00296FF7" w:rsidRDefault="00296FF7" w:rsidP="00585DDF">
            <w:r>
              <w:rPr>
                <w:sz w:val="16"/>
                <w:szCs w:val="16"/>
              </w:rPr>
              <w:t>R5-241481</w:t>
            </w:r>
          </w:p>
        </w:tc>
        <w:tc>
          <w:tcPr>
            <w:tcW w:w="1597" w:type="dxa"/>
          </w:tcPr>
          <w:p w14:paraId="0012B090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80C3AA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324D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C641F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92667C1" w14:textId="77777777" w:rsidTr="00585DDF">
        <w:tc>
          <w:tcPr>
            <w:tcW w:w="879" w:type="dxa"/>
          </w:tcPr>
          <w:p w14:paraId="2CEF60B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65EE65C" w14:textId="77777777" w:rsidR="00296FF7" w:rsidRDefault="00296FF7" w:rsidP="00585DDF">
            <w:r>
              <w:rPr>
                <w:sz w:val="16"/>
                <w:szCs w:val="16"/>
              </w:rPr>
              <w:t>3013</w:t>
            </w:r>
          </w:p>
        </w:tc>
        <w:tc>
          <w:tcPr>
            <w:tcW w:w="517" w:type="dxa"/>
          </w:tcPr>
          <w:p w14:paraId="31B83E0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2F531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93E2C4" w14:textId="77777777" w:rsidR="00296FF7" w:rsidRDefault="00296FF7" w:rsidP="00585DDF">
            <w:r>
              <w:rPr>
                <w:sz w:val="16"/>
                <w:szCs w:val="16"/>
              </w:rPr>
              <w:t>Correction to IE UE-NR-Capability</w:t>
            </w:r>
          </w:p>
        </w:tc>
        <w:tc>
          <w:tcPr>
            <w:tcW w:w="517" w:type="dxa"/>
          </w:tcPr>
          <w:p w14:paraId="126F364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81D05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22097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D324F4" w14:textId="77777777" w:rsidR="00296FF7" w:rsidRDefault="00296FF7" w:rsidP="00585DDF">
            <w:r>
              <w:rPr>
                <w:sz w:val="16"/>
                <w:szCs w:val="16"/>
              </w:rPr>
              <w:t>R5-241482</w:t>
            </w:r>
          </w:p>
        </w:tc>
        <w:tc>
          <w:tcPr>
            <w:tcW w:w="1597" w:type="dxa"/>
          </w:tcPr>
          <w:p w14:paraId="753D79FB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27D8E1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5C1D92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B4BF9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403AD84" w14:textId="77777777" w:rsidTr="00585DDF">
        <w:tc>
          <w:tcPr>
            <w:tcW w:w="879" w:type="dxa"/>
          </w:tcPr>
          <w:p w14:paraId="516752E5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3E3F7BB" w14:textId="77777777" w:rsidR="00296FF7" w:rsidRDefault="00296FF7" w:rsidP="00585DDF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5BA380E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95BC3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628C0E" w14:textId="77777777" w:rsidR="00296FF7" w:rsidRDefault="00296FF7" w:rsidP="00585DDF">
            <w:r>
              <w:rPr>
                <w:sz w:val="16"/>
                <w:szCs w:val="16"/>
              </w:rPr>
              <w:t>Correction to RRCReconfiguration configuration</w:t>
            </w:r>
          </w:p>
        </w:tc>
        <w:tc>
          <w:tcPr>
            <w:tcW w:w="517" w:type="dxa"/>
          </w:tcPr>
          <w:p w14:paraId="58A3DB8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29160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3F7B9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75104B" w14:textId="77777777" w:rsidR="00296FF7" w:rsidRDefault="00296FF7" w:rsidP="00585DDF">
            <w:r>
              <w:rPr>
                <w:sz w:val="16"/>
                <w:szCs w:val="16"/>
              </w:rPr>
              <w:t>R5-240172</w:t>
            </w:r>
          </w:p>
        </w:tc>
        <w:tc>
          <w:tcPr>
            <w:tcW w:w="1597" w:type="dxa"/>
          </w:tcPr>
          <w:p w14:paraId="4BFEEF2D" w14:textId="77777777" w:rsidR="00296FF7" w:rsidRDefault="00296FF7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E2A7AB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EB1E75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04C4E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EDF3DEA" w14:textId="77777777" w:rsidTr="00585DDF">
        <w:tc>
          <w:tcPr>
            <w:tcW w:w="879" w:type="dxa"/>
          </w:tcPr>
          <w:p w14:paraId="1C244645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6A88A14" w14:textId="77777777" w:rsidR="00296FF7" w:rsidRDefault="00296FF7" w:rsidP="00585DDF">
            <w:r>
              <w:rPr>
                <w:sz w:val="16"/>
                <w:szCs w:val="16"/>
              </w:rPr>
              <w:t>3017</w:t>
            </w:r>
          </w:p>
        </w:tc>
        <w:tc>
          <w:tcPr>
            <w:tcW w:w="517" w:type="dxa"/>
          </w:tcPr>
          <w:p w14:paraId="7AC5DFE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2B9B6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F67DD6" w14:textId="77777777" w:rsidR="00296FF7" w:rsidRDefault="00296FF7" w:rsidP="00585DDF">
            <w:r>
              <w:rPr>
                <w:sz w:val="16"/>
                <w:szCs w:val="16"/>
              </w:rPr>
              <w:t>Correction to NR RRC_Idle generic procedure</w:t>
            </w:r>
          </w:p>
        </w:tc>
        <w:tc>
          <w:tcPr>
            <w:tcW w:w="517" w:type="dxa"/>
          </w:tcPr>
          <w:p w14:paraId="7646616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1333B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B2B23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E6CBD0D" w14:textId="77777777" w:rsidR="00296FF7" w:rsidRDefault="00296FF7" w:rsidP="00585DDF">
            <w:r>
              <w:rPr>
                <w:sz w:val="16"/>
                <w:szCs w:val="16"/>
              </w:rPr>
              <w:t>R5-240236</w:t>
            </w:r>
          </w:p>
        </w:tc>
        <w:tc>
          <w:tcPr>
            <w:tcW w:w="1597" w:type="dxa"/>
          </w:tcPr>
          <w:p w14:paraId="2C9D9555" w14:textId="77777777" w:rsidR="00296FF7" w:rsidRDefault="00296FF7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3476B03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8536C7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74474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7F33706" w14:textId="77777777" w:rsidTr="00585DDF">
        <w:tc>
          <w:tcPr>
            <w:tcW w:w="879" w:type="dxa"/>
          </w:tcPr>
          <w:p w14:paraId="35573305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D4D07B4" w14:textId="77777777" w:rsidR="00296FF7" w:rsidRDefault="00296FF7" w:rsidP="00585DDF">
            <w:r>
              <w:rPr>
                <w:sz w:val="16"/>
                <w:szCs w:val="16"/>
              </w:rPr>
              <w:t>3018</w:t>
            </w:r>
          </w:p>
        </w:tc>
        <w:tc>
          <w:tcPr>
            <w:tcW w:w="517" w:type="dxa"/>
          </w:tcPr>
          <w:p w14:paraId="3F2D69C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3F7B4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68AB3B" w14:textId="77777777" w:rsidR="00296FF7" w:rsidRDefault="00296FF7" w:rsidP="00585DDF">
            <w:r>
              <w:rPr>
                <w:sz w:val="16"/>
                <w:szCs w:val="16"/>
              </w:rPr>
              <w:t>Correction to NR RRC_Inactive generic procedure</w:t>
            </w:r>
          </w:p>
        </w:tc>
        <w:tc>
          <w:tcPr>
            <w:tcW w:w="517" w:type="dxa"/>
          </w:tcPr>
          <w:p w14:paraId="5C7DD3D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35D8E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6CE9C9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5A06B2" w14:textId="77777777" w:rsidR="00296FF7" w:rsidRDefault="00296FF7" w:rsidP="00585DDF">
            <w:r>
              <w:rPr>
                <w:sz w:val="16"/>
                <w:szCs w:val="16"/>
              </w:rPr>
              <w:t>R5-241628</w:t>
            </w:r>
          </w:p>
        </w:tc>
        <w:tc>
          <w:tcPr>
            <w:tcW w:w="1597" w:type="dxa"/>
          </w:tcPr>
          <w:p w14:paraId="3BBFE38F" w14:textId="77777777" w:rsidR="00296FF7" w:rsidRDefault="00296FF7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4B89B965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9A265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BEB35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B89E008" w14:textId="77777777" w:rsidTr="00585DDF">
        <w:tc>
          <w:tcPr>
            <w:tcW w:w="879" w:type="dxa"/>
          </w:tcPr>
          <w:p w14:paraId="0892A4EB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CCD86A3" w14:textId="77777777" w:rsidR="00296FF7" w:rsidRDefault="00296FF7" w:rsidP="00585DDF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73B30F0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555F0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2B92BE" w14:textId="77777777" w:rsidR="00296FF7" w:rsidRDefault="00296FF7" w:rsidP="00585DDF">
            <w:r>
              <w:rPr>
                <w:sz w:val="16"/>
                <w:szCs w:val="16"/>
              </w:rPr>
              <w:t>Correction of Notes in tables of test channel bandwidths</w:t>
            </w:r>
          </w:p>
        </w:tc>
        <w:tc>
          <w:tcPr>
            <w:tcW w:w="517" w:type="dxa"/>
          </w:tcPr>
          <w:p w14:paraId="5FA95EE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A9F876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6ADCA7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43C2964" w14:textId="77777777" w:rsidR="00296FF7" w:rsidRDefault="00296FF7" w:rsidP="00585DDF">
            <w:r>
              <w:rPr>
                <w:sz w:val="16"/>
                <w:szCs w:val="16"/>
              </w:rPr>
              <w:t>R5-241921</w:t>
            </w:r>
          </w:p>
        </w:tc>
        <w:tc>
          <w:tcPr>
            <w:tcW w:w="1597" w:type="dxa"/>
          </w:tcPr>
          <w:p w14:paraId="530CC116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B58481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D1EDFF" w14:textId="77777777" w:rsidR="00296FF7" w:rsidRDefault="00296FF7" w:rsidP="00585DDF">
            <w:r>
              <w:rPr>
                <w:sz w:val="16"/>
                <w:szCs w:val="16"/>
              </w:rPr>
              <w:t>4.3.1.0A, 4.3.1.0B, 4.3.1.0C</w:t>
            </w:r>
          </w:p>
        </w:tc>
        <w:tc>
          <w:tcPr>
            <w:tcW w:w="998" w:type="dxa"/>
          </w:tcPr>
          <w:p w14:paraId="34A43B7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16090A4" w14:textId="77777777" w:rsidTr="00585DDF">
        <w:tc>
          <w:tcPr>
            <w:tcW w:w="879" w:type="dxa"/>
          </w:tcPr>
          <w:p w14:paraId="1364554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0B28F58B" w14:textId="77777777" w:rsidR="00296FF7" w:rsidRDefault="00296FF7" w:rsidP="00585DDF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3D607A1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3783D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CA9D23" w14:textId="77777777" w:rsidR="00296FF7" w:rsidRDefault="00296FF7" w:rsidP="00585DDF">
            <w:r>
              <w:rPr>
                <w:sz w:val="16"/>
                <w:szCs w:val="16"/>
              </w:rPr>
              <w:t>Correction of errors in Annex C</w:t>
            </w:r>
          </w:p>
        </w:tc>
        <w:tc>
          <w:tcPr>
            <w:tcW w:w="517" w:type="dxa"/>
          </w:tcPr>
          <w:p w14:paraId="74FB181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D8E68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F119D2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1C659D4" w14:textId="77777777" w:rsidR="00296FF7" w:rsidRDefault="00296FF7" w:rsidP="00585DDF">
            <w:r>
              <w:rPr>
                <w:sz w:val="16"/>
                <w:szCs w:val="16"/>
              </w:rPr>
              <w:t>R5-240271</w:t>
            </w:r>
          </w:p>
        </w:tc>
        <w:tc>
          <w:tcPr>
            <w:tcW w:w="1597" w:type="dxa"/>
          </w:tcPr>
          <w:p w14:paraId="3170D523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0AD5F4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2C32A8" w14:textId="77777777" w:rsidR="00296FF7" w:rsidRDefault="00296FF7" w:rsidP="00585DDF"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 w14:paraId="08A01C0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063933E" w14:textId="77777777" w:rsidTr="00585DDF">
        <w:tc>
          <w:tcPr>
            <w:tcW w:w="879" w:type="dxa"/>
          </w:tcPr>
          <w:p w14:paraId="7099915B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E6A4F96" w14:textId="77777777" w:rsidR="00296FF7" w:rsidRDefault="00296FF7" w:rsidP="00585DDF">
            <w:r>
              <w:rPr>
                <w:sz w:val="16"/>
                <w:szCs w:val="16"/>
              </w:rPr>
              <w:t>3024</w:t>
            </w:r>
          </w:p>
        </w:tc>
        <w:tc>
          <w:tcPr>
            <w:tcW w:w="517" w:type="dxa"/>
          </w:tcPr>
          <w:p w14:paraId="5F7C18B7" w14:textId="77777777" w:rsidR="00296FF7" w:rsidRDefault="00296FF7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6CCFB8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DB063E" w14:textId="77777777" w:rsidR="00296FF7" w:rsidRDefault="00296FF7" w:rsidP="00585DDF">
            <w:r>
              <w:rPr>
                <w:sz w:val="16"/>
                <w:szCs w:val="16"/>
              </w:rPr>
              <w:t>Updating test frequency for SUL band n83 20MHz CBW</w:t>
            </w:r>
          </w:p>
        </w:tc>
        <w:tc>
          <w:tcPr>
            <w:tcW w:w="517" w:type="dxa"/>
          </w:tcPr>
          <w:p w14:paraId="1D8B774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6CABB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03CCF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DBF361" w14:textId="77777777" w:rsidR="00296FF7" w:rsidRDefault="00296FF7" w:rsidP="00585DDF">
            <w:r>
              <w:rPr>
                <w:sz w:val="16"/>
                <w:szCs w:val="16"/>
              </w:rPr>
              <w:t>R5-241869</w:t>
            </w:r>
          </w:p>
        </w:tc>
        <w:tc>
          <w:tcPr>
            <w:tcW w:w="1597" w:type="dxa"/>
          </w:tcPr>
          <w:p w14:paraId="4314B88A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F859F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EA0AF7A" w14:textId="77777777" w:rsidR="00296FF7" w:rsidRDefault="00296FF7" w:rsidP="00585DDF">
            <w:r>
              <w:rPr>
                <w:sz w:val="16"/>
                <w:szCs w:val="16"/>
              </w:rPr>
              <w:t>4.3.1.1.1</w:t>
            </w:r>
          </w:p>
        </w:tc>
        <w:tc>
          <w:tcPr>
            <w:tcW w:w="998" w:type="dxa"/>
          </w:tcPr>
          <w:p w14:paraId="6578A51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2143C29" w14:textId="77777777" w:rsidTr="00585DDF">
        <w:tc>
          <w:tcPr>
            <w:tcW w:w="879" w:type="dxa"/>
          </w:tcPr>
          <w:p w14:paraId="67148A76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A10C203" w14:textId="77777777" w:rsidR="00296FF7" w:rsidRDefault="00296FF7" w:rsidP="00585DDF">
            <w:r>
              <w:rPr>
                <w:sz w:val="16"/>
                <w:szCs w:val="16"/>
              </w:rPr>
              <w:t>3034</w:t>
            </w:r>
          </w:p>
        </w:tc>
        <w:tc>
          <w:tcPr>
            <w:tcW w:w="517" w:type="dxa"/>
          </w:tcPr>
          <w:p w14:paraId="0FEFAB3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87D9F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C26833" w14:textId="77777777" w:rsidR="00296FF7" w:rsidRDefault="00296FF7" w:rsidP="00585DDF">
            <w:r>
              <w:rPr>
                <w:sz w:val="16"/>
                <w:szCs w:val="16"/>
              </w:rPr>
              <w:t>Editorial update SystemInformation</w:t>
            </w:r>
          </w:p>
        </w:tc>
        <w:tc>
          <w:tcPr>
            <w:tcW w:w="517" w:type="dxa"/>
          </w:tcPr>
          <w:p w14:paraId="5324234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6B125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AB9DD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D36C8B" w14:textId="77777777" w:rsidR="00296FF7" w:rsidRDefault="00296FF7" w:rsidP="00585DDF">
            <w:r>
              <w:rPr>
                <w:sz w:val="16"/>
                <w:szCs w:val="16"/>
              </w:rPr>
              <w:t>R5-241483</w:t>
            </w:r>
          </w:p>
        </w:tc>
        <w:tc>
          <w:tcPr>
            <w:tcW w:w="1597" w:type="dxa"/>
          </w:tcPr>
          <w:p w14:paraId="45F7DAC0" w14:textId="77777777" w:rsidR="00296FF7" w:rsidRDefault="00296FF7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8FD1D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70FF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F8D51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A7F20A0" w14:textId="77777777" w:rsidTr="00585DDF">
        <w:tc>
          <w:tcPr>
            <w:tcW w:w="879" w:type="dxa"/>
          </w:tcPr>
          <w:p w14:paraId="7D54B214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40AA85" w14:textId="77777777" w:rsidR="00296FF7" w:rsidRDefault="00296FF7" w:rsidP="00585DDF">
            <w:r>
              <w:rPr>
                <w:sz w:val="16"/>
                <w:szCs w:val="16"/>
              </w:rPr>
              <w:t>3057</w:t>
            </w:r>
          </w:p>
        </w:tc>
        <w:tc>
          <w:tcPr>
            <w:tcW w:w="517" w:type="dxa"/>
          </w:tcPr>
          <w:p w14:paraId="0CDA708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1BDE6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3117AC" w14:textId="77777777" w:rsidR="00296FF7" w:rsidRDefault="00296FF7" w:rsidP="00585DDF">
            <w:r>
              <w:rPr>
                <w:sz w:val="16"/>
                <w:szCs w:val="16"/>
              </w:rPr>
              <w:t>Editorial updates to test procedure 4.9.1</w:t>
            </w:r>
          </w:p>
        </w:tc>
        <w:tc>
          <w:tcPr>
            <w:tcW w:w="517" w:type="dxa"/>
          </w:tcPr>
          <w:p w14:paraId="2966090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757928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B5DA0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7A5154" w14:textId="77777777" w:rsidR="00296FF7" w:rsidRDefault="00296FF7" w:rsidP="00585DDF">
            <w:r>
              <w:rPr>
                <w:sz w:val="16"/>
                <w:szCs w:val="16"/>
              </w:rPr>
              <w:t>R5-240536</w:t>
            </w:r>
          </w:p>
        </w:tc>
        <w:tc>
          <w:tcPr>
            <w:tcW w:w="1597" w:type="dxa"/>
          </w:tcPr>
          <w:p w14:paraId="0D8ED6FD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BDA68B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4F05F9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9105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6B78A53" w14:textId="77777777" w:rsidTr="00585DDF">
        <w:tc>
          <w:tcPr>
            <w:tcW w:w="879" w:type="dxa"/>
          </w:tcPr>
          <w:p w14:paraId="5A137F34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903C901" w14:textId="77777777" w:rsidR="00296FF7" w:rsidRDefault="00296FF7" w:rsidP="00585DDF"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 w14:paraId="6143006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7375D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7C8DB4" w14:textId="77777777" w:rsidR="00296FF7" w:rsidRDefault="00296FF7" w:rsidP="00585DDF">
            <w:r>
              <w:rPr>
                <w:sz w:val="16"/>
                <w:szCs w:val="16"/>
              </w:rPr>
              <w:t>Harmonization of SCell_add condition</w:t>
            </w:r>
          </w:p>
        </w:tc>
        <w:tc>
          <w:tcPr>
            <w:tcW w:w="517" w:type="dxa"/>
          </w:tcPr>
          <w:p w14:paraId="7F54E8A3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6DA28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01532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1DF38D0" w14:textId="77777777" w:rsidR="00296FF7" w:rsidRDefault="00296FF7" w:rsidP="00585DDF">
            <w:r>
              <w:rPr>
                <w:sz w:val="16"/>
                <w:szCs w:val="16"/>
              </w:rPr>
              <w:t>R5-240537</w:t>
            </w:r>
          </w:p>
        </w:tc>
        <w:tc>
          <w:tcPr>
            <w:tcW w:w="1597" w:type="dxa"/>
          </w:tcPr>
          <w:p w14:paraId="6B9347E5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C3A0F3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664E21" w14:textId="77777777" w:rsidR="00296FF7" w:rsidRDefault="00296FF7" w:rsidP="00585DDF">
            <w:r>
              <w:rPr>
                <w:sz w:val="16"/>
                <w:szCs w:val="16"/>
              </w:rPr>
              <w:t>4.6.0, 4.6.1, 4.6.3</w:t>
            </w:r>
          </w:p>
        </w:tc>
        <w:tc>
          <w:tcPr>
            <w:tcW w:w="998" w:type="dxa"/>
          </w:tcPr>
          <w:p w14:paraId="31D014B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3F4DA62" w14:textId="77777777" w:rsidTr="00585DDF">
        <w:tc>
          <w:tcPr>
            <w:tcW w:w="879" w:type="dxa"/>
          </w:tcPr>
          <w:p w14:paraId="1A423D77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A3CB141" w14:textId="77777777" w:rsidR="00296FF7" w:rsidRDefault="00296FF7" w:rsidP="00585DDF">
            <w:r>
              <w:rPr>
                <w:sz w:val="16"/>
                <w:szCs w:val="16"/>
              </w:rPr>
              <w:t>3074</w:t>
            </w:r>
          </w:p>
        </w:tc>
        <w:tc>
          <w:tcPr>
            <w:tcW w:w="517" w:type="dxa"/>
          </w:tcPr>
          <w:p w14:paraId="0568FF3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1339A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973AEC" w14:textId="77777777" w:rsidR="00296FF7" w:rsidRDefault="00296FF7" w:rsidP="00585DDF">
            <w:r>
              <w:rPr>
                <w:sz w:val="16"/>
                <w:szCs w:val="16"/>
              </w:rPr>
              <w:t>Corrections on C.1 for the parameters for calculation of test frequencies</w:t>
            </w:r>
          </w:p>
        </w:tc>
        <w:tc>
          <w:tcPr>
            <w:tcW w:w="517" w:type="dxa"/>
          </w:tcPr>
          <w:p w14:paraId="38BC2A4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ADD422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AFF1F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E38EB7" w14:textId="77777777" w:rsidR="00296FF7" w:rsidRDefault="00296FF7" w:rsidP="00585DDF">
            <w:r>
              <w:rPr>
                <w:sz w:val="16"/>
                <w:szCs w:val="16"/>
              </w:rPr>
              <w:t>R5-240856</w:t>
            </w:r>
          </w:p>
        </w:tc>
        <w:tc>
          <w:tcPr>
            <w:tcW w:w="1597" w:type="dxa"/>
          </w:tcPr>
          <w:p w14:paraId="24E6DC79" w14:textId="77777777" w:rsidR="00296FF7" w:rsidRDefault="00296FF7" w:rsidP="00585DD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7A4C73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7AE70A" w14:textId="77777777" w:rsidR="00296FF7" w:rsidRDefault="00296FF7" w:rsidP="00585DDF">
            <w:r>
              <w:rPr>
                <w:sz w:val="16"/>
                <w:szCs w:val="16"/>
              </w:rPr>
              <w:t>C.1</w:t>
            </w:r>
          </w:p>
        </w:tc>
        <w:tc>
          <w:tcPr>
            <w:tcW w:w="998" w:type="dxa"/>
          </w:tcPr>
          <w:p w14:paraId="60FE399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799FC64B" w14:textId="77777777" w:rsidTr="00585DDF">
        <w:tc>
          <w:tcPr>
            <w:tcW w:w="879" w:type="dxa"/>
          </w:tcPr>
          <w:p w14:paraId="336AAAB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E24AC91" w14:textId="77777777" w:rsidR="00296FF7" w:rsidRDefault="00296FF7" w:rsidP="00585DDF">
            <w:r>
              <w:rPr>
                <w:sz w:val="16"/>
                <w:szCs w:val="16"/>
              </w:rPr>
              <w:t>3082</w:t>
            </w:r>
          </w:p>
        </w:tc>
        <w:tc>
          <w:tcPr>
            <w:tcW w:w="517" w:type="dxa"/>
          </w:tcPr>
          <w:p w14:paraId="7FFCE7F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5C4F9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6631BF" w14:textId="77777777" w:rsidR="00296FF7" w:rsidRDefault="00296FF7" w:rsidP="00585DDF">
            <w:r>
              <w:rPr>
                <w:sz w:val="16"/>
                <w:szCs w:val="16"/>
              </w:rPr>
              <w:t>Correction to SUL configuration messages</w:t>
            </w:r>
          </w:p>
        </w:tc>
        <w:tc>
          <w:tcPr>
            <w:tcW w:w="517" w:type="dxa"/>
          </w:tcPr>
          <w:p w14:paraId="5F8F105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32DB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AE1B0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4FA8F1" w14:textId="77777777" w:rsidR="00296FF7" w:rsidRDefault="00296FF7" w:rsidP="00585DDF">
            <w:r>
              <w:rPr>
                <w:sz w:val="16"/>
                <w:szCs w:val="16"/>
              </w:rPr>
              <w:t>R5-241719</w:t>
            </w:r>
          </w:p>
        </w:tc>
        <w:tc>
          <w:tcPr>
            <w:tcW w:w="1597" w:type="dxa"/>
          </w:tcPr>
          <w:p w14:paraId="001117D2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CB86E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039E9E" w14:textId="77777777" w:rsidR="00296FF7" w:rsidRDefault="00296FF7" w:rsidP="00585DDF">
            <w:r>
              <w:rPr>
                <w:sz w:val="16"/>
                <w:szCs w:val="16"/>
              </w:rPr>
              <w:t>4.6</w:t>
            </w:r>
          </w:p>
        </w:tc>
        <w:tc>
          <w:tcPr>
            <w:tcW w:w="998" w:type="dxa"/>
          </w:tcPr>
          <w:p w14:paraId="6EE8F22E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F1AA094" w14:textId="77777777" w:rsidTr="00585DDF">
        <w:tc>
          <w:tcPr>
            <w:tcW w:w="879" w:type="dxa"/>
          </w:tcPr>
          <w:p w14:paraId="0187278E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9053340" w14:textId="77777777" w:rsidR="00296FF7" w:rsidRDefault="00296FF7" w:rsidP="00585DDF"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 w14:paraId="178BEEB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5217A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6269D0" w14:textId="77777777" w:rsidR="00296FF7" w:rsidRDefault="00296FF7" w:rsidP="00585DDF">
            <w:r>
              <w:rPr>
                <w:sz w:val="16"/>
                <w:szCs w:val="16"/>
              </w:rPr>
              <w:t>Correction to CBW selection to avoid unintentional asymmetric CBW</w:t>
            </w:r>
          </w:p>
        </w:tc>
        <w:tc>
          <w:tcPr>
            <w:tcW w:w="517" w:type="dxa"/>
          </w:tcPr>
          <w:p w14:paraId="00822C0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E0C03F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53BFC56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4C7794" w14:textId="77777777" w:rsidR="00296FF7" w:rsidRDefault="00296FF7" w:rsidP="00585DDF">
            <w:r>
              <w:rPr>
                <w:sz w:val="16"/>
                <w:szCs w:val="16"/>
              </w:rPr>
              <w:t>R5-241092</w:t>
            </w:r>
          </w:p>
        </w:tc>
        <w:tc>
          <w:tcPr>
            <w:tcW w:w="1597" w:type="dxa"/>
          </w:tcPr>
          <w:p w14:paraId="25941C18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E06887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ADABC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A3986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2FEEBFA" w14:textId="77777777" w:rsidTr="00585DDF">
        <w:tc>
          <w:tcPr>
            <w:tcW w:w="879" w:type="dxa"/>
          </w:tcPr>
          <w:p w14:paraId="4B8F1CAA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C4B89DD" w14:textId="77777777" w:rsidR="00296FF7" w:rsidRDefault="00296FF7" w:rsidP="00585DDF"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 w14:paraId="08F4B08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E255C0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482D5D" w14:textId="77777777" w:rsidR="00296FF7" w:rsidRDefault="00296FF7" w:rsidP="00585DDF">
            <w:r>
              <w:rPr>
                <w:sz w:val="16"/>
                <w:szCs w:val="16"/>
              </w:rPr>
              <w:t>Correction to point A value for n83</w:t>
            </w:r>
          </w:p>
        </w:tc>
        <w:tc>
          <w:tcPr>
            <w:tcW w:w="517" w:type="dxa"/>
          </w:tcPr>
          <w:p w14:paraId="6E014B2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AD3FD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B76A36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68464A" w14:textId="77777777" w:rsidR="00296FF7" w:rsidRDefault="00296FF7" w:rsidP="00585DDF">
            <w:r>
              <w:rPr>
                <w:sz w:val="16"/>
                <w:szCs w:val="16"/>
              </w:rPr>
              <w:t>R5-241717</w:t>
            </w:r>
          </w:p>
        </w:tc>
        <w:tc>
          <w:tcPr>
            <w:tcW w:w="1597" w:type="dxa"/>
          </w:tcPr>
          <w:p w14:paraId="785D7FD6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5FE37B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AC54CC" w14:textId="77777777" w:rsidR="00296FF7" w:rsidRDefault="00296FF7" w:rsidP="00585DDF">
            <w:r>
              <w:rPr>
                <w:sz w:val="16"/>
                <w:szCs w:val="16"/>
              </w:rPr>
              <w:t>4.3.1.1.1.83</w:t>
            </w:r>
          </w:p>
        </w:tc>
        <w:tc>
          <w:tcPr>
            <w:tcW w:w="998" w:type="dxa"/>
          </w:tcPr>
          <w:p w14:paraId="123E16D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B748FD8" w14:textId="77777777" w:rsidTr="00585DDF">
        <w:tc>
          <w:tcPr>
            <w:tcW w:w="879" w:type="dxa"/>
          </w:tcPr>
          <w:p w14:paraId="38AFC6AA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A653083" w14:textId="77777777" w:rsidR="00296FF7" w:rsidRDefault="00296FF7" w:rsidP="00585DDF">
            <w:r>
              <w:rPr>
                <w:sz w:val="16"/>
                <w:szCs w:val="16"/>
              </w:rPr>
              <w:t>3087</w:t>
            </w:r>
          </w:p>
        </w:tc>
        <w:tc>
          <w:tcPr>
            <w:tcW w:w="517" w:type="dxa"/>
          </w:tcPr>
          <w:p w14:paraId="2702F9BE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33B3E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8A9D5C" w14:textId="77777777" w:rsidR="00296FF7" w:rsidRDefault="00296FF7" w:rsidP="00585DDF">
            <w:r>
              <w:rPr>
                <w:sz w:val="16"/>
                <w:szCs w:val="16"/>
              </w:rPr>
              <w:t>Correction to message exceptions for Performance test cases</w:t>
            </w:r>
          </w:p>
        </w:tc>
        <w:tc>
          <w:tcPr>
            <w:tcW w:w="517" w:type="dxa"/>
          </w:tcPr>
          <w:p w14:paraId="0AC39B7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3074F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049CF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06C37E" w14:textId="77777777" w:rsidR="00296FF7" w:rsidRDefault="00296FF7" w:rsidP="00585DDF">
            <w:r>
              <w:rPr>
                <w:sz w:val="16"/>
                <w:szCs w:val="16"/>
              </w:rPr>
              <w:t>R5-242022</w:t>
            </w:r>
          </w:p>
        </w:tc>
        <w:tc>
          <w:tcPr>
            <w:tcW w:w="1597" w:type="dxa"/>
          </w:tcPr>
          <w:p w14:paraId="498673BE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61317F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58C283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EEAD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C6DA923" w14:textId="77777777" w:rsidTr="00585DDF">
        <w:tc>
          <w:tcPr>
            <w:tcW w:w="879" w:type="dxa"/>
          </w:tcPr>
          <w:p w14:paraId="41BF4EE6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342AA17" w14:textId="77777777" w:rsidR="00296FF7" w:rsidRDefault="00296FF7" w:rsidP="00585DDF">
            <w:r>
              <w:rPr>
                <w:sz w:val="16"/>
                <w:szCs w:val="16"/>
              </w:rPr>
              <w:t>3091</w:t>
            </w:r>
          </w:p>
        </w:tc>
        <w:tc>
          <w:tcPr>
            <w:tcW w:w="517" w:type="dxa"/>
          </w:tcPr>
          <w:p w14:paraId="0F841AB6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01703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3BAFE0" w14:textId="77777777" w:rsidR="00296FF7" w:rsidRDefault="00296FF7" w:rsidP="00585DDF">
            <w:r>
              <w:rPr>
                <w:sz w:val="16"/>
                <w:szCs w:val="16"/>
              </w:rPr>
              <w:t>Addition of missing section for RRM CA Configuration</w:t>
            </w:r>
          </w:p>
        </w:tc>
        <w:tc>
          <w:tcPr>
            <w:tcW w:w="517" w:type="dxa"/>
          </w:tcPr>
          <w:p w14:paraId="00D6E47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06822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7BB76A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C47062" w14:textId="77777777" w:rsidR="00296FF7" w:rsidRDefault="00296FF7" w:rsidP="00585DDF">
            <w:r>
              <w:rPr>
                <w:sz w:val="16"/>
                <w:szCs w:val="16"/>
              </w:rPr>
              <w:t>R5-241875</w:t>
            </w:r>
          </w:p>
        </w:tc>
        <w:tc>
          <w:tcPr>
            <w:tcW w:w="1597" w:type="dxa"/>
          </w:tcPr>
          <w:p w14:paraId="74185FE0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623136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AAB4594" w14:textId="77777777" w:rsidR="00296FF7" w:rsidRDefault="00296FF7" w:rsidP="00585DDF">
            <w:r>
              <w:rPr>
                <w:sz w:val="16"/>
                <w:szCs w:val="16"/>
              </w:rPr>
              <w:t>7.2.3</w:t>
            </w:r>
          </w:p>
        </w:tc>
        <w:tc>
          <w:tcPr>
            <w:tcW w:w="998" w:type="dxa"/>
          </w:tcPr>
          <w:p w14:paraId="47993AB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72FFF0D" w14:textId="77777777" w:rsidTr="00585DDF">
        <w:tc>
          <w:tcPr>
            <w:tcW w:w="879" w:type="dxa"/>
          </w:tcPr>
          <w:p w14:paraId="75FE81D2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FC75AE3" w14:textId="77777777" w:rsidR="00296FF7" w:rsidRDefault="00296FF7" w:rsidP="00585DDF">
            <w:r>
              <w:rPr>
                <w:sz w:val="16"/>
                <w:szCs w:val="16"/>
              </w:rPr>
              <w:t>3092</w:t>
            </w:r>
          </w:p>
        </w:tc>
        <w:tc>
          <w:tcPr>
            <w:tcW w:w="517" w:type="dxa"/>
          </w:tcPr>
          <w:p w14:paraId="5DF68B3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475AC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734F8E" w14:textId="77777777" w:rsidR="00296FF7" w:rsidRDefault="00296FF7" w:rsidP="00585DDF">
            <w:r>
              <w:rPr>
                <w:sz w:val="16"/>
                <w:szCs w:val="16"/>
              </w:rPr>
              <w:t>Update of PDSCH Config for RF test cases</w:t>
            </w:r>
          </w:p>
        </w:tc>
        <w:tc>
          <w:tcPr>
            <w:tcW w:w="517" w:type="dxa"/>
          </w:tcPr>
          <w:p w14:paraId="04BFAF5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B64B4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730F9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29755D" w14:textId="77777777" w:rsidR="00296FF7" w:rsidRDefault="00296FF7" w:rsidP="00585DDF">
            <w:r>
              <w:rPr>
                <w:sz w:val="16"/>
                <w:szCs w:val="16"/>
              </w:rPr>
              <w:t>R5-241968</w:t>
            </w:r>
          </w:p>
        </w:tc>
        <w:tc>
          <w:tcPr>
            <w:tcW w:w="1597" w:type="dxa"/>
          </w:tcPr>
          <w:p w14:paraId="5A88270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44E4B3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A8CA6F" w14:textId="77777777" w:rsidR="00296FF7" w:rsidRDefault="00296FF7" w:rsidP="00585DDF">
            <w:r>
              <w:rPr>
                <w:sz w:val="16"/>
                <w:szCs w:val="16"/>
              </w:rPr>
              <w:t>5.4.1</w:t>
            </w:r>
          </w:p>
        </w:tc>
        <w:tc>
          <w:tcPr>
            <w:tcW w:w="998" w:type="dxa"/>
          </w:tcPr>
          <w:p w14:paraId="786AE06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8FE8D39" w14:textId="77777777" w:rsidTr="00585DDF">
        <w:tc>
          <w:tcPr>
            <w:tcW w:w="879" w:type="dxa"/>
          </w:tcPr>
          <w:p w14:paraId="47586692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563C881" w14:textId="77777777" w:rsidR="00296FF7" w:rsidRDefault="00296FF7" w:rsidP="00585DDF">
            <w:r>
              <w:rPr>
                <w:sz w:val="16"/>
                <w:szCs w:val="16"/>
              </w:rPr>
              <w:t>3095</w:t>
            </w:r>
          </w:p>
        </w:tc>
        <w:tc>
          <w:tcPr>
            <w:tcW w:w="517" w:type="dxa"/>
          </w:tcPr>
          <w:p w14:paraId="000FD21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FA511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055EFC" w14:textId="77777777" w:rsidR="00296FF7" w:rsidRDefault="00296FF7" w:rsidP="00585DDF">
            <w:r>
              <w:rPr>
                <w:sz w:val="16"/>
                <w:szCs w:val="16"/>
              </w:rPr>
              <w:t>Test environment definition for GERAN in Conducted and OTA Environment</w:t>
            </w:r>
          </w:p>
        </w:tc>
        <w:tc>
          <w:tcPr>
            <w:tcW w:w="517" w:type="dxa"/>
          </w:tcPr>
          <w:p w14:paraId="5019AE4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3EE31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9B676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DC0B5B" w14:textId="77777777" w:rsidR="00296FF7" w:rsidRDefault="00296FF7" w:rsidP="00585DDF">
            <w:r>
              <w:rPr>
                <w:sz w:val="16"/>
                <w:szCs w:val="16"/>
              </w:rPr>
              <w:t>R5-241630</w:t>
            </w:r>
          </w:p>
        </w:tc>
        <w:tc>
          <w:tcPr>
            <w:tcW w:w="1597" w:type="dxa"/>
          </w:tcPr>
          <w:p w14:paraId="7BAC699D" w14:textId="77777777" w:rsidR="00296FF7" w:rsidRDefault="00296FF7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205C97C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37B54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32A55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D38F61D" w14:textId="77777777" w:rsidTr="00585DDF">
        <w:tc>
          <w:tcPr>
            <w:tcW w:w="879" w:type="dxa"/>
          </w:tcPr>
          <w:p w14:paraId="287C6C2C" w14:textId="77777777" w:rsidR="00296FF7" w:rsidRDefault="00296FF7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84E8AC2" w14:textId="77777777" w:rsidR="00296FF7" w:rsidRDefault="00296FF7" w:rsidP="00585DDF">
            <w:r>
              <w:rPr>
                <w:sz w:val="16"/>
                <w:szCs w:val="16"/>
              </w:rPr>
              <w:t>3104</w:t>
            </w:r>
          </w:p>
        </w:tc>
        <w:tc>
          <w:tcPr>
            <w:tcW w:w="517" w:type="dxa"/>
          </w:tcPr>
          <w:p w14:paraId="082E05D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A339B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E9D9D3" w14:textId="77777777" w:rsidR="00296FF7" w:rsidRDefault="00296FF7" w:rsidP="00585DDF">
            <w:r>
              <w:rPr>
                <w:sz w:val="16"/>
                <w:szCs w:val="16"/>
              </w:rPr>
              <w:t>Updates to OTA Signalling test environment</w:t>
            </w:r>
          </w:p>
        </w:tc>
        <w:tc>
          <w:tcPr>
            <w:tcW w:w="517" w:type="dxa"/>
          </w:tcPr>
          <w:p w14:paraId="1E56644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51852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6D299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E06CC8" w14:textId="77777777" w:rsidR="00296FF7" w:rsidRDefault="00296FF7" w:rsidP="00585DDF">
            <w:r>
              <w:rPr>
                <w:sz w:val="16"/>
                <w:szCs w:val="16"/>
              </w:rPr>
              <w:t>R5-241629</w:t>
            </w:r>
          </w:p>
        </w:tc>
        <w:tc>
          <w:tcPr>
            <w:tcW w:w="1597" w:type="dxa"/>
          </w:tcPr>
          <w:p w14:paraId="3BB9E49C" w14:textId="77777777" w:rsidR="00296FF7" w:rsidRDefault="00296FF7" w:rsidP="00585DDF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14:paraId="6584181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9D78B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2C9AB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4D468BE1" w14:textId="77777777" w:rsidR="00296FF7" w:rsidRDefault="00296FF7" w:rsidP="00296FF7"/>
    <w:p w14:paraId="26710C4F" w14:textId="77777777" w:rsidR="00296FF7" w:rsidRDefault="00296FF7" w:rsidP="00296FF7"/>
    <w:p w14:paraId="6C22428D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RP-240226</w:t>
      </w:r>
      <w:r>
        <w:rPr>
          <w:b/>
          <w:i/>
          <w:noProof/>
          <w:sz w:val="28"/>
        </w:rPr>
        <w:fldChar w:fldCharType="end"/>
      </w:r>
    </w:p>
    <w:p w14:paraId="79601D72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75692ED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4F4F7952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36EE15EE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3)</w:t>
      </w:r>
      <w:r>
        <w:rPr>
          <w:rFonts w:ascii="Arial" w:hAnsi="Arial" w:cs="Arial"/>
          <w:b/>
          <w:bCs/>
        </w:rPr>
        <w:fldChar w:fldCharType="end"/>
      </w:r>
    </w:p>
    <w:p w14:paraId="66CC2ED0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422CDC38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E093772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2A0E7DB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558735D3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1EB956D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D03A6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5D906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78DFF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834AA7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7CB016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7C0FE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7B484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9044C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AA50B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E85E7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7BF19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EEFEDEA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2DD19130" w14:textId="77777777" w:rsidTr="00585DDF">
        <w:tc>
          <w:tcPr>
            <w:tcW w:w="879" w:type="dxa"/>
          </w:tcPr>
          <w:p w14:paraId="3F28B765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8106C12" w14:textId="77777777" w:rsidR="00296FF7" w:rsidRDefault="00296FF7" w:rsidP="00585DDF">
            <w:r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490EA1D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4856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5DE23C" w14:textId="77777777" w:rsidR="00296FF7" w:rsidRDefault="00296FF7" w:rsidP="00585DDF">
            <w:r>
              <w:rPr>
                <w:sz w:val="16"/>
                <w:szCs w:val="16"/>
              </w:rPr>
              <w:t>Introducing indicator for Power Class of CA configuration with single uplink carrier</w:t>
            </w:r>
          </w:p>
        </w:tc>
        <w:tc>
          <w:tcPr>
            <w:tcW w:w="517" w:type="dxa"/>
          </w:tcPr>
          <w:p w14:paraId="64BCE54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B4813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0CE5CE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CE9A54" w14:textId="77777777" w:rsidR="00296FF7" w:rsidRDefault="00296FF7" w:rsidP="00585DDF">
            <w:r>
              <w:rPr>
                <w:sz w:val="16"/>
                <w:szCs w:val="16"/>
              </w:rPr>
              <w:t>R5-240313</w:t>
            </w:r>
          </w:p>
        </w:tc>
        <w:tc>
          <w:tcPr>
            <w:tcW w:w="1597" w:type="dxa"/>
          </w:tcPr>
          <w:p w14:paraId="6C0359E3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79C3D5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EA37C1" w14:textId="77777777" w:rsidR="00296FF7" w:rsidRDefault="00296FF7" w:rsidP="00585DDF">
            <w:r>
              <w:rPr>
                <w:sz w:val="16"/>
                <w:szCs w:val="16"/>
              </w:rPr>
              <w:t>A.4.3.2A.4.1</w:t>
            </w:r>
          </w:p>
        </w:tc>
        <w:tc>
          <w:tcPr>
            <w:tcW w:w="998" w:type="dxa"/>
          </w:tcPr>
          <w:p w14:paraId="7769B85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38.521-1 CR 2626 ; TS/TR ... CR ... </w:t>
            </w:r>
          </w:p>
        </w:tc>
      </w:tr>
      <w:tr w:rsidR="00296FF7" w14:paraId="2BCEC18F" w14:textId="77777777" w:rsidTr="00585DDF">
        <w:tc>
          <w:tcPr>
            <w:tcW w:w="879" w:type="dxa"/>
          </w:tcPr>
          <w:p w14:paraId="5BBB9F19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47D378EB" w14:textId="77777777" w:rsidR="00296FF7" w:rsidRDefault="00296FF7" w:rsidP="00585DDF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14:paraId="16D2AC5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2B08D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FFA5AE" w14:textId="77777777" w:rsidR="00296FF7" w:rsidRDefault="00296FF7" w:rsidP="00585DDF">
            <w:r>
              <w:rPr>
                <w:sz w:val="16"/>
                <w:szCs w:val="16"/>
              </w:rPr>
              <w:t>Introducing SUL configuration SUL_n78A-n81A</w:t>
            </w:r>
          </w:p>
        </w:tc>
        <w:tc>
          <w:tcPr>
            <w:tcW w:w="517" w:type="dxa"/>
          </w:tcPr>
          <w:p w14:paraId="6683E22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8834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C213E1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56F502" w14:textId="77777777" w:rsidR="00296FF7" w:rsidRDefault="00296FF7" w:rsidP="00585DDF">
            <w:r>
              <w:rPr>
                <w:sz w:val="16"/>
                <w:szCs w:val="16"/>
              </w:rPr>
              <w:t>R5-240316</w:t>
            </w:r>
          </w:p>
        </w:tc>
        <w:tc>
          <w:tcPr>
            <w:tcW w:w="1597" w:type="dxa"/>
          </w:tcPr>
          <w:p w14:paraId="4D02179B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5072E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549002" w14:textId="77777777" w:rsidR="00296FF7" w:rsidRDefault="00296FF7" w:rsidP="00585DDF">
            <w:r>
              <w:rPr>
                <w:sz w:val="16"/>
                <w:szCs w:val="16"/>
              </w:rPr>
              <w:t>A.4.3.2C.2</w:t>
            </w:r>
          </w:p>
        </w:tc>
        <w:tc>
          <w:tcPr>
            <w:tcW w:w="998" w:type="dxa"/>
          </w:tcPr>
          <w:p w14:paraId="30258E3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BC3075D" w14:textId="77777777" w:rsidTr="00585DDF">
        <w:tc>
          <w:tcPr>
            <w:tcW w:w="879" w:type="dxa"/>
          </w:tcPr>
          <w:p w14:paraId="35E4470B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11863E66" w14:textId="77777777" w:rsidR="00296FF7" w:rsidRDefault="00296FF7" w:rsidP="00585DDF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</w:tcPr>
          <w:p w14:paraId="66149AE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86A30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9E01F" w14:textId="77777777" w:rsidR="00296FF7" w:rsidRDefault="00296FF7" w:rsidP="00585DDF">
            <w:r>
              <w:rPr>
                <w:sz w:val="16"/>
                <w:szCs w:val="16"/>
              </w:rPr>
              <w:t>Editorial correction to note numbering for inter-band EN-DC capabilities table</w:t>
            </w:r>
          </w:p>
        </w:tc>
        <w:tc>
          <w:tcPr>
            <w:tcW w:w="517" w:type="dxa"/>
          </w:tcPr>
          <w:p w14:paraId="0087DA2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902A6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8779D8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E24557" w14:textId="77777777" w:rsidR="00296FF7" w:rsidRDefault="00296FF7" w:rsidP="00585DDF">
            <w:r>
              <w:rPr>
                <w:sz w:val="16"/>
                <w:szCs w:val="16"/>
              </w:rPr>
              <w:t>R5-240335</w:t>
            </w:r>
          </w:p>
        </w:tc>
        <w:tc>
          <w:tcPr>
            <w:tcW w:w="1597" w:type="dxa"/>
          </w:tcPr>
          <w:p w14:paraId="668AEE86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ED754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2B9F706" w14:textId="77777777" w:rsidR="00296FF7" w:rsidRDefault="00296FF7" w:rsidP="00585DDF">
            <w:r>
              <w:rPr>
                <w:sz w:val="16"/>
                <w:szCs w:val="16"/>
              </w:rPr>
              <w:t>A.4.3.2B.2.3</w:t>
            </w:r>
          </w:p>
        </w:tc>
        <w:tc>
          <w:tcPr>
            <w:tcW w:w="998" w:type="dxa"/>
          </w:tcPr>
          <w:p w14:paraId="334651F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181968E" w14:textId="77777777" w:rsidTr="00585DDF">
        <w:tc>
          <w:tcPr>
            <w:tcW w:w="879" w:type="dxa"/>
          </w:tcPr>
          <w:p w14:paraId="73FE3FB7" w14:textId="77777777" w:rsidR="00296FF7" w:rsidRDefault="00296FF7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7BDF53E0" w14:textId="77777777" w:rsidR="00296FF7" w:rsidRDefault="00296FF7" w:rsidP="00585DDF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</w:tcPr>
          <w:p w14:paraId="41A1B714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F95A1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025722" w14:textId="77777777" w:rsidR="00296FF7" w:rsidRDefault="00296FF7" w:rsidP="00585DDF">
            <w:r>
              <w:rPr>
                <w:sz w:val="16"/>
                <w:szCs w:val="16"/>
              </w:rPr>
              <w:t>Updates to align PICS mnemonics</w:t>
            </w:r>
          </w:p>
        </w:tc>
        <w:tc>
          <w:tcPr>
            <w:tcW w:w="517" w:type="dxa"/>
          </w:tcPr>
          <w:p w14:paraId="34D59C7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E0C818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68F70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DA2EEE" w14:textId="77777777" w:rsidR="00296FF7" w:rsidRDefault="00296FF7" w:rsidP="00585DDF">
            <w:r>
              <w:rPr>
                <w:sz w:val="16"/>
                <w:szCs w:val="16"/>
              </w:rPr>
              <w:t>R5-241491</w:t>
            </w:r>
          </w:p>
        </w:tc>
        <w:tc>
          <w:tcPr>
            <w:tcW w:w="1597" w:type="dxa"/>
          </w:tcPr>
          <w:p w14:paraId="4D4700FB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7FD7095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0D4C971" w14:textId="77777777" w:rsidR="00296FF7" w:rsidRDefault="00296FF7" w:rsidP="00585DDF"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 w14:paraId="4E40A83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96FF7" w14:paraId="6EDB2FAC" w14:textId="77777777" w:rsidTr="00585DDF">
        <w:tc>
          <w:tcPr>
            <w:tcW w:w="879" w:type="dxa"/>
          </w:tcPr>
          <w:p w14:paraId="037979E4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45CB0F" w14:textId="77777777" w:rsidR="00296FF7" w:rsidRDefault="00296FF7" w:rsidP="00585DDF">
            <w:r>
              <w:rPr>
                <w:sz w:val="16"/>
                <w:szCs w:val="16"/>
              </w:rPr>
              <w:t>2624</w:t>
            </w:r>
          </w:p>
        </w:tc>
        <w:tc>
          <w:tcPr>
            <w:tcW w:w="517" w:type="dxa"/>
          </w:tcPr>
          <w:p w14:paraId="1E8BF73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988B2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1ED5D2" w14:textId="77777777" w:rsidR="00296FF7" w:rsidRDefault="00296FF7" w:rsidP="00585DDF">
            <w:r>
              <w:rPr>
                <w:sz w:val="16"/>
                <w:szCs w:val="16"/>
              </w:rPr>
              <w:t>Updating test case AMPR for inter-band CA</w:t>
            </w:r>
          </w:p>
        </w:tc>
        <w:tc>
          <w:tcPr>
            <w:tcW w:w="517" w:type="dxa"/>
          </w:tcPr>
          <w:p w14:paraId="3EFDA8F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46DC4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D7C4DA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BBE7AB" w14:textId="77777777" w:rsidR="00296FF7" w:rsidRDefault="00296FF7" w:rsidP="00585DDF">
            <w:r>
              <w:rPr>
                <w:sz w:val="16"/>
                <w:szCs w:val="16"/>
              </w:rPr>
              <w:t>R5-240307</w:t>
            </w:r>
          </w:p>
        </w:tc>
        <w:tc>
          <w:tcPr>
            <w:tcW w:w="1597" w:type="dxa"/>
          </w:tcPr>
          <w:p w14:paraId="27B36975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E17B4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434176" w14:textId="77777777" w:rsidR="00296FF7" w:rsidRDefault="00296FF7" w:rsidP="00585DDF">
            <w:r>
              <w:rPr>
                <w:sz w:val="16"/>
                <w:szCs w:val="16"/>
              </w:rPr>
              <w:t>6.2A.3.1</w:t>
            </w:r>
          </w:p>
        </w:tc>
        <w:tc>
          <w:tcPr>
            <w:tcW w:w="998" w:type="dxa"/>
          </w:tcPr>
          <w:p w14:paraId="4833309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TR 38.905 CR 0852; TS/TR ... CR ... </w:t>
            </w:r>
          </w:p>
        </w:tc>
      </w:tr>
      <w:tr w:rsidR="00296FF7" w14:paraId="174827D1" w14:textId="77777777" w:rsidTr="00585DDF">
        <w:tc>
          <w:tcPr>
            <w:tcW w:w="879" w:type="dxa"/>
          </w:tcPr>
          <w:p w14:paraId="69C0C322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0ACDB0" w14:textId="77777777" w:rsidR="00296FF7" w:rsidRDefault="00296FF7" w:rsidP="00585DDF">
            <w:r>
              <w:rPr>
                <w:sz w:val="16"/>
                <w:szCs w:val="16"/>
              </w:rPr>
              <w:t>2625</w:t>
            </w:r>
          </w:p>
        </w:tc>
        <w:tc>
          <w:tcPr>
            <w:tcW w:w="517" w:type="dxa"/>
          </w:tcPr>
          <w:p w14:paraId="7081A6B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E582C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D73DCC" w14:textId="77777777" w:rsidR="00296FF7" w:rsidRDefault="00296FF7" w:rsidP="00585DDF">
            <w:r>
              <w:rPr>
                <w:sz w:val="16"/>
                <w:szCs w:val="16"/>
              </w:rPr>
              <w:t>Updating test frequency range for SUL band n83</w:t>
            </w:r>
          </w:p>
        </w:tc>
        <w:tc>
          <w:tcPr>
            <w:tcW w:w="517" w:type="dxa"/>
          </w:tcPr>
          <w:p w14:paraId="776AA0B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A44BA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9F6D79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B90C0E" w14:textId="77777777" w:rsidR="00296FF7" w:rsidRDefault="00296FF7" w:rsidP="00585DDF">
            <w:r>
              <w:rPr>
                <w:sz w:val="16"/>
                <w:szCs w:val="16"/>
              </w:rPr>
              <w:t>R5-240310</w:t>
            </w:r>
          </w:p>
        </w:tc>
        <w:tc>
          <w:tcPr>
            <w:tcW w:w="1597" w:type="dxa"/>
          </w:tcPr>
          <w:p w14:paraId="5F102CE8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97A67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DAB397" w14:textId="77777777" w:rsidR="00296FF7" w:rsidRDefault="00296FF7" w:rsidP="00585DDF">
            <w:r>
              <w:rPr>
                <w:sz w:val="16"/>
                <w:szCs w:val="16"/>
              </w:rPr>
              <w:t>6.2C.1, 6.2C.3, 6.3C.1, 6.3C.3.1, 6.3C.3.2, 6.3C.4.1, 6.3C.4.3, 6.4C.1, 6.4C.2.1, 6.4C.2.2, 6.4C.2.3, 6.4C.2.4, 6.4C.2.5, 6.5C.1, 6.5C.3.1, 6.5C.3.2, 6.5C.4</w:t>
            </w:r>
          </w:p>
        </w:tc>
        <w:tc>
          <w:tcPr>
            <w:tcW w:w="998" w:type="dxa"/>
          </w:tcPr>
          <w:p w14:paraId="3F28B22C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34C95A7" w14:textId="77777777" w:rsidTr="00585DDF">
        <w:tc>
          <w:tcPr>
            <w:tcW w:w="879" w:type="dxa"/>
          </w:tcPr>
          <w:p w14:paraId="462C2AA2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76C5B0D" w14:textId="77777777" w:rsidR="00296FF7" w:rsidRDefault="00296FF7" w:rsidP="00585DDF">
            <w:r>
              <w:rPr>
                <w:sz w:val="16"/>
                <w:szCs w:val="16"/>
              </w:rPr>
              <w:t>2627</w:t>
            </w:r>
          </w:p>
        </w:tc>
        <w:tc>
          <w:tcPr>
            <w:tcW w:w="517" w:type="dxa"/>
          </w:tcPr>
          <w:p w14:paraId="02EDBF2B" w14:textId="77777777" w:rsidR="00296FF7" w:rsidRDefault="00296FF7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5CB85F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E07C61" w14:textId="77777777" w:rsidR="00296FF7" w:rsidRDefault="00296FF7" w:rsidP="00585DDF">
            <w:r>
              <w:rPr>
                <w:sz w:val="16"/>
                <w:szCs w:val="16"/>
              </w:rPr>
              <w:t>Correcting errors in REFSENS for CA test case for PC3 CA configurations</w:t>
            </w:r>
          </w:p>
        </w:tc>
        <w:tc>
          <w:tcPr>
            <w:tcW w:w="517" w:type="dxa"/>
          </w:tcPr>
          <w:p w14:paraId="0E105FA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31FE9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00521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5A7D38" w14:textId="77777777" w:rsidR="00296FF7" w:rsidRDefault="00296FF7" w:rsidP="00585DDF">
            <w:r>
              <w:rPr>
                <w:sz w:val="16"/>
                <w:szCs w:val="16"/>
              </w:rPr>
              <w:t>R5-241871</w:t>
            </w:r>
          </w:p>
        </w:tc>
        <w:tc>
          <w:tcPr>
            <w:tcW w:w="1597" w:type="dxa"/>
          </w:tcPr>
          <w:p w14:paraId="2F82BC04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73A3C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5F8162" w14:textId="77777777" w:rsidR="00296FF7" w:rsidRDefault="00296FF7" w:rsidP="00585DDF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</w:tcPr>
          <w:p w14:paraId="6AF34FE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435E976" w14:textId="77777777" w:rsidTr="00585DDF">
        <w:tc>
          <w:tcPr>
            <w:tcW w:w="879" w:type="dxa"/>
          </w:tcPr>
          <w:p w14:paraId="7C15F5F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189FDD0" w14:textId="77777777" w:rsidR="00296FF7" w:rsidRDefault="00296FF7" w:rsidP="00585DDF">
            <w:r>
              <w:rPr>
                <w:sz w:val="16"/>
                <w:szCs w:val="16"/>
              </w:rPr>
              <w:t>2629</w:t>
            </w:r>
          </w:p>
        </w:tc>
        <w:tc>
          <w:tcPr>
            <w:tcW w:w="517" w:type="dxa"/>
          </w:tcPr>
          <w:p w14:paraId="55DB02C8" w14:textId="77777777" w:rsidR="00296FF7" w:rsidRDefault="00296FF7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E0693F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6828E0" w14:textId="77777777" w:rsidR="00296FF7" w:rsidRDefault="00296FF7" w:rsidP="00585DDF">
            <w:r>
              <w:rPr>
                <w:sz w:val="16"/>
                <w:szCs w:val="16"/>
              </w:rPr>
              <w:t>Updating REFSENS testing for SUL configuration</w:t>
            </w:r>
          </w:p>
        </w:tc>
        <w:tc>
          <w:tcPr>
            <w:tcW w:w="517" w:type="dxa"/>
          </w:tcPr>
          <w:p w14:paraId="4FF4FCA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8D867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6B1C2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C23D71D" w14:textId="77777777" w:rsidR="00296FF7" w:rsidRDefault="00296FF7" w:rsidP="00585DDF">
            <w:r>
              <w:rPr>
                <w:sz w:val="16"/>
                <w:szCs w:val="16"/>
              </w:rPr>
              <w:t>R5-241872</w:t>
            </w:r>
          </w:p>
        </w:tc>
        <w:tc>
          <w:tcPr>
            <w:tcW w:w="1597" w:type="dxa"/>
          </w:tcPr>
          <w:p w14:paraId="6600504B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15488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8B4EFD" w14:textId="77777777" w:rsidR="00296FF7" w:rsidRDefault="00296FF7" w:rsidP="00585DDF">
            <w:r>
              <w:rPr>
                <w:sz w:val="16"/>
                <w:szCs w:val="16"/>
              </w:rPr>
              <w:t>7.3C.0, 7.3C.2</w:t>
            </w:r>
          </w:p>
        </w:tc>
        <w:tc>
          <w:tcPr>
            <w:tcW w:w="998" w:type="dxa"/>
          </w:tcPr>
          <w:p w14:paraId="5761F66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TR 38.905 CR 0853; TS/TR ... CR ... </w:t>
            </w:r>
          </w:p>
        </w:tc>
      </w:tr>
      <w:tr w:rsidR="00296FF7" w14:paraId="6CC305CB" w14:textId="77777777" w:rsidTr="00585DDF">
        <w:tc>
          <w:tcPr>
            <w:tcW w:w="879" w:type="dxa"/>
          </w:tcPr>
          <w:p w14:paraId="034A483C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C1DCA5" w14:textId="77777777" w:rsidR="00296FF7" w:rsidRDefault="00296FF7" w:rsidP="00585DDF">
            <w:r>
              <w:rPr>
                <w:sz w:val="16"/>
                <w:szCs w:val="16"/>
              </w:rPr>
              <w:t>2630</w:t>
            </w:r>
          </w:p>
        </w:tc>
        <w:tc>
          <w:tcPr>
            <w:tcW w:w="517" w:type="dxa"/>
          </w:tcPr>
          <w:p w14:paraId="4F3A7E4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0B86E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43BB63" w14:textId="77777777" w:rsidR="00296FF7" w:rsidRDefault="00296FF7" w:rsidP="00585DDF">
            <w:r>
              <w:rPr>
                <w:sz w:val="16"/>
                <w:szCs w:val="16"/>
              </w:rPr>
              <w:t>Updating AMPR testing for SUL band n81</w:t>
            </w:r>
          </w:p>
        </w:tc>
        <w:tc>
          <w:tcPr>
            <w:tcW w:w="517" w:type="dxa"/>
          </w:tcPr>
          <w:p w14:paraId="4478B2E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7373D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9302D5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473BF6" w14:textId="77777777" w:rsidR="00296FF7" w:rsidRDefault="00296FF7" w:rsidP="00585DDF">
            <w:r>
              <w:rPr>
                <w:sz w:val="16"/>
                <w:szCs w:val="16"/>
              </w:rPr>
              <w:t>R5-240319</w:t>
            </w:r>
          </w:p>
        </w:tc>
        <w:tc>
          <w:tcPr>
            <w:tcW w:w="1597" w:type="dxa"/>
          </w:tcPr>
          <w:p w14:paraId="0FD44DC6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EB84CA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6113C1" w14:textId="77777777" w:rsidR="00296FF7" w:rsidRDefault="00296FF7" w:rsidP="00585DDF">
            <w:r>
              <w:rPr>
                <w:sz w:val="16"/>
                <w:szCs w:val="16"/>
              </w:rPr>
              <w:t>6.2C.5</w:t>
            </w:r>
          </w:p>
        </w:tc>
        <w:tc>
          <w:tcPr>
            <w:tcW w:w="998" w:type="dxa"/>
          </w:tcPr>
          <w:p w14:paraId="2A3FCDB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42F8420" w14:textId="77777777" w:rsidTr="00585DDF">
        <w:tc>
          <w:tcPr>
            <w:tcW w:w="879" w:type="dxa"/>
          </w:tcPr>
          <w:p w14:paraId="10C23EAD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6EB2521" w14:textId="77777777" w:rsidR="00296FF7" w:rsidRDefault="00296FF7" w:rsidP="00585DDF">
            <w:r>
              <w:rPr>
                <w:sz w:val="16"/>
                <w:szCs w:val="16"/>
              </w:rPr>
              <w:t>2631</w:t>
            </w:r>
          </w:p>
        </w:tc>
        <w:tc>
          <w:tcPr>
            <w:tcW w:w="517" w:type="dxa"/>
          </w:tcPr>
          <w:p w14:paraId="05FC11E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474CCB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59CFF9" w14:textId="77777777" w:rsidR="00296FF7" w:rsidRDefault="00296FF7" w:rsidP="00585DDF">
            <w:r>
              <w:rPr>
                <w:sz w:val="16"/>
                <w:szCs w:val="16"/>
              </w:rPr>
              <w:t>Updating UTRA ACLR testing for SUL band n81</w:t>
            </w:r>
          </w:p>
        </w:tc>
        <w:tc>
          <w:tcPr>
            <w:tcW w:w="517" w:type="dxa"/>
          </w:tcPr>
          <w:p w14:paraId="348C878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9356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3C313C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D98A56" w14:textId="77777777" w:rsidR="00296FF7" w:rsidRDefault="00296FF7" w:rsidP="00585DDF">
            <w:r>
              <w:rPr>
                <w:sz w:val="16"/>
                <w:szCs w:val="16"/>
              </w:rPr>
              <w:t>R5-240320</w:t>
            </w:r>
          </w:p>
        </w:tc>
        <w:tc>
          <w:tcPr>
            <w:tcW w:w="1597" w:type="dxa"/>
          </w:tcPr>
          <w:p w14:paraId="0D9CDA1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6662F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EF7EB0" w14:textId="77777777" w:rsidR="00296FF7" w:rsidRDefault="00296FF7" w:rsidP="00585DDF">
            <w:r>
              <w:rPr>
                <w:sz w:val="16"/>
                <w:szCs w:val="16"/>
              </w:rPr>
              <w:t>6.5C.2.4.2</w:t>
            </w:r>
          </w:p>
        </w:tc>
        <w:tc>
          <w:tcPr>
            <w:tcW w:w="998" w:type="dxa"/>
          </w:tcPr>
          <w:p w14:paraId="25DC016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733EDFF" w14:textId="77777777" w:rsidTr="00585DDF">
        <w:tc>
          <w:tcPr>
            <w:tcW w:w="879" w:type="dxa"/>
          </w:tcPr>
          <w:p w14:paraId="2DEC64B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0E096F2" w14:textId="77777777" w:rsidR="00296FF7" w:rsidRDefault="00296FF7" w:rsidP="00585DDF">
            <w:r>
              <w:rPr>
                <w:sz w:val="16"/>
                <w:szCs w:val="16"/>
              </w:rPr>
              <w:t>2643</w:t>
            </w:r>
          </w:p>
        </w:tc>
        <w:tc>
          <w:tcPr>
            <w:tcW w:w="517" w:type="dxa"/>
          </w:tcPr>
          <w:p w14:paraId="230BB34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E9A42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4C3614" w14:textId="77777777" w:rsidR="00296FF7" w:rsidRDefault="00296FF7" w:rsidP="00585DDF">
            <w:r>
              <w:rPr>
                <w:sz w:val="16"/>
                <w:szCs w:val="16"/>
              </w:rPr>
              <w:t>Correction to Reference sensitivity power level test configuration for CA_n28A-n78A</w:t>
            </w:r>
          </w:p>
        </w:tc>
        <w:tc>
          <w:tcPr>
            <w:tcW w:w="517" w:type="dxa"/>
          </w:tcPr>
          <w:p w14:paraId="0EC36E0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61482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118F34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3ABE98" w14:textId="77777777" w:rsidR="00296FF7" w:rsidRDefault="00296FF7" w:rsidP="00585DDF">
            <w:r>
              <w:rPr>
                <w:sz w:val="16"/>
                <w:szCs w:val="16"/>
              </w:rPr>
              <w:t>R5-241772</w:t>
            </w:r>
          </w:p>
        </w:tc>
        <w:tc>
          <w:tcPr>
            <w:tcW w:w="1597" w:type="dxa"/>
          </w:tcPr>
          <w:p w14:paraId="29AE9D18" w14:textId="77777777" w:rsidR="00296FF7" w:rsidRDefault="00296FF7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ACD78D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A1035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0A0A24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4703B39" w14:textId="77777777" w:rsidTr="00585DDF">
        <w:tc>
          <w:tcPr>
            <w:tcW w:w="879" w:type="dxa"/>
          </w:tcPr>
          <w:p w14:paraId="6E3E0270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BF0625F" w14:textId="77777777" w:rsidR="00296FF7" w:rsidRDefault="00296FF7" w:rsidP="00585DDF">
            <w:r>
              <w:rPr>
                <w:sz w:val="16"/>
                <w:szCs w:val="16"/>
              </w:rPr>
              <w:t>2652</w:t>
            </w:r>
          </w:p>
        </w:tc>
        <w:tc>
          <w:tcPr>
            <w:tcW w:w="517" w:type="dxa"/>
          </w:tcPr>
          <w:p w14:paraId="2FFAAEB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0D013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F45BF1" w14:textId="77777777" w:rsidR="00296FF7" w:rsidRDefault="00296FF7" w:rsidP="00585DDF">
            <w:r>
              <w:rPr>
                <w:sz w:val="16"/>
                <w:szCs w:val="16"/>
              </w:rPr>
              <w:t>TT Formula vs MU to be added for FR1 EVM test as in FR2</w:t>
            </w:r>
          </w:p>
        </w:tc>
        <w:tc>
          <w:tcPr>
            <w:tcW w:w="517" w:type="dxa"/>
          </w:tcPr>
          <w:p w14:paraId="697818E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5FFC3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05B501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1DB16B" w14:textId="77777777" w:rsidR="00296FF7" w:rsidRDefault="00296FF7" w:rsidP="00585DDF">
            <w:r>
              <w:rPr>
                <w:sz w:val="16"/>
                <w:szCs w:val="16"/>
              </w:rPr>
              <w:t>R5-240621</w:t>
            </w:r>
          </w:p>
        </w:tc>
        <w:tc>
          <w:tcPr>
            <w:tcW w:w="1597" w:type="dxa"/>
          </w:tcPr>
          <w:p w14:paraId="502C2EE3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A0F8C3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82D3F9" w14:textId="77777777" w:rsidR="00296FF7" w:rsidRDefault="00296FF7" w:rsidP="00585DDF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230AE7E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D83D8AC" w14:textId="77777777" w:rsidTr="00585DDF">
        <w:tc>
          <w:tcPr>
            <w:tcW w:w="879" w:type="dxa"/>
          </w:tcPr>
          <w:p w14:paraId="109CE88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914F64" w14:textId="77777777" w:rsidR="00296FF7" w:rsidRDefault="00296FF7" w:rsidP="00585DDF">
            <w:r>
              <w:rPr>
                <w:sz w:val="16"/>
                <w:szCs w:val="16"/>
              </w:rPr>
              <w:t>2654</w:t>
            </w:r>
          </w:p>
        </w:tc>
        <w:tc>
          <w:tcPr>
            <w:tcW w:w="517" w:type="dxa"/>
          </w:tcPr>
          <w:p w14:paraId="579FB30D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A4E02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37F741" w14:textId="77777777" w:rsidR="00296FF7" w:rsidRDefault="00296FF7" w:rsidP="00585DDF">
            <w:r>
              <w:rPr>
                <w:sz w:val="16"/>
                <w:szCs w:val="16"/>
              </w:rPr>
              <w:t>MBW table reference corrected for inter-band case in test case 6.5A.4.1</w:t>
            </w:r>
          </w:p>
        </w:tc>
        <w:tc>
          <w:tcPr>
            <w:tcW w:w="517" w:type="dxa"/>
          </w:tcPr>
          <w:p w14:paraId="5215769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727F7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914D4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4D799A" w14:textId="77777777" w:rsidR="00296FF7" w:rsidRDefault="00296FF7" w:rsidP="00585DDF">
            <w:r>
              <w:rPr>
                <w:sz w:val="16"/>
                <w:szCs w:val="16"/>
              </w:rPr>
              <w:t>R5-240623</w:t>
            </w:r>
          </w:p>
        </w:tc>
        <w:tc>
          <w:tcPr>
            <w:tcW w:w="1597" w:type="dxa"/>
          </w:tcPr>
          <w:p w14:paraId="1B3ECB69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30E330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2C8F3CD" w14:textId="77777777" w:rsidR="00296FF7" w:rsidRDefault="00296FF7" w:rsidP="00585DDF">
            <w:r>
              <w:rPr>
                <w:sz w:val="16"/>
                <w:szCs w:val="16"/>
              </w:rPr>
              <w:t>6.5A.4.1</w:t>
            </w:r>
          </w:p>
        </w:tc>
        <w:tc>
          <w:tcPr>
            <w:tcW w:w="998" w:type="dxa"/>
          </w:tcPr>
          <w:p w14:paraId="523DF24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BF89494" w14:textId="77777777" w:rsidTr="00585DDF">
        <w:tc>
          <w:tcPr>
            <w:tcW w:w="879" w:type="dxa"/>
          </w:tcPr>
          <w:p w14:paraId="361BFA4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A5D4DAE" w14:textId="77777777" w:rsidR="00296FF7" w:rsidRDefault="00296FF7" w:rsidP="00585DDF">
            <w:r>
              <w:rPr>
                <w:sz w:val="16"/>
                <w:szCs w:val="16"/>
              </w:rPr>
              <w:t>2675</w:t>
            </w:r>
          </w:p>
        </w:tc>
        <w:tc>
          <w:tcPr>
            <w:tcW w:w="517" w:type="dxa"/>
          </w:tcPr>
          <w:p w14:paraId="187A0EE3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99EBE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FC347E" w14:textId="77777777" w:rsidR="00296FF7" w:rsidRDefault="00296FF7" w:rsidP="00585DDF">
            <w:r>
              <w:rPr>
                <w:sz w:val="16"/>
                <w:szCs w:val="16"/>
              </w:rPr>
              <w:t>Clarification of trace mode in emission testing_FR1</w:t>
            </w:r>
          </w:p>
        </w:tc>
        <w:tc>
          <w:tcPr>
            <w:tcW w:w="517" w:type="dxa"/>
          </w:tcPr>
          <w:p w14:paraId="4A76A05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2DA6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B1EB0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9323B3" w14:textId="77777777" w:rsidR="00296FF7" w:rsidRDefault="00296FF7" w:rsidP="00585DDF">
            <w:r>
              <w:rPr>
                <w:sz w:val="16"/>
                <w:szCs w:val="16"/>
              </w:rPr>
              <w:t>R5-241767</w:t>
            </w:r>
          </w:p>
        </w:tc>
        <w:tc>
          <w:tcPr>
            <w:tcW w:w="1597" w:type="dxa"/>
          </w:tcPr>
          <w:p w14:paraId="61CD329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19A26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A78C720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7BF1C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9739059" w14:textId="77777777" w:rsidTr="00585DDF">
        <w:tc>
          <w:tcPr>
            <w:tcW w:w="879" w:type="dxa"/>
          </w:tcPr>
          <w:p w14:paraId="5A68A757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BE88992" w14:textId="77777777" w:rsidR="00296FF7" w:rsidRDefault="00296FF7" w:rsidP="00585DDF">
            <w:r>
              <w:rPr>
                <w:sz w:val="16"/>
                <w:szCs w:val="16"/>
              </w:rPr>
              <w:t>2707</w:t>
            </w:r>
          </w:p>
        </w:tc>
        <w:tc>
          <w:tcPr>
            <w:tcW w:w="517" w:type="dxa"/>
          </w:tcPr>
          <w:p w14:paraId="22F2A57F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C3AB9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999684" w14:textId="77777777" w:rsidR="00296FF7" w:rsidRDefault="00296FF7" w:rsidP="00585DDF">
            <w:r>
              <w:rPr>
                <w:sz w:val="16"/>
                <w:szCs w:val="16"/>
              </w:rPr>
              <w:t>Correction to Rel-15 A-MPR</w:t>
            </w:r>
          </w:p>
        </w:tc>
        <w:tc>
          <w:tcPr>
            <w:tcW w:w="517" w:type="dxa"/>
          </w:tcPr>
          <w:p w14:paraId="513032A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14DFD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DB9EB5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6465A9" w14:textId="77777777" w:rsidR="00296FF7" w:rsidRDefault="00296FF7" w:rsidP="00585DDF">
            <w:r>
              <w:rPr>
                <w:sz w:val="16"/>
                <w:szCs w:val="16"/>
              </w:rPr>
              <w:t>R5-241922</w:t>
            </w:r>
          </w:p>
        </w:tc>
        <w:tc>
          <w:tcPr>
            <w:tcW w:w="1597" w:type="dxa"/>
          </w:tcPr>
          <w:p w14:paraId="329CF16B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9E6547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4219DE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E7109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33F0749" w14:textId="77777777" w:rsidTr="00585DDF">
        <w:tc>
          <w:tcPr>
            <w:tcW w:w="879" w:type="dxa"/>
          </w:tcPr>
          <w:p w14:paraId="217581F9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407E68E" w14:textId="77777777" w:rsidR="00296FF7" w:rsidRDefault="00296FF7" w:rsidP="00585DDF">
            <w:r>
              <w:rPr>
                <w:sz w:val="16"/>
                <w:szCs w:val="16"/>
              </w:rPr>
              <w:t>2710</w:t>
            </w:r>
          </w:p>
        </w:tc>
        <w:tc>
          <w:tcPr>
            <w:tcW w:w="517" w:type="dxa"/>
          </w:tcPr>
          <w:p w14:paraId="2E2498C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6A15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67D77B" w14:textId="77777777" w:rsidR="00296FF7" w:rsidRDefault="00296FF7" w:rsidP="00585DDF">
            <w:r>
              <w:rPr>
                <w:sz w:val="16"/>
                <w:szCs w:val="16"/>
              </w:rPr>
              <w:t>Correction to applicability of powerBoosting for PC3 UE</w:t>
            </w:r>
          </w:p>
        </w:tc>
        <w:tc>
          <w:tcPr>
            <w:tcW w:w="517" w:type="dxa"/>
          </w:tcPr>
          <w:p w14:paraId="34C2337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3E504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997B2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170B3E" w14:textId="77777777" w:rsidR="00296FF7" w:rsidRDefault="00296FF7" w:rsidP="00585DDF">
            <w:r>
              <w:rPr>
                <w:sz w:val="16"/>
                <w:szCs w:val="16"/>
              </w:rPr>
              <w:t>R5-241103</w:t>
            </w:r>
          </w:p>
        </w:tc>
        <w:tc>
          <w:tcPr>
            <w:tcW w:w="1597" w:type="dxa"/>
          </w:tcPr>
          <w:p w14:paraId="14173593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96EF90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1547D54" w14:textId="77777777" w:rsidR="00296FF7" w:rsidRDefault="00296FF7" w:rsidP="00585DDF"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 w14:paraId="7158B5B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43E6AFE" w14:textId="77777777" w:rsidTr="00585DDF">
        <w:tc>
          <w:tcPr>
            <w:tcW w:w="879" w:type="dxa"/>
          </w:tcPr>
          <w:p w14:paraId="54078084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EDA31AD" w14:textId="77777777" w:rsidR="00296FF7" w:rsidRDefault="00296FF7" w:rsidP="00585DDF">
            <w:r>
              <w:rPr>
                <w:sz w:val="16"/>
                <w:szCs w:val="16"/>
              </w:rPr>
              <w:t>2717</w:t>
            </w:r>
          </w:p>
        </w:tc>
        <w:tc>
          <w:tcPr>
            <w:tcW w:w="517" w:type="dxa"/>
          </w:tcPr>
          <w:p w14:paraId="53B09F0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D0A51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59E78E" w14:textId="77777777" w:rsidR="00296FF7" w:rsidRDefault="00296FF7" w:rsidP="00585DDF">
            <w:r>
              <w:rPr>
                <w:sz w:val="16"/>
                <w:szCs w:val="16"/>
              </w:rPr>
              <w:t>Editorial correction in FR1 test case 6.5A.2.4.1.1</w:t>
            </w:r>
          </w:p>
        </w:tc>
        <w:tc>
          <w:tcPr>
            <w:tcW w:w="517" w:type="dxa"/>
          </w:tcPr>
          <w:p w14:paraId="5814ECA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C7BA1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3B65D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3BDCBC1" w14:textId="77777777" w:rsidR="00296FF7" w:rsidRDefault="00296FF7" w:rsidP="00585DDF">
            <w:r>
              <w:rPr>
                <w:sz w:val="16"/>
                <w:szCs w:val="16"/>
              </w:rPr>
              <w:t>R5-241769</w:t>
            </w:r>
          </w:p>
        </w:tc>
        <w:tc>
          <w:tcPr>
            <w:tcW w:w="1597" w:type="dxa"/>
          </w:tcPr>
          <w:p w14:paraId="033E9A3C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13AFB19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3C8D67" w14:textId="77777777" w:rsidR="00296FF7" w:rsidRDefault="00296FF7" w:rsidP="00585DDF">
            <w:r>
              <w:rPr>
                <w:sz w:val="16"/>
                <w:szCs w:val="16"/>
              </w:rPr>
              <w:t>6.5A.2.4.1.1</w:t>
            </w:r>
          </w:p>
        </w:tc>
        <w:tc>
          <w:tcPr>
            <w:tcW w:w="998" w:type="dxa"/>
          </w:tcPr>
          <w:p w14:paraId="6C0984F4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082E33C" w14:textId="77777777" w:rsidTr="00585DDF">
        <w:tc>
          <w:tcPr>
            <w:tcW w:w="879" w:type="dxa"/>
          </w:tcPr>
          <w:p w14:paraId="299B70E9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B475DEE" w14:textId="77777777" w:rsidR="00296FF7" w:rsidRDefault="00296FF7" w:rsidP="00585DDF">
            <w:r>
              <w:rPr>
                <w:sz w:val="16"/>
                <w:szCs w:val="16"/>
              </w:rPr>
              <w:t>2718</w:t>
            </w:r>
          </w:p>
        </w:tc>
        <w:tc>
          <w:tcPr>
            <w:tcW w:w="517" w:type="dxa"/>
          </w:tcPr>
          <w:p w14:paraId="0BEB51A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A80D2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0D14FE" w14:textId="77777777" w:rsidR="00296FF7" w:rsidRDefault="00296FF7" w:rsidP="00585DDF">
            <w:r>
              <w:rPr>
                <w:sz w:val="16"/>
                <w:szCs w:val="16"/>
              </w:rPr>
              <w:t>Editorial correction in FR1 test case 6.2A.2.1</w:t>
            </w:r>
          </w:p>
        </w:tc>
        <w:tc>
          <w:tcPr>
            <w:tcW w:w="517" w:type="dxa"/>
          </w:tcPr>
          <w:p w14:paraId="77EB11D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1930F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7839F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538D98" w14:textId="77777777" w:rsidR="00296FF7" w:rsidRDefault="00296FF7" w:rsidP="00585DDF">
            <w:r>
              <w:rPr>
                <w:sz w:val="16"/>
                <w:szCs w:val="16"/>
              </w:rPr>
              <w:t>R5-241156</w:t>
            </w:r>
          </w:p>
        </w:tc>
        <w:tc>
          <w:tcPr>
            <w:tcW w:w="1597" w:type="dxa"/>
          </w:tcPr>
          <w:p w14:paraId="5C6BDF27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15CBA6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67D616" w14:textId="77777777" w:rsidR="00296FF7" w:rsidRDefault="00296FF7" w:rsidP="00585DDF"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 w14:paraId="238CED9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16E5E31" w14:textId="77777777" w:rsidTr="00585DDF">
        <w:tc>
          <w:tcPr>
            <w:tcW w:w="879" w:type="dxa"/>
          </w:tcPr>
          <w:p w14:paraId="685475E5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B3BD133" w14:textId="77777777" w:rsidR="00296FF7" w:rsidRDefault="00296FF7" w:rsidP="00585DDF">
            <w:r>
              <w:rPr>
                <w:sz w:val="16"/>
                <w:szCs w:val="16"/>
              </w:rPr>
              <w:t>2721</w:t>
            </w:r>
          </w:p>
        </w:tc>
        <w:tc>
          <w:tcPr>
            <w:tcW w:w="517" w:type="dxa"/>
          </w:tcPr>
          <w:p w14:paraId="10D54070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15B0E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313C54" w14:textId="77777777" w:rsidR="00296FF7" w:rsidRDefault="00296FF7" w:rsidP="00585DDF">
            <w:r>
              <w:rPr>
                <w:sz w:val="16"/>
                <w:szCs w:val="16"/>
              </w:rPr>
              <w:t>Correction of 7.6A.2 for inband blocking for CA</w:t>
            </w:r>
          </w:p>
        </w:tc>
        <w:tc>
          <w:tcPr>
            <w:tcW w:w="517" w:type="dxa"/>
          </w:tcPr>
          <w:p w14:paraId="6AE4404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81BA01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C9A1C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A508BA9" w14:textId="77777777" w:rsidR="00296FF7" w:rsidRDefault="00296FF7" w:rsidP="00585DDF">
            <w:r>
              <w:rPr>
                <w:sz w:val="16"/>
                <w:szCs w:val="16"/>
              </w:rPr>
              <w:t>R5-241774</w:t>
            </w:r>
          </w:p>
        </w:tc>
        <w:tc>
          <w:tcPr>
            <w:tcW w:w="1597" w:type="dxa"/>
          </w:tcPr>
          <w:p w14:paraId="2F0AC51C" w14:textId="77777777" w:rsidR="00296FF7" w:rsidRDefault="00296FF7" w:rsidP="00585DDF">
            <w:r>
              <w:rPr>
                <w:sz w:val="16"/>
                <w:szCs w:val="16"/>
              </w:rPr>
              <w:t>ZTE Corporation, ROHDE &amp; SCHWARZ</w:t>
            </w:r>
          </w:p>
        </w:tc>
        <w:tc>
          <w:tcPr>
            <w:tcW w:w="1122" w:type="dxa"/>
          </w:tcPr>
          <w:p w14:paraId="4B38A08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7367AF" w14:textId="77777777" w:rsidR="00296FF7" w:rsidRDefault="00296FF7" w:rsidP="00585DDF">
            <w:r>
              <w:rPr>
                <w:sz w:val="16"/>
                <w:szCs w:val="16"/>
              </w:rPr>
              <w:t>7.6A.2.1.4.1, 7.6A.2.2.4.1, 7.6A.2.3.4.1</w:t>
            </w:r>
          </w:p>
        </w:tc>
        <w:tc>
          <w:tcPr>
            <w:tcW w:w="998" w:type="dxa"/>
          </w:tcPr>
          <w:p w14:paraId="245D7C1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1FD524BC" w14:textId="77777777" w:rsidTr="00585DDF">
        <w:tc>
          <w:tcPr>
            <w:tcW w:w="879" w:type="dxa"/>
          </w:tcPr>
          <w:p w14:paraId="72203D7D" w14:textId="77777777" w:rsidR="00296FF7" w:rsidRDefault="00296FF7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9E3CD62" w14:textId="77777777" w:rsidR="00296FF7" w:rsidRDefault="00296FF7" w:rsidP="00585DDF">
            <w:r>
              <w:rPr>
                <w:sz w:val="16"/>
                <w:szCs w:val="16"/>
              </w:rPr>
              <w:t>2730</w:t>
            </w:r>
          </w:p>
        </w:tc>
        <w:tc>
          <w:tcPr>
            <w:tcW w:w="517" w:type="dxa"/>
          </w:tcPr>
          <w:p w14:paraId="134B14E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C9AE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7FA5B3" w14:textId="77777777" w:rsidR="00296FF7" w:rsidRDefault="00296FF7" w:rsidP="00585DDF">
            <w:r>
              <w:rPr>
                <w:sz w:val="16"/>
                <w:szCs w:val="16"/>
              </w:rPr>
              <w:t>Correction in A-MPR test case</w:t>
            </w:r>
          </w:p>
        </w:tc>
        <w:tc>
          <w:tcPr>
            <w:tcW w:w="517" w:type="dxa"/>
          </w:tcPr>
          <w:p w14:paraId="4B04A1B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BBB8BA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BAA7E9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C7BB48" w14:textId="77777777" w:rsidR="00296FF7" w:rsidRDefault="00296FF7" w:rsidP="00585DDF">
            <w:r>
              <w:rPr>
                <w:sz w:val="16"/>
                <w:szCs w:val="16"/>
              </w:rPr>
              <w:t>R5-241354</w:t>
            </w:r>
          </w:p>
        </w:tc>
        <w:tc>
          <w:tcPr>
            <w:tcW w:w="1597" w:type="dxa"/>
          </w:tcPr>
          <w:p w14:paraId="07686AC3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BD477C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1031ACE" w14:textId="77777777" w:rsidR="00296FF7" w:rsidRDefault="00296FF7" w:rsidP="00585DDF">
            <w:r>
              <w:rPr>
                <w:sz w:val="16"/>
                <w:szCs w:val="16"/>
              </w:rPr>
              <w:t>6.2.3.4.1</w:t>
            </w:r>
          </w:p>
        </w:tc>
        <w:tc>
          <w:tcPr>
            <w:tcW w:w="998" w:type="dxa"/>
          </w:tcPr>
          <w:p w14:paraId="5F2815B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EEEF652" w14:textId="77777777" w:rsidR="00296FF7" w:rsidRDefault="00296FF7" w:rsidP="00296FF7"/>
    <w:p w14:paraId="406C8034" w14:textId="77777777" w:rsidR="00296FF7" w:rsidRDefault="00296FF7" w:rsidP="00296FF7"/>
    <w:p w14:paraId="28549C12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RP-240227</w:t>
      </w:r>
      <w:r>
        <w:rPr>
          <w:b/>
          <w:i/>
          <w:noProof/>
          <w:sz w:val="28"/>
        </w:rPr>
        <w:fldChar w:fldCharType="end"/>
      </w:r>
    </w:p>
    <w:p w14:paraId="50F4166F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F0D8D7F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05FA0D91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4E731A4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4)</w:t>
      </w:r>
      <w:r>
        <w:rPr>
          <w:rFonts w:ascii="Arial" w:hAnsi="Arial" w:cs="Arial"/>
          <w:b/>
          <w:bCs/>
        </w:rPr>
        <w:fldChar w:fldCharType="end"/>
      </w:r>
    </w:p>
    <w:p w14:paraId="146842BD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7ED4FE2F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2853C0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221BE32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154DF208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8A6F04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D1A0AE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0DFDD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CFF7A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5C6D4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D90BB1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A2696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B2880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197F2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302315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1BEB8B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C1276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10D1C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3DC95B30" w14:textId="77777777" w:rsidTr="00585DDF">
        <w:tc>
          <w:tcPr>
            <w:tcW w:w="879" w:type="dxa"/>
          </w:tcPr>
          <w:p w14:paraId="6A4ACBE2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27C9908" w14:textId="77777777" w:rsidR="00296FF7" w:rsidRDefault="00296FF7" w:rsidP="00585DDF">
            <w:r>
              <w:rPr>
                <w:sz w:val="16"/>
                <w:szCs w:val="16"/>
              </w:rPr>
              <w:t>1017</w:t>
            </w:r>
          </w:p>
        </w:tc>
        <w:tc>
          <w:tcPr>
            <w:tcW w:w="517" w:type="dxa"/>
          </w:tcPr>
          <w:p w14:paraId="1107B262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53115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0CD6290" w14:textId="77777777" w:rsidR="00296FF7" w:rsidRDefault="00296FF7" w:rsidP="00585DDF">
            <w:r>
              <w:rPr>
                <w:sz w:val="16"/>
                <w:szCs w:val="16"/>
              </w:rPr>
              <w:t>FR2 MU - PC1 UL MIMO - Minimum output power test - 38.521-2</w:t>
            </w:r>
          </w:p>
        </w:tc>
        <w:tc>
          <w:tcPr>
            <w:tcW w:w="517" w:type="dxa"/>
          </w:tcPr>
          <w:p w14:paraId="424B296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80D86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FB65F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482F665" w14:textId="77777777" w:rsidR="00296FF7" w:rsidRDefault="00296FF7" w:rsidP="00585DDF">
            <w:r>
              <w:rPr>
                <w:sz w:val="16"/>
                <w:szCs w:val="16"/>
              </w:rPr>
              <w:t>R5-240407</w:t>
            </w:r>
          </w:p>
        </w:tc>
        <w:tc>
          <w:tcPr>
            <w:tcW w:w="1597" w:type="dxa"/>
          </w:tcPr>
          <w:p w14:paraId="2F332F60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9AD2F9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06C8A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4BCB7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625686A3" w14:textId="77777777" w:rsidTr="00585DDF">
        <w:tc>
          <w:tcPr>
            <w:tcW w:w="879" w:type="dxa"/>
          </w:tcPr>
          <w:p w14:paraId="70BC1AE0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B5FE66D" w14:textId="77777777" w:rsidR="00296FF7" w:rsidRDefault="00296FF7" w:rsidP="00585DDF"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</w:tcPr>
          <w:p w14:paraId="2917E8E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4E786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6EC243" w14:textId="77777777" w:rsidR="00296FF7" w:rsidRDefault="00296FF7" w:rsidP="00585DDF">
            <w:r>
              <w:rPr>
                <w:sz w:val="16"/>
                <w:szCs w:val="16"/>
              </w:rPr>
              <w:t>Blocking measurement procedure updates in section K.1.8</w:t>
            </w:r>
          </w:p>
        </w:tc>
        <w:tc>
          <w:tcPr>
            <w:tcW w:w="517" w:type="dxa"/>
          </w:tcPr>
          <w:p w14:paraId="7A1F8E4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A2496F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7E7E2B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F26E70" w14:textId="77777777" w:rsidR="00296FF7" w:rsidRDefault="00296FF7" w:rsidP="00585DDF">
            <w:r>
              <w:rPr>
                <w:sz w:val="16"/>
                <w:szCs w:val="16"/>
              </w:rPr>
              <w:t>R5-240409</w:t>
            </w:r>
          </w:p>
        </w:tc>
        <w:tc>
          <w:tcPr>
            <w:tcW w:w="1597" w:type="dxa"/>
          </w:tcPr>
          <w:p w14:paraId="3083893E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134DF1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5F982D" w14:textId="77777777" w:rsidR="00296FF7" w:rsidRDefault="00296FF7" w:rsidP="00585DDF">
            <w:r>
              <w:rPr>
                <w:sz w:val="16"/>
                <w:szCs w:val="16"/>
              </w:rPr>
              <w:t>K.1.8</w:t>
            </w:r>
          </w:p>
        </w:tc>
        <w:tc>
          <w:tcPr>
            <w:tcW w:w="998" w:type="dxa"/>
          </w:tcPr>
          <w:p w14:paraId="025DC4E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88096A2" w14:textId="77777777" w:rsidTr="00585DDF">
        <w:tc>
          <w:tcPr>
            <w:tcW w:w="879" w:type="dxa"/>
          </w:tcPr>
          <w:p w14:paraId="2C77FD13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123494ED" w14:textId="77777777" w:rsidR="00296FF7" w:rsidRDefault="00296FF7" w:rsidP="00585DDF">
            <w:r>
              <w:rPr>
                <w:sz w:val="16"/>
                <w:szCs w:val="16"/>
              </w:rPr>
              <w:t>1019</w:t>
            </w:r>
          </w:p>
        </w:tc>
        <w:tc>
          <w:tcPr>
            <w:tcW w:w="517" w:type="dxa"/>
          </w:tcPr>
          <w:p w14:paraId="0642057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D8770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5A33DC" w14:textId="77777777" w:rsidR="00296FF7" w:rsidRDefault="00296FF7" w:rsidP="00585DDF">
            <w:r>
              <w:rPr>
                <w:sz w:val="16"/>
                <w:szCs w:val="16"/>
              </w:rPr>
              <w:t>CR on Coarse&amp;Fine Beam Peak Search Grids</w:t>
            </w:r>
          </w:p>
        </w:tc>
        <w:tc>
          <w:tcPr>
            <w:tcW w:w="517" w:type="dxa"/>
          </w:tcPr>
          <w:p w14:paraId="7384583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9E36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2D64FD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C0FDDC" w14:textId="77777777" w:rsidR="00296FF7" w:rsidRDefault="00296FF7" w:rsidP="00585DDF">
            <w:r>
              <w:rPr>
                <w:sz w:val="16"/>
                <w:szCs w:val="16"/>
              </w:rPr>
              <w:t>R5-240604</w:t>
            </w:r>
          </w:p>
        </w:tc>
        <w:tc>
          <w:tcPr>
            <w:tcW w:w="1597" w:type="dxa"/>
          </w:tcPr>
          <w:p w14:paraId="30D7C135" w14:textId="77777777" w:rsidR="00296FF7" w:rsidRDefault="00296FF7" w:rsidP="00585DDF">
            <w:r>
              <w:rPr>
                <w:sz w:val="16"/>
                <w:szCs w:val="16"/>
              </w:rPr>
              <w:t>Keysight Technologies UK Ltd, CAICT</w:t>
            </w:r>
          </w:p>
        </w:tc>
        <w:tc>
          <w:tcPr>
            <w:tcW w:w="1122" w:type="dxa"/>
          </w:tcPr>
          <w:p w14:paraId="601BD16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3CB994" w14:textId="77777777" w:rsidR="00296FF7" w:rsidRDefault="00296FF7" w:rsidP="00585DDF">
            <w:r>
              <w:rPr>
                <w:sz w:val="16"/>
                <w:szCs w:val="16"/>
              </w:rPr>
              <w:t>M.2.2</w:t>
            </w:r>
          </w:p>
        </w:tc>
        <w:tc>
          <w:tcPr>
            <w:tcW w:w="998" w:type="dxa"/>
          </w:tcPr>
          <w:p w14:paraId="02A82AD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2E8F275" w14:textId="77777777" w:rsidTr="00585DDF">
        <w:tc>
          <w:tcPr>
            <w:tcW w:w="879" w:type="dxa"/>
          </w:tcPr>
          <w:p w14:paraId="481F897D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7CEA5990" w14:textId="77777777" w:rsidR="00296FF7" w:rsidRDefault="00296FF7" w:rsidP="00585DDF"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 w14:paraId="457AE01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30EF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931B2A" w14:textId="77777777" w:rsidR="00296FF7" w:rsidRDefault="00296FF7" w:rsidP="00585DDF">
            <w:r>
              <w:rPr>
                <w:sz w:val="16"/>
                <w:szCs w:val="16"/>
              </w:rPr>
              <w:t>FR2 DL RMCs - Missing notes update</w:t>
            </w:r>
          </w:p>
        </w:tc>
        <w:tc>
          <w:tcPr>
            <w:tcW w:w="517" w:type="dxa"/>
          </w:tcPr>
          <w:p w14:paraId="2E85DB8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435F2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A6FD5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52C596" w14:textId="77777777" w:rsidR="00296FF7" w:rsidRDefault="00296FF7" w:rsidP="00585DDF">
            <w:r>
              <w:rPr>
                <w:sz w:val="16"/>
                <w:szCs w:val="16"/>
              </w:rPr>
              <w:t>R5-240626</w:t>
            </w:r>
          </w:p>
        </w:tc>
        <w:tc>
          <w:tcPr>
            <w:tcW w:w="1597" w:type="dxa"/>
          </w:tcPr>
          <w:p w14:paraId="6A72B513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D9992D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7A2FC07" w14:textId="77777777" w:rsidR="00296FF7" w:rsidRDefault="00296FF7" w:rsidP="00585DDF">
            <w:r>
              <w:rPr>
                <w:sz w:val="16"/>
                <w:szCs w:val="16"/>
              </w:rPr>
              <w:t>A.3.3.2</w:t>
            </w:r>
          </w:p>
        </w:tc>
        <w:tc>
          <w:tcPr>
            <w:tcW w:w="998" w:type="dxa"/>
          </w:tcPr>
          <w:p w14:paraId="62AB5BA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629780C9" w14:textId="77777777" w:rsidTr="00585DDF">
        <w:tc>
          <w:tcPr>
            <w:tcW w:w="879" w:type="dxa"/>
          </w:tcPr>
          <w:p w14:paraId="1DAA60F3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C561A14" w14:textId="77777777" w:rsidR="00296FF7" w:rsidRDefault="00296FF7" w:rsidP="00585DDF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 w14:paraId="7E3335E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A7A11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DB6516" w14:textId="77777777" w:rsidR="00296FF7" w:rsidRDefault="00296FF7" w:rsidP="00585DDF">
            <w:r>
              <w:rPr>
                <w:sz w:val="16"/>
                <w:szCs w:val="16"/>
              </w:rPr>
              <w:t>Update to FR2 ACS TC</w:t>
            </w:r>
          </w:p>
        </w:tc>
        <w:tc>
          <w:tcPr>
            <w:tcW w:w="517" w:type="dxa"/>
          </w:tcPr>
          <w:p w14:paraId="65C2019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C4D15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FA06A6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1F8D53" w14:textId="77777777" w:rsidR="00296FF7" w:rsidRDefault="00296FF7" w:rsidP="00585DDF">
            <w:r>
              <w:rPr>
                <w:sz w:val="16"/>
                <w:szCs w:val="16"/>
              </w:rPr>
              <w:t>R5-240962</w:t>
            </w:r>
          </w:p>
        </w:tc>
        <w:tc>
          <w:tcPr>
            <w:tcW w:w="1597" w:type="dxa"/>
          </w:tcPr>
          <w:p w14:paraId="3D7D65B2" w14:textId="77777777" w:rsidR="00296FF7" w:rsidRDefault="00296FF7" w:rsidP="00585DDF">
            <w:r>
              <w:rPr>
                <w:sz w:val="16"/>
                <w:szCs w:val="16"/>
              </w:rPr>
              <w:t>Qualcomm Technologies Ireland</w:t>
            </w:r>
          </w:p>
        </w:tc>
        <w:tc>
          <w:tcPr>
            <w:tcW w:w="1122" w:type="dxa"/>
          </w:tcPr>
          <w:p w14:paraId="0EB32E8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B0C310F" w14:textId="77777777" w:rsidR="00296FF7" w:rsidRDefault="00296FF7" w:rsidP="00585DDF">
            <w:r>
              <w:rPr>
                <w:sz w:val="16"/>
                <w:szCs w:val="16"/>
              </w:rPr>
              <w:t>7.5, 7.5A</w:t>
            </w:r>
          </w:p>
        </w:tc>
        <w:tc>
          <w:tcPr>
            <w:tcW w:w="998" w:type="dxa"/>
          </w:tcPr>
          <w:p w14:paraId="6DC2BB4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C1BFF53" w14:textId="77777777" w:rsidTr="00585DDF">
        <w:tc>
          <w:tcPr>
            <w:tcW w:w="879" w:type="dxa"/>
          </w:tcPr>
          <w:p w14:paraId="693491BC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0C7B6A9" w14:textId="77777777" w:rsidR="00296FF7" w:rsidRDefault="00296FF7" w:rsidP="00585DDF">
            <w:r>
              <w:rPr>
                <w:sz w:val="16"/>
                <w:szCs w:val="16"/>
              </w:rPr>
              <w:t>1025</w:t>
            </w:r>
          </w:p>
        </w:tc>
        <w:tc>
          <w:tcPr>
            <w:tcW w:w="517" w:type="dxa"/>
          </w:tcPr>
          <w:p w14:paraId="28B7314F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EB7B3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E2CCD0" w14:textId="77777777" w:rsidR="00296FF7" w:rsidRDefault="00296FF7" w:rsidP="00585DDF">
            <w:r>
              <w:rPr>
                <w:sz w:val="16"/>
                <w:szCs w:val="16"/>
              </w:rPr>
              <w:t>Clarification of trace mode in emission testing_FR2</w:t>
            </w:r>
          </w:p>
        </w:tc>
        <w:tc>
          <w:tcPr>
            <w:tcW w:w="517" w:type="dxa"/>
          </w:tcPr>
          <w:p w14:paraId="31D82D9E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5AC902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DE3DE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FA6BAA" w14:textId="77777777" w:rsidR="00296FF7" w:rsidRDefault="00296FF7" w:rsidP="00585DDF">
            <w:r>
              <w:rPr>
                <w:sz w:val="16"/>
                <w:szCs w:val="16"/>
              </w:rPr>
              <w:t>R5-241783</w:t>
            </w:r>
          </w:p>
        </w:tc>
        <w:tc>
          <w:tcPr>
            <w:tcW w:w="1597" w:type="dxa"/>
          </w:tcPr>
          <w:p w14:paraId="080125F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191F1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CB547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74CE5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3AAE4B8" w14:textId="77777777" w:rsidTr="00585DDF">
        <w:tc>
          <w:tcPr>
            <w:tcW w:w="879" w:type="dxa"/>
          </w:tcPr>
          <w:p w14:paraId="191EDD56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501DD8F9" w14:textId="77777777" w:rsidR="00296FF7" w:rsidRDefault="00296FF7" w:rsidP="00585DDF">
            <w:r>
              <w:rPr>
                <w:sz w:val="16"/>
                <w:szCs w:val="16"/>
              </w:rPr>
              <w:t>1026</w:t>
            </w:r>
          </w:p>
        </w:tc>
        <w:tc>
          <w:tcPr>
            <w:tcW w:w="517" w:type="dxa"/>
          </w:tcPr>
          <w:p w14:paraId="2419B328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FAD23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E27F3" w14:textId="77777777" w:rsidR="00296FF7" w:rsidRDefault="00296FF7" w:rsidP="00585DDF">
            <w:r>
              <w:rPr>
                <w:sz w:val="16"/>
                <w:szCs w:val="16"/>
              </w:rPr>
              <w:t>Adding FR2 test case of SRS time mask</w:t>
            </w:r>
          </w:p>
        </w:tc>
        <w:tc>
          <w:tcPr>
            <w:tcW w:w="517" w:type="dxa"/>
          </w:tcPr>
          <w:p w14:paraId="4C2F44B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6BACC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CFD35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4EA846C" w14:textId="77777777" w:rsidR="00296FF7" w:rsidRDefault="00296FF7" w:rsidP="00585DDF">
            <w:r>
              <w:rPr>
                <w:sz w:val="16"/>
                <w:szCs w:val="16"/>
              </w:rPr>
              <w:t>R5-241990</w:t>
            </w:r>
          </w:p>
        </w:tc>
        <w:tc>
          <w:tcPr>
            <w:tcW w:w="1597" w:type="dxa"/>
          </w:tcPr>
          <w:p w14:paraId="03E6ED58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2BEEB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9726AC1" w14:textId="77777777" w:rsidR="00296FF7" w:rsidRDefault="00296FF7" w:rsidP="00585DDF">
            <w:r>
              <w:rPr>
                <w:sz w:val="16"/>
                <w:szCs w:val="16"/>
              </w:rPr>
              <w:t>6.3.3.6</w:t>
            </w:r>
          </w:p>
        </w:tc>
        <w:tc>
          <w:tcPr>
            <w:tcW w:w="998" w:type="dxa"/>
          </w:tcPr>
          <w:p w14:paraId="25763A64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77D454E" w14:textId="77777777" w:rsidTr="00585DDF">
        <w:tc>
          <w:tcPr>
            <w:tcW w:w="879" w:type="dxa"/>
          </w:tcPr>
          <w:p w14:paraId="0E15513F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2DA8EAA" w14:textId="77777777" w:rsidR="00296FF7" w:rsidRDefault="00296FF7" w:rsidP="00585DDF"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</w:tcPr>
          <w:p w14:paraId="759FF31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3E73D5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EE7331" w14:textId="77777777" w:rsidR="00296FF7" w:rsidRDefault="00296FF7" w:rsidP="00585DDF">
            <w:r>
              <w:rPr>
                <w:sz w:val="16"/>
                <w:szCs w:val="16"/>
              </w:rPr>
              <w:t>Clarification of test procedure of EIS spherical coverage for inter-band CA</w:t>
            </w:r>
          </w:p>
        </w:tc>
        <w:tc>
          <w:tcPr>
            <w:tcW w:w="517" w:type="dxa"/>
          </w:tcPr>
          <w:p w14:paraId="68C5FD3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FD55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F914F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A6532B" w14:textId="77777777" w:rsidR="00296FF7" w:rsidRDefault="00296FF7" w:rsidP="00585DDF">
            <w:r>
              <w:rPr>
                <w:sz w:val="16"/>
                <w:szCs w:val="16"/>
              </w:rPr>
              <w:t>R5-241107</w:t>
            </w:r>
          </w:p>
        </w:tc>
        <w:tc>
          <w:tcPr>
            <w:tcW w:w="1597" w:type="dxa"/>
          </w:tcPr>
          <w:p w14:paraId="2BD19A19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311862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5359AE" w14:textId="77777777" w:rsidR="00296FF7" w:rsidRDefault="00296FF7" w:rsidP="00585DDF">
            <w:r>
              <w:rPr>
                <w:sz w:val="16"/>
                <w:szCs w:val="16"/>
              </w:rPr>
              <w:t>7.3A.3.1</w:t>
            </w:r>
          </w:p>
        </w:tc>
        <w:tc>
          <w:tcPr>
            <w:tcW w:w="998" w:type="dxa"/>
          </w:tcPr>
          <w:p w14:paraId="02A4632C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DD6BA6D" w14:textId="77777777" w:rsidTr="00585DDF">
        <w:tc>
          <w:tcPr>
            <w:tcW w:w="879" w:type="dxa"/>
          </w:tcPr>
          <w:p w14:paraId="1BD8B5A1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63BCA872" w14:textId="77777777" w:rsidR="00296FF7" w:rsidRDefault="00296FF7" w:rsidP="00585DDF"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</w:tcPr>
          <w:p w14:paraId="5796F7C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AC696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539125" w14:textId="77777777" w:rsidR="00296FF7" w:rsidRDefault="00296FF7" w:rsidP="00585DDF">
            <w:r>
              <w:rPr>
                <w:sz w:val="16"/>
                <w:szCs w:val="16"/>
              </w:rPr>
              <w:t>Correction to CA A-MPR requirements</w:t>
            </w:r>
          </w:p>
        </w:tc>
        <w:tc>
          <w:tcPr>
            <w:tcW w:w="517" w:type="dxa"/>
          </w:tcPr>
          <w:p w14:paraId="6AF4094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15355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AC6CA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D1FE6C" w14:textId="77777777" w:rsidR="00296FF7" w:rsidRDefault="00296FF7" w:rsidP="00585DDF">
            <w:r>
              <w:rPr>
                <w:sz w:val="16"/>
                <w:szCs w:val="16"/>
              </w:rPr>
              <w:t>R5-241174</w:t>
            </w:r>
          </w:p>
        </w:tc>
        <w:tc>
          <w:tcPr>
            <w:tcW w:w="1597" w:type="dxa"/>
          </w:tcPr>
          <w:p w14:paraId="131A12FC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A57054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772F8F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C6988B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752212B" w14:textId="77777777" w:rsidTr="00585DDF">
        <w:tc>
          <w:tcPr>
            <w:tcW w:w="879" w:type="dxa"/>
          </w:tcPr>
          <w:p w14:paraId="11BACEB4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6988BEF" w14:textId="77777777" w:rsidR="00296FF7" w:rsidRDefault="00296FF7" w:rsidP="00585DDF">
            <w:r>
              <w:rPr>
                <w:sz w:val="16"/>
                <w:szCs w:val="16"/>
              </w:rPr>
              <w:t>1031</w:t>
            </w:r>
          </w:p>
        </w:tc>
        <w:tc>
          <w:tcPr>
            <w:tcW w:w="517" w:type="dxa"/>
          </w:tcPr>
          <w:p w14:paraId="653D20AB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1B3FF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712279" w14:textId="77777777" w:rsidR="00296FF7" w:rsidRDefault="00296FF7" w:rsidP="00585DDF">
            <w:r>
              <w:rPr>
                <w:sz w:val="16"/>
                <w:szCs w:val="16"/>
              </w:rPr>
              <w:t>Correction of MPR CA test cases</w:t>
            </w:r>
          </w:p>
        </w:tc>
        <w:tc>
          <w:tcPr>
            <w:tcW w:w="517" w:type="dxa"/>
          </w:tcPr>
          <w:p w14:paraId="5C4443A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E4A41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B776C8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F8A7784" w14:textId="77777777" w:rsidR="00296FF7" w:rsidRDefault="00296FF7" w:rsidP="00585DDF">
            <w:r>
              <w:rPr>
                <w:sz w:val="16"/>
                <w:szCs w:val="16"/>
              </w:rPr>
              <w:t>R5-241343</w:t>
            </w:r>
          </w:p>
        </w:tc>
        <w:tc>
          <w:tcPr>
            <w:tcW w:w="1597" w:type="dxa"/>
          </w:tcPr>
          <w:p w14:paraId="6E17D71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A3B34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A2057B8" w14:textId="77777777" w:rsidR="00296FF7" w:rsidRDefault="00296FF7" w:rsidP="00585DDF">
            <w:r>
              <w:rPr>
                <w:sz w:val="16"/>
                <w:szCs w:val="16"/>
              </w:rPr>
              <w:t>6.2A.2.2.5, 6.2A.2.3.5</w:t>
            </w:r>
          </w:p>
        </w:tc>
        <w:tc>
          <w:tcPr>
            <w:tcW w:w="998" w:type="dxa"/>
          </w:tcPr>
          <w:p w14:paraId="25D213E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BDB372D" w14:textId="77777777" w:rsidTr="00585DDF">
        <w:tc>
          <w:tcPr>
            <w:tcW w:w="879" w:type="dxa"/>
          </w:tcPr>
          <w:p w14:paraId="74CF3474" w14:textId="77777777" w:rsidR="00296FF7" w:rsidRDefault="00296FF7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4C1C2B12" w14:textId="77777777" w:rsidR="00296FF7" w:rsidRDefault="00296FF7" w:rsidP="00585DDF">
            <w:r>
              <w:rPr>
                <w:sz w:val="16"/>
                <w:szCs w:val="16"/>
              </w:rPr>
              <w:t>1032</w:t>
            </w:r>
          </w:p>
        </w:tc>
        <w:tc>
          <w:tcPr>
            <w:tcW w:w="517" w:type="dxa"/>
          </w:tcPr>
          <w:p w14:paraId="6FAD1ECA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830FA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FBBB8D" w14:textId="77777777" w:rsidR="00296FF7" w:rsidRDefault="00296FF7" w:rsidP="00585DDF">
            <w:r>
              <w:rPr>
                <w:sz w:val="16"/>
                <w:szCs w:val="16"/>
              </w:rPr>
              <w:t>Editorial correction of TT for Minimum Output Power for UL MIMO</w:t>
            </w:r>
          </w:p>
        </w:tc>
        <w:tc>
          <w:tcPr>
            <w:tcW w:w="517" w:type="dxa"/>
          </w:tcPr>
          <w:p w14:paraId="7156FA2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83DAE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F3120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068960" w14:textId="77777777" w:rsidR="00296FF7" w:rsidRDefault="00296FF7" w:rsidP="00585DDF">
            <w:r>
              <w:rPr>
                <w:sz w:val="16"/>
                <w:szCs w:val="16"/>
              </w:rPr>
              <w:t>R5-241353</w:t>
            </w:r>
          </w:p>
        </w:tc>
        <w:tc>
          <w:tcPr>
            <w:tcW w:w="1597" w:type="dxa"/>
          </w:tcPr>
          <w:p w14:paraId="69D11FFC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6C4E6E8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ADB1C63" w14:textId="77777777" w:rsidR="00296FF7" w:rsidRDefault="00296FF7" w:rsidP="00585DDF">
            <w:r>
              <w:rPr>
                <w:sz w:val="16"/>
                <w:szCs w:val="16"/>
              </w:rPr>
              <w:t>F.3.2</w:t>
            </w:r>
          </w:p>
        </w:tc>
        <w:tc>
          <w:tcPr>
            <w:tcW w:w="998" w:type="dxa"/>
          </w:tcPr>
          <w:p w14:paraId="62DCCE1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0379AF5" w14:textId="77777777" w:rsidTr="00585DDF">
        <w:tc>
          <w:tcPr>
            <w:tcW w:w="879" w:type="dxa"/>
          </w:tcPr>
          <w:p w14:paraId="33E085A0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7732184" w14:textId="77777777" w:rsidR="00296FF7" w:rsidRDefault="00296FF7" w:rsidP="00585DDF">
            <w:r>
              <w:rPr>
                <w:sz w:val="16"/>
                <w:szCs w:val="16"/>
              </w:rPr>
              <w:t>1712</w:t>
            </w:r>
          </w:p>
        </w:tc>
        <w:tc>
          <w:tcPr>
            <w:tcW w:w="517" w:type="dxa"/>
          </w:tcPr>
          <w:p w14:paraId="26D9AF5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28E6D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2C8319" w14:textId="77777777" w:rsidR="00296FF7" w:rsidRDefault="00296FF7" w:rsidP="00585DDF">
            <w:r>
              <w:rPr>
                <w:sz w:val="16"/>
                <w:szCs w:val="16"/>
              </w:rPr>
              <w:t>Removal of LTE anchor agnostic approach testing in 6.5B.3.3.2</w:t>
            </w:r>
          </w:p>
        </w:tc>
        <w:tc>
          <w:tcPr>
            <w:tcW w:w="517" w:type="dxa"/>
          </w:tcPr>
          <w:p w14:paraId="5AAE2A6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9C8BF9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1EB2CD4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795C34" w14:textId="77777777" w:rsidR="00296FF7" w:rsidRDefault="00296FF7" w:rsidP="00585DDF">
            <w:r>
              <w:rPr>
                <w:sz w:val="16"/>
                <w:szCs w:val="16"/>
              </w:rPr>
              <w:t>R5-241991</w:t>
            </w:r>
          </w:p>
        </w:tc>
        <w:tc>
          <w:tcPr>
            <w:tcW w:w="1597" w:type="dxa"/>
          </w:tcPr>
          <w:p w14:paraId="66D32110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4CA84B6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F61EADC" w14:textId="77777777" w:rsidR="00296FF7" w:rsidRDefault="00296FF7" w:rsidP="00585DDF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</w:tcPr>
          <w:p w14:paraId="1A7BF375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CE8FFF0" w14:textId="77777777" w:rsidTr="00585DDF">
        <w:tc>
          <w:tcPr>
            <w:tcW w:w="879" w:type="dxa"/>
          </w:tcPr>
          <w:p w14:paraId="10407F79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5670FF7" w14:textId="77777777" w:rsidR="00296FF7" w:rsidRDefault="00296FF7" w:rsidP="00585DDF">
            <w:r>
              <w:rPr>
                <w:sz w:val="16"/>
                <w:szCs w:val="16"/>
              </w:rPr>
              <w:t>1713</w:t>
            </w:r>
          </w:p>
        </w:tc>
        <w:tc>
          <w:tcPr>
            <w:tcW w:w="517" w:type="dxa"/>
          </w:tcPr>
          <w:p w14:paraId="2DDC2364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4670B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5E2D70" w14:textId="77777777" w:rsidR="00296FF7" w:rsidRDefault="00296FF7" w:rsidP="00585DDF">
            <w:r>
              <w:rPr>
                <w:sz w:val="16"/>
                <w:szCs w:val="16"/>
              </w:rPr>
              <w:t>Correction of applicability and test coverage rules for SA and NSA capable devices</w:t>
            </w:r>
          </w:p>
        </w:tc>
        <w:tc>
          <w:tcPr>
            <w:tcW w:w="517" w:type="dxa"/>
          </w:tcPr>
          <w:p w14:paraId="5601F45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07482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666FF5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5F89C5" w14:textId="77777777" w:rsidR="00296FF7" w:rsidRDefault="00296FF7" w:rsidP="00585DDF">
            <w:r>
              <w:rPr>
                <w:sz w:val="16"/>
                <w:szCs w:val="16"/>
              </w:rPr>
              <w:t>R5-241905</w:t>
            </w:r>
          </w:p>
        </w:tc>
        <w:tc>
          <w:tcPr>
            <w:tcW w:w="1597" w:type="dxa"/>
          </w:tcPr>
          <w:p w14:paraId="0435357E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851DE0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7C01979" w14:textId="77777777" w:rsidR="00296FF7" w:rsidRDefault="00296FF7" w:rsidP="00585DDF">
            <w:r>
              <w:rPr>
                <w:sz w:val="16"/>
                <w:szCs w:val="16"/>
              </w:rPr>
              <w:t>4.5.0</w:t>
            </w:r>
          </w:p>
        </w:tc>
        <w:tc>
          <w:tcPr>
            <w:tcW w:w="998" w:type="dxa"/>
          </w:tcPr>
          <w:p w14:paraId="2F9E09C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FFF0080" w14:textId="77777777" w:rsidTr="00585DDF">
        <w:tc>
          <w:tcPr>
            <w:tcW w:w="879" w:type="dxa"/>
          </w:tcPr>
          <w:p w14:paraId="71AF7752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3817C86" w14:textId="77777777" w:rsidR="00296FF7" w:rsidRDefault="00296FF7" w:rsidP="00585DDF"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 w14:paraId="499304B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28807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D5914D" w14:textId="77777777" w:rsidR="00296FF7" w:rsidRDefault="00296FF7" w:rsidP="00585DDF">
            <w:r>
              <w:rPr>
                <w:sz w:val="16"/>
                <w:szCs w:val="16"/>
              </w:rPr>
              <w:t>Correction of applicability for test with LTE anchor agnostic approach in 6.5B.3.3.1</w:t>
            </w:r>
          </w:p>
        </w:tc>
        <w:tc>
          <w:tcPr>
            <w:tcW w:w="517" w:type="dxa"/>
          </w:tcPr>
          <w:p w14:paraId="00340DA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FD12AA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2C1F0C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3EF589" w14:textId="77777777" w:rsidR="00296FF7" w:rsidRDefault="00296FF7" w:rsidP="00585DDF">
            <w:r>
              <w:rPr>
                <w:sz w:val="16"/>
                <w:szCs w:val="16"/>
              </w:rPr>
              <w:t>R5-241923</w:t>
            </w:r>
          </w:p>
        </w:tc>
        <w:tc>
          <w:tcPr>
            <w:tcW w:w="1597" w:type="dxa"/>
          </w:tcPr>
          <w:p w14:paraId="2B5E4A55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5B56763E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F0320C9" w14:textId="77777777" w:rsidR="00296FF7" w:rsidRDefault="00296FF7" w:rsidP="00585DDF">
            <w:r>
              <w:rPr>
                <w:sz w:val="16"/>
                <w:szCs w:val="16"/>
              </w:rPr>
              <w:t>6.5B.3.3.1</w:t>
            </w:r>
          </w:p>
        </w:tc>
        <w:tc>
          <w:tcPr>
            <w:tcW w:w="998" w:type="dxa"/>
          </w:tcPr>
          <w:p w14:paraId="560D86F3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EB2B0E1" w14:textId="77777777" w:rsidTr="00585DDF">
        <w:tc>
          <w:tcPr>
            <w:tcW w:w="879" w:type="dxa"/>
          </w:tcPr>
          <w:p w14:paraId="54C321BD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5CF2376F" w14:textId="77777777" w:rsidR="00296FF7" w:rsidRDefault="00296FF7" w:rsidP="00585DDF">
            <w:r>
              <w:rPr>
                <w:sz w:val="16"/>
                <w:szCs w:val="16"/>
              </w:rPr>
              <w:t>1715</w:t>
            </w:r>
          </w:p>
        </w:tc>
        <w:tc>
          <w:tcPr>
            <w:tcW w:w="517" w:type="dxa"/>
          </w:tcPr>
          <w:p w14:paraId="53458D1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43920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4650D0" w14:textId="77777777" w:rsidR="00296FF7" w:rsidRDefault="00296FF7" w:rsidP="00585DDF">
            <w:r>
              <w:rPr>
                <w:sz w:val="16"/>
                <w:szCs w:val="16"/>
              </w:rPr>
              <w:t>Correction to test configuration for non-exception REFSENS testing for 3CC EN-DC</w:t>
            </w:r>
          </w:p>
        </w:tc>
        <w:tc>
          <w:tcPr>
            <w:tcW w:w="517" w:type="dxa"/>
          </w:tcPr>
          <w:p w14:paraId="31972AD5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2FD2E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DC7925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46227E" w14:textId="77777777" w:rsidR="00296FF7" w:rsidRDefault="00296FF7" w:rsidP="00585DDF">
            <w:r>
              <w:rPr>
                <w:sz w:val="16"/>
                <w:szCs w:val="16"/>
              </w:rPr>
              <w:t>R5-240305</w:t>
            </w:r>
          </w:p>
        </w:tc>
        <w:tc>
          <w:tcPr>
            <w:tcW w:w="1597" w:type="dxa"/>
          </w:tcPr>
          <w:p w14:paraId="59A62499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D6DFEA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590826" w14:textId="77777777" w:rsidR="00296FF7" w:rsidRDefault="00296FF7" w:rsidP="00585DDF">
            <w:r>
              <w:rPr>
                <w:sz w:val="16"/>
                <w:szCs w:val="16"/>
              </w:rPr>
              <w:t>7.3B.2.3_1.1</w:t>
            </w:r>
          </w:p>
        </w:tc>
        <w:tc>
          <w:tcPr>
            <w:tcW w:w="998" w:type="dxa"/>
          </w:tcPr>
          <w:p w14:paraId="059A621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6FB8046" w14:textId="77777777" w:rsidTr="00585DDF">
        <w:tc>
          <w:tcPr>
            <w:tcW w:w="879" w:type="dxa"/>
          </w:tcPr>
          <w:p w14:paraId="78386002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5C81661" w14:textId="77777777" w:rsidR="00296FF7" w:rsidRDefault="00296FF7" w:rsidP="00585DDF">
            <w:r>
              <w:rPr>
                <w:sz w:val="16"/>
                <w:szCs w:val="16"/>
              </w:rPr>
              <w:t>1718</w:t>
            </w:r>
          </w:p>
        </w:tc>
        <w:tc>
          <w:tcPr>
            <w:tcW w:w="517" w:type="dxa"/>
          </w:tcPr>
          <w:p w14:paraId="080F3F3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F8C86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2C9300" w14:textId="77777777" w:rsidR="00296FF7" w:rsidRDefault="00296FF7" w:rsidP="00585DDF">
            <w:r>
              <w:rPr>
                <w:sz w:val="16"/>
                <w:szCs w:val="16"/>
              </w:rPr>
              <w:t>Update of MOP test configuration for DC_20A_n28A</w:t>
            </w:r>
          </w:p>
        </w:tc>
        <w:tc>
          <w:tcPr>
            <w:tcW w:w="517" w:type="dxa"/>
          </w:tcPr>
          <w:p w14:paraId="2310255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75593E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9ED62C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F47D63" w14:textId="77777777" w:rsidR="00296FF7" w:rsidRDefault="00296FF7" w:rsidP="00585DDF">
            <w:r>
              <w:rPr>
                <w:sz w:val="16"/>
                <w:szCs w:val="16"/>
              </w:rPr>
              <w:t>R5-240338</w:t>
            </w:r>
          </w:p>
        </w:tc>
        <w:tc>
          <w:tcPr>
            <w:tcW w:w="1597" w:type="dxa"/>
          </w:tcPr>
          <w:p w14:paraId="787AFECD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8DF56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E0BAB8F" w14:textId="77777777" w:rsidR="00296FF7" w:rsidRDefault="00296FF7" w:rsidP="00585DDF">
            <w:r>
              <w:rPr>
                <w:sz w:val="16"/>
                <w:szCs w:val="16"/>
              </w:rPr>
              <w:t>6.2B.1.3</w:t>
            </w:r>
          </w:p>
        </w:tc>
        <w:tc>
          <w:tcPr>
            <w:tcW w:w="998" w:type="dxa"/>
          </w:tcPr>
          <w:p w14:paraId="00C16991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D58B8E0" w14:textId="77777777" w:rsidTr="00585DDF">
        <w:tc>
          <w:tcPr>
            <w:tcW w:w="879" w:type="dxa"/>
          </w:tcPr>
          <w:p w14:paraId="4974B16E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CC7B08D" w14:textId="77777777" w:rsidR="00296FF7" w:rsidRDefault="00296FF7" w:rsidP="00585DDF">
            <w:r>
              <w:rPr>
                <w:sz w:val="16"/>
                <w:szCs w:val="16"/>
              </w:rPr>
              <w:t>1719</w:t>
            </w:r>
          </w:p>
        </w:tc>
        <w:tc>
          <w:tcPr>
            <w:tcW w:w="517" w:type="dxa"/>
          </w:tcPr>
          <w:p w14:paraId="33CCDC7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320FB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9143C1" w14:textId="77777777" w:rsidR="00296FF7" w:rsidRDefault="00296FF7" w:rsidP="00585DDF">
            <w:r>
              <w:rPr>
                <w:sz w:val="16"/>
                <w:szCs w:val="16"/>
              </w:rPr>
              <w:t>Correction to H3 title for clauses including NE-DC test cases</w:t>
            </w:r>
          </w:p>
        </w:tc>
        <w:tc>
          <w:tcPr>
            <w:tcW w:w="517" w:type="dxa"/>
          </w:tcPr>
          <w:p w14:paraId="6BE13B5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F99E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DAF3C0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9DE873" w14:textId="77777777" w:rsidR="00296FF7" w:rsidRDefault="00296FF7" w:rsidP="00585DDF">
            <w:r>
              <w:rPr>
                <w:sz w:val="16"/>
                <w:szCs w:val="16"/>
              </w:rPr>
              <w:t>R5-240339</w:t>
            </w:r>
          </w:p>
        </w:tc>
        <w:tc>
          <w:tcPr>
            <w:tcW w:w="1597" w:type="dxa"/>
          </w:tcPr>
          <w:p w14:paraId="32EB67CF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FA367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908F510" w14:textId="77777777" w:rsidR="00296FF7" w:rsidRDefault="00296FF7" w:rsidP="00585DDF">
            <w:r>
              <w:rPr>
                <w:sz w:val="16"/>
                <w:szCs w:val="16"/>
              </w:rPr>
              <w:t>6.2B.2, 6.2B.4, 6.5B.2, 6.5B.3, 6.5B.5, 7.3B.2, 7.3B.3</w:t>
            </w:r>
          </w:p>
        </w:tc>
        <w:tc>
          <w:tcPr>
            <w:tcW w:w="998" w:type="dxa"/>
          </w:tcPr>
          <w:p w14:paraId="07AE1B44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4AA420E4" w14:textId="77777777" w:rsidTr="00585DDF">
        <w:tc>
          <w:tcPr>
            <w:tcW w:w="879" w:type="dxa"/>
          </w:tcPr>
          <w:p w14:paraId="0FB9338F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EFBA1AE" w14:textId="77777777" w:rsidR="00296FF7" w:rsidRDefault="00296FF7" w:rsidP="00585DDF">
            <w:r>
              <w:rPr>
                <w:sz w:val="16"/>
                <w:szCs w:val="16"/>
              </w:rPr>
              <w:t>1722</w:t>
            </w:r>
          </w:p>
        </w:tc>
        <w:tc>
          <w:tcPr>
            <w:tcW w:w="517" w:type="dxa"/>
          </w:tcPr>
          <w:p w14:paraId="26767AE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56094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AF7B7B" w14:textId="77777777" w:rsidR="00296FF7" w:rsidRDefault="00296FF7" w:rsidP="00585DDF">
            <w:r>
              <w:rPr>
                <w:sz w:val="16"/>
                <w:szCs w:val="16"/>
              </w:rPr>
              <w:t>Minimum requirements update for DC_5A_n78A</w:t>
            </w:r>
          </w:p>
        </w:tc>
        <w:tc>
          <w:tcPr>
            <w:tcW w:w="517" w:type="dxa"/>
          </w:tcPr>
          <w:p w14:paraId="0420F37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296855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2947CF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8BD658" w14:textId="77777777" w:rsidR="00296FF7" w:rsidRDefault="00296FF7" w:rsidP="00585DDF">
            <w:r>
              <w:rPr>
                <w:sz w:val="16"/>
                <w:szCs w:val="16"/>
              </w:rPr>
              <w:t>R5-240627</w:t>
            </w:r>
          </w:p>
        </w:tc>
        <w:tc>
          <w:tcPr>
            <w:tcW w:w="1597" w:type="dxa"/>
          </w:tcPr>
          <w:p w14:paraId="20AABF1E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172B0D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F84616" w14:textId="77777777" w:rsidR="00296FF7" w:rsidRDefault="00296FF7" w:rsidP="00585DDF">
            <w:r>
              <w:rPr>
                <w:sz w:val="16"/>
                <w:szCs w:val="16"/>
              </w:rPr>
              <w:t>7.3B.2.0.3.1</w:t>
            </w:r>
          </w:p>
        </w:tc>
        <w:tc>
          <w:tcPr>
            <w:tcW w:w="998" w:type="dxa"/>
          </w:tcPr>
          <w:p w14:paraId="4AA5831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587B699" w14:textId="77777777" w:rsidTr="00585DDF">
        <w:tc>
          <w:tcPr>
            <w:tcW w:w="879" w:type="dxa"/>
          </w:tcPr>
          <w:p w14:paraId="158EA27F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BFCA98C" w14:textId="77777777" w:rsidR="00296FF7" w:rsidRDefault="00296FF7" w:rsidP="00585DDF"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 w14:paraId="4701174E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E7F51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B1259A" w14:textId="77777777" w:rsidR="00296FF7" w:rsidRDefault="00296FF7" w:rsidP="00585DDF">
            <w:r>
              <w:rPr>
                <w:sz w:val="16"/>
                <w:szCs w:val="16"/>
              </w:rPr>
              <w:t>Addition of general spurious emissions test for EN-DC combos DC_2A_n66A and DC_30A_n66A</w:t>
            </w:r>
          </w:p>
        </w:tc>
        <w:tc>
          <w:tcPr>
            <w:tcW w:w="517" w:type="dxa"/>
          </w:tcPr>
          <w:p w14:paraId="36FC670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094878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B2DDDA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9D93D5" w14:textId="77777777" w:rsidR="00296FF7" w:rsidRDefault="00296FF7" w:rsidP="00585DDF">
            <w:r>
              <w:rPr>
                <w:sz w:val="16"/>
                <w:szCs w:val="16"/>
              </w:rPr>
              <w:t>R5-240879</w:t>
            </w:r>
          </w:p>
        </w:tc>
        <w:tc>
          <w:tcPr>
            <w:tcW w:w="1597" w:type="dxa"/>
          </w:tcPr>
          <w:p w14:paraId="7D3D1A62" w14:textId="77777777" w:rsidR="00296FF7" w:rsidRDefault="00296FF7" w:rsidP="00585DDF">
            <w:r>
              <w:rPr>
                <w:sz w:val="16"/>
                <w:szCs w:val="16"/>
              </w:rPr>
              <w:t>WE Certification, AT&amp;T</w:t>
            </w:r>
          </w:p>
        </w:tc>
        <w:tc>
          <w:tcPr>
            <w:tcW w:w="1122" w:type="dxa"/>
          </w:tcPr>
          <w:p w14:paraId="2C2A10C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D32ADD" w14:textId="77777777" w:rsidR="00296FF7" w:rsidRDefault="00296FF7" w:rsidP="00585DDF">
            <w:r>
              <w:rPr>
                <w:sz w:val="16"/>
                <w:szCs w:val="16"/>
              </w:rPr>
              <w:t>6.5B.3.3.1.5</w:t>
            </w:r>
          </w:p>
        </w:tc>
        <w:tc>
          <w:tcPr>
            <w:tcW w:w="998" w:type="dxa"/>
          </w:tcPr>
          <w:p w14:paraId="1420487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6216F2E" w14:textId="77777777" w:rsidTr="00585DDF">
        <w:tc>
          <w:tcPr>
            <w:tcW w:w="879" w:type="dxa"/>
          </w:tcPr>
          <w:p w14:paraId="3274D11E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68734F4" w14:textId="77777777" w:rsidR="00296FF7" w:rsidRDefault="00296FF7" w:rsidP="00585DDF">
            <w:r>
              <w:rPr>
                <w:sz w:val="16"/>
                <w:szCs w:val="16"/>
              </w:rPr>
              <w:t>1732</w:t>
            </w:r>
          </w:p>
        </w:tc>
        <w:tc>
          <w:tcPr>
            <w:tcW w:w="517" w:type="dxa"/>
          </w:tcPr>
          <w:p w14:paraId="4C07524D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ED2FC2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4E12DF" w14:textId="77777777" w:rsidR="00296FF7" w:rsidRDefault="00296FF7" w:rsidP="00585DDF">
            <w:r>
              <w:rPr>
                <w:sz w:val="16"/>
                <w:szCs w:val="16"/>
              </w:rPr>
              <w:t>Correct clause 6.2B.4.1.2 initial conditions</w:t>
            </w:r>
          </w:p>
        </w:tc>
        <w:tc>
          <w:tcPr>
            <w:tcW w:w="517" w:type="dxa"/>
          </w:tcPr>
          <w:p w14:paraId="2336D65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C9C5F0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1CBB451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56EA22" w14:textId="77777777" w:rsidR="00296FF7" w:rsidRDefault="00296FF7" w:rsidP="00585DDF">
            <w:r>
              <w:rPr>
                <w:sz w:val="16"/>
                <w:szCs w:val="16"/>
              </w:rPr>
              <w:t>R5-241789</w:t>
            </w:r>
          </w:p>
        </w:tc>
        <w:tc>
          <w:tcPr>
            <w:tcW w:w="1597" w:type="dxa"/>
          </w:tcPr>
          <w:p w14:paraId="3C610593" w14:textId="77777777" w:rsidR="00296FF7" w:rsidRDefault="00296FF7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711FAF7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9B6AF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63F7AC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202F7BB3" w14:textId="77777777" w:rsidTr="00585DDF">
        <w:tc>
          <w:tcPr>
            <w:tcW w:w="879" w:type="dxa"/>
          </w:tcPr>
          <w:p w14:paraId="6BB30E8D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4F422511" w14:textId="77777777" w:rsidR="00296FF7" w:rsidRDefault="00296FF7" w:rsidP="00585DDF">
            <w:r>
              <w:rPr>
                <w:sz w:val="16"/>
                <w:szCs w:val="16"/>
              </w:rPr>
              <w:t>1733</w:t>
            </w:r>
          </w:p>
        </w:tc>
        <w:tc>
          <w:tcPr>
            <w:tcW w:w="517" w:type="dxa"/>
          </w:tcPr>
          <w:p w14:paraId="3794E21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B2F2F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208AD6" w14:textId="77777777" w:rsidR="00296FF7" w:rsidRDefault="00296FF7" w:rsidP="00585DDF">
            <w:r>
              <w:rPr>
                <w:sz w:val="16"/>
                <w:szCs w:val="16"/>
              </w:rPr>
              <w:t>Clarification of trace mode in emission testing_Iw</w:t>
            </w:r>
          </w:p>
        </w:tc>
        <w:tc>
          <w:tcPr>
            <w:tcW w:w="517" w:type="dxa"/>
          </w:tcPr>
          <w:p w14:paraId="047AECB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6F79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23E4A1D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225EA6" w14:textId="77777777" w:rsidR="00296FF7" w:rsidRDefault="00296FF7" w:rsidP="00585DDF">
            <w:r>
              <w:rPr>
                <w:sz w:val="16"/>
                <w:szCs w:val="16"/>
              </w:rPr>
              <w:t>R5-241784</w:t>
            </w:r>
          </w:p>
        </w:tc>
        <w:tc>
          <w:tcPr>
            <w:tcW w:w="1597" w:type="dxa"/>
          </w:tcPr>
          <w:p w14:paraId="6295C518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B70BC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4C8865" w14:textId="77777777" w:rsidR="00296FF7" w:rsidRDefault="00296FF7" w:rsidP="00585DDF">
            <w:r>
              <w:rPr>
                <w:sz w:val="16"/>
                <w:szCs w:val="16"/>
              </w:rPr>
              <w:t>6.5B.2.1.1, 6.5B.2.1.2, 6.5B.2.1.3, 6.5B.2.2.1, 6.5B.2.2.3, 6.5B.3.1.2, 6.5B.3.2.2, 6.5B.3.3.1, 6.5B.4.1</w:t>
            </w:r>
          </w:p>
        </w:tc>
        <w:tc>
          <w:tcPr>
            <w:tcW w:w="998" w:type="dxa"/>
          </w:tcPr>
          <w:p w14:paraId="2E196B2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319B756" w14:textId="77777777" w:rsidTr="00585DDF">
        <w:tc>
          <w:tcPr>
            <w:tcW w:w="879" w:type="dxa"/>
          </w:tcPr>
          <w:p w14:paraId="58A94A08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718A0419" w14:textId="77777777" w:rsidR="00296FF7" w:rsidRDefault="00296FF7" w:rsidP="00585DDF">
            <w:r>
              <w:rPr>
                <w:sz w:val="16"/>
                <w:szCs w:val="16"/>
              </w:rPr>
              <w:t>1740</w:t>
            </w:r>
          </w:p>
        </w:tc>
        <w:tc>
          <w:tcPr>
            <w:tcW w:w="517" w:type="dxa"/>
          </w:tcPr>
          <w:p w14:paraId="56CC2233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48E6C0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C946FE" w14:textId="77777777" w:rsidR="00296FF7" w:rsidRDefault="00296FF7" w:rsidP="00585DDF">
            <w:r>
              <w:rPr>
                <w:sz w:val="16"/>
                <w:szCs w:val="16"/>
              </w:rPr>
              <w:t>Update of REFSENS for DC_19A_n77A and DC_19A_n78A in PC3</w:t>
            </w:r>
          </w:p>
        </w:tc>
        <w:tc>
          <w:tcPr>
            <w:tcW w:w="517" w:type="dxa"/>
          </w:tcPr>
          <w:p w14:paraId="3FB53FD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5ECC1C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AC92011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E01A79" w14:textId="77777777" w:rsidR="00296FF7" w:rsidRDefault="00296FF7" w:rsidP="00585DDF">
            <w:r>
              <w:rPr>
                <w:sz w:val="16"/>
                <w:szCs w:val="16"/>
              </w:rPr>
              <w:t>R5-241992</w:t>
            </w:r>
          </w:p>
        </w:tc>
        <w:tc>
          <w:tcPr>
            <w:tcW w:w="1597" w:type="dxa"/>
          </w:tcPr>
          <w:p w14:paraId="006455D3" w14:textId="77777777" w:rsidR="00296FF7" w:rsidRDefault="00296FF7" w:rsidP="00585DDF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243D262B" w14:textId="77777777" w:rsidR="00296FF7" w:rsidRDefault="00296FF7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58EE010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AA8E1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747A20CC" w14:textId="77777777" w:rsidTr="00585DDF">
        <w:tc>
          <w:tcPr>
            <w:tcW w:w="879" w:type="dxa"/>
          </w:tcPr>
          <w:p w14:paraId="1C9B33D0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091F76AD" w14:textId="77777777" w:rsidR="00296FF7" w:rsidRDefault="00296FF7" w:rsidP="00585DDF">
            <w:r>
              <w:rPr>
                <w:sz w:val="16"/>
                <w:szCs w:val="16"/>
              </w:rPr>
              <w:t>1749</w:t>
            </w:r>
          </w:p>
        </w:tc>
        <w:tc>
          <w:tcPr>
            <w:tcW w:w="517" w:type="dxa"/>
          </w:tcPr>
          <w:p w14:paraId="1718829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56E07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ED96CE" w14:textId="77777777" w:rsidR="00296FF7" w:rsidRDefault="00296FF7" w:rsidP="00585DDF">
            <w:r>
              <w:rPr>
                <w:sz w:val="16"/>
                <w:szCs w:val="16"/>
              </w:rPr>
              <w:t>Correction to note application in Table 7.3B.2.0.3.4-2</w:t>
            </w:r>
          </w:p>
        </w:tc>
        <w:tc>
          <w:tcPr>
            <w:tcW w:w="517" w:type="dxa"/>
          </w:tcPr>
          <w:p w14:paraId="2ABF66C8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D6C99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49FFA16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EDF010B" w14:textId="77777777" w:rsidR="00296FF7" w:rsidRDefault="00296FF7" w:rsidP="00585DDF">
            <w:r>
              <w:rPr>
                <w:sz w:val="16"/>
                <w:szCs w:val="16"/>
              </w:rPr>
              <w:t>R5-241109</w:t>
            </w:r>
          </w:p>
        </w:tc>
        <w:tc>
          <w:tcPr>
            <w:tcW w:w="1597" w:type="dxa"/>
          </w:tcPr>
          <w:p w14:paraId="7C37F808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A33409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42D506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F3290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9F35215" w14:textId="77777777" w:rsidTr="00585DDF">
        <w:tc>
          <w:tcPr>
            <w:tcW w:w="879" w:type="dxa"/>
          </w:tcPr>
          <w:p w14:paraId="0C492CEC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E4D021E" w14:textId="77777777" w:rsidR="00296FF7" w:rsidRDefault="00296FF7" w:rsidP="00585DDF">
            <w:r>
              <w:rPr>
                <w:sz w:val="16"/>
                <w:szCs w:val="16"/>
              </w:rPr>
              <w:t>1750</w:t>
            </w:r>
          </w:p>
        </w:tc>
        <w:tc>
          <w:tcPr>
            <w:tcW w:w="517" w:type="dxa"/>
          </w:tcPr>
          <w:p w14:paraId="1B57356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A9929A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6A0F63" w14:textId="77777777" w:rsidR="00296FF7" w:rsidRDefault="00296FF7" w:rsidP="00585DDF">
            <w:r>
              <w:rPr>
                <w:sz w:val="16"/>
                <w:szCs w:val="16"/>
              </w:rPr>
              <w:t>Correction to p-Max value in Rx test cases for FR1 intra-band contiguous EN-DC</w:t>
            </w:r>
          </w:p>
        </w:tc>
        <w:tc>
          <w:tcPr>
            <w:tcW w:w="517" w:type="dxa"/>
          </w:tcPr>
          <w:p w14:paraId="06DD231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889FD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32F29E2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AB1A83" w14:textId="77777777" w:rsidR="00296FF7" w:rsidRDefault="00296FF7" w:rsidP="00585DDF">
            <w:r>
              <w:rPr>
                <w:sz w:val="16"/>
                <w:szCs w:val="16"/>
              </w:rPr>
              <w:t>R5-241110</w:t>
            </w:r>
          </w:p>
        </w:tc>
        <w:tc>
          <w:tcPr>
            <w:tcW w:w="1597" w:type="dxa"/>
          </w:tcPr>
          <w:p w14:paraId="5F24D839" w14:textId="77777777" w:rsidR="00296FF7" w:rsidRDefault="00296FF7" w:rsidP="00585DDF">
            <w:r>
              <w:rPr>
                <w:sz w:val="16"/>
                <w:szCs w:val="16"/>
              </w:rPr>
              <w:t>Anritsu, Eurofins KCTL, Huawei, HiSilicon</w:t>
            </w:r>
          </w:p>
        </w:tc>
        <w:tc>
          <w:tcPr>
            <w:tcW w:w="1122" w:type="dxa"/>
          </w:tcPr>
          <w:p w14:paraId="2387EB3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0581F2F" w14:textId="77777777" w:rsidR="00296FF7" w:rsidRDefault="00296FF7" w:rsidP="00585DDF">
            <w:r>
              <w:rPr>
                <w:sz w:val="16"/>
                <w:szCs w:val="16"/>
              </w:rPr>
              <w:t>7.4B.1, 7.5B.1, 7.6B.2.1, 7.6B.3.1, 7.6B.4.1, 7.7B.1</w:t>
            </w:r>
          </w:p>
        </w:tc>
        <w:tc>
          <w:tcPr>
            <w:tcW w:w="998" w:type="dxa"/>
          </w:tcPr>
          <w:p w14:paraId="3FB1255E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A4572F1" w14:textId="77777777" w:rsidTr="00585DDF">
        <w:tc>
          <w:tcPr>
            <w:tcW w:w="879" w:type="dxa"/>
          </w:tcPr>
          <w:p w14:paraId="56A09551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698D2C46" w14:textId="77777777" w:rsidR="00296FF7" w:rsidRDefault="00296FF7" w:rsidP="00585DDF">
            <w:r>
              <w:rPr>
                <w:sz w:val="16"/>
                <w:szCs w:val="16"/>
              </w:rPr>
              <w:t>1751</w:t>
            </w:r>
          </w:p>
        </w:tc>
        <w:tc>
          <w:tcPr>
            <w:tcW w:w="517" w:type="dxa"/>
          </w:tcPr>
          <w:p w14:paraId="67E8703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24DDD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5E88D9" w14:textId="77777777" w:rsidR="00296FF7" w:rsidRDefault="00296FF7" w:rsidP="00585DDF">
            <w:r>
              <w:rPr>
                <w:sz w:val="16"/>
                <w:szCs w:val="16"/>
              </w:rPr>
              <w:t>Correction to UL power control for FR1 intra-band non-contiguous EN-DC</w:t>
            </w:r>
          </w:p>
        </w:tc>
        <w:tc>
          <w:tcPr>
            <w:tcW w:w="517" w:type="dxa"/>
          </w:tcPr>
          <w:p w14:paraId="35B4B23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25C976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74AE99C4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4DF59A" w14:textId="77777777" w:rsidR="00296FF7" w:rsidRDefault="00296FF7" w:rsidP="00585DDF">
            <w:r>
              <w:rPr>
                <w:sz w:val="16"/>
                <w:szCs w:val="16"/>
              </w:rPr>
              <w:t>R5-241111</w:t>
            </w:r>
          </w:p>
        </w:tc>
        <w:tc>
          <w:tcPr>
            <w:tcW w:w="1597" w:type="dxa"/>
          </w:tcPr>
          <w:p w14:paraId="6ED40975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77BB8A6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067AEEB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AE357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DFFFF1A" w14:textId="77777777" w:rsidTr="00585DDF">
        <w:tc>
          <w:tcPr>
            <w:tcW w:w="879" w:type="dxa"/>
          </w:tcPr>
          <w:p w14:paraId="25574C30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1128F9A" w14:textId="77777777" w:rsidR="00296FF7" w:rsidRDefault="00296FF7" w:rsidP="00585DDF">
            <w:r>
              <w:rPr>
                <w:sz w:val="16"/>
                <w:szCs w:val="16"/>
              </w:rPr>
              <w:t>1752</w:t>
            </w:r>
          </w:p>
        </w:tc>
        <w:tc>
          <w:tcPr>
            <w:tcW w:w="517" w:type="dxa"/>
          </w:tcPr>
          <w:p w14:paraId="601BC95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07992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8BF7EA" w14:textId="77777777" w:rsidR="00296FF7" w:rsidRDefault="00296FF7" w:rsidP="00585DDF">
            <w:r>
              <w:rPr>
                <w:sz w:val="16"/>
                <w:szCs w:val="16"/>
              </w:rPr>
              <w:t>Correction to p-Max value in out of band test cases for FR1 inter-band EN-DC</w:t>
            </w:r>
          </w:p>
        </w:tc>
        <w:tc>
          <w:tcPr>
            <w:tcW w:w="517" w:type="dxa"/>
          </w:tcPr>
          <w:p w14:paraId="27B2981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05F4E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1CD4DD6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3D5B88" w14:textId="77777777" w:rsidR="00296FF7" w:rsidRDefault="00296FF7" w:rsidP="00585DDF">
            <w:r>
              <w:rPr>
                <w:sz w:val="16"/>
                <w:szCs w:val="16"/>
              </w:rPr>
              <w:t>R5-241924</w:t>
            </w:r>
          </w:p>
        </w:tc>
        <w:tc>
          <w:tcPr>
            <w:tcW w:w="1597" w:type="dxa"/>
          </w:tcPr>
          <w:p w14:paraId="25ED37F7" w14:textId="77777777" w:rsidR="00296FF7" w:rsidRDefault="00296FF7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888C41E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D86E04" w14:textId="77777777" w:rsidR="00296FF7" w:rsidRDefault="00296FF7" w:rsidP="00585DDF">
            <w:r>
              <w:rPr>
                <w:sz w:val="16"/>
                <w:szCs w:val="16"/>
              </w:rPr>
              <w:t>7.6B.3.3, 7.6B.3.3_1, 7.7B.3, 7.7B.3_1</w:t>
            </w:r>
          </w:p>
        </w:tc>
        <w:tc>
          <w:tcPr>
            <w:tcW w:w="998" w:type="dxa"/>
          </w:tcPr>
          <w:p w14:paraId="7701755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BF9A705" w14:textId="77777777" w:rsidTr="00585DDF">
        <w:tc>
          <w:tcPr>
            <w:tcW w:w="879" w:type="dxa"/>
          </w:tcPr>
          <w:p w14:paraId="30EA303C" w14:textId="77777777" w:rsidR="00296FF7" w:rsidRDefault="00296FF7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23493295" w14:textId="77777777" w:rsidR="00296FF7" w:rsidRDefault="00296FF7" w:rsidP="00585DDF">
            <w:r>
              <w:rPr>
                <w:sz w:val="16"/>
                <w:szCs w:val="16"/>
              </w:rPr>
              <w:t>1753</w:t>
            </w:r>
          </w:p>
        </w:tc>
        <w:tc>
          <w:tcPr>
            <w:tcW w:w="517" w:type="dxa"/>
          </w:tcPr>
          <w:p w14:paraId="4A264E3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93E79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27F0CE" w14:textId="77777777" w:rsidR="00296FF7" w:rsidRDefault="00296FF7" w:rsidP="00585DDF">
            <w:r>
              <w:rPr>
                <w:sz w:val="16"/>
                <w:szCs w:val="16"/>
              </w:rPr>
              <w:t>Editorial correction to FR1 inter-band co-existence</w:t>
            </w:r>
          </w:p>
        </w:tc>
        <w:tc>
          <w:tcPr>
            <w:tcW w:w="517" w:type="dxa"/>
          </w:tcPr>
          <w:p w14:paraId="324DF91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598A32" w14:textId="77777777" w:rsidR="00296FF7" w:rsidRDefault="00296FF7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2A178BC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598B62" w14:textId="77777777" w:rsidR="00296FF7" w:rsidRDefault="00296FF7" w:rsidP="00585DDF">
            <w:r>
              <w:rPr>
                <w:sz w:val="16"/>
                <w:szCs w:val="16"/>
              </w:rPr>
              <w:t>R5-241790</w:t>
            </w:r>
          </w:p>
        </w:tc>
        <w:tc>
          <w:tcPr>
            <w:tcW w:w="1597" w:type="dxa"/>
          </w:tcPr>
          <w:p w14:paraId="5A451CBF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86CA5A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B1CB2F7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0A94C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33897523" w14:textId="77777777" w:rsidR="00296FF7" w:rsidRDefault="00296FF7" w:rsidP="00296FF7"/>
    <w:p w14:paraId="3B5F7F2E" w14:textId="77777777" w:rsidR="00296FF7" w:rsidRDefault="00296FF7" w:rsidP="00296FF7"/>
    <w:p w14:paraId="148FC685" w14:textId="77777777" w:rsidR="00296FF7" w:rsidRPr="00917427" w:rsidRDefault="00296FF7" w:rsidP="00296F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RP-240228</w:t>
      </w:r>
      <w:r>
        <w:rPr>
          <w:b/>
          <w:i/>
          <w:noProof/>
          <w:sz w:val="28"/>
        </w:rPr>
        <w:fldChar w:fldCharType="end"/>
      </w:r>
    </w:p>
    <w:p w14:paraId="6ABF8FCA" w14:textId="77777777" w:rsidR="00296FF7" w:rsidRPr="00784730" w:rsidRDefault="00296FF7" w:rsidP="00296FF7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1FC306B" w14:textId="77777777" w:rsidR="00296FF7" w:rsidRPr="00050554" w:rsidRDefault="00296FF7" w:rsidP="00296FF7">
      <w:pPr>
        <w:rPr>
          <w:rFonts w:ascii="Arial" w:hAnsi="Arial" w:cs="Arial"/>
          <w:b/>
          <w:bCs/>
          <w:lang w:val="en-US"/>
        </w:rPr>
      </w:pPr>
    </w:p>
    <w:p w14:paraId="52DA5242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1C92A291" w14:textId="77777777" w:rsidR="00296FF7" w:rsidRPr="00E145B1" w:rsidRDefault="00296FF7" w:rsidP="00296F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5)</w:t>
      </w:r>
      <w:r>
        <w:rPr>
          <w:rFonts w:ascii="Arial" w:hAnsi="Arial" w:cs="Arial"/>
          <w:b/>
          <w:bCs/>
        </w:rPr>
        <w:fldChar w:fldCharType="end"/>
      </w:r>
    </w:p>
    <w:p w14:paraId="4073606E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54727F1" w14:textId="77777777" w:rsidR="00296FF7" w:rsidRDefault="00296FF7" w:rsidP="00296F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5D40312" w14:textId="77777777" w:rsidR="00296FF7" w:rsidRDefault="00296FF7" w:rsidP="00296FF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869E0F" w14:textId="77777777" w:rsidR="00296FF7" w:rsidRPr="004E535C" w:rsidRDefault="00296FF7" w:rsidP="00296F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96FF7" w:rsidRPr="004E535C" w14:paraId="1F935B1C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6A7B1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0112CC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3AF61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FFFCB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8DE372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5B81C0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8D8DD3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86A0C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D2FD49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4BB12F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D945D8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594D47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FF68685" w14:textId="77777777" w:rsidR="00296FF7" w:rsidRPr="00BF1EB6" w:rsidRDefault="00296FF7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96FF7" w14:paraId="268CA8E7" w14:textId="77777777" w:rsidTr="00585DDF">
        <w:tc>
          <w:tcPr>
            <w:tcW w:w="879" w:type="dxa"/>
          </w:tcPr>
          <w:p w14:paraId="731AFCE3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D6487C0" w14:textId="77777777" w:rsidR="00296FF7" w:rsidRDefault="00296FF7" w:rsidP="00585DDF">
            <w:r>
              <w:rPr>
                <w:sz w:val="16"/>
                <w:szCs w:val="16"/>
              </w:rPr>
              <w:t>0791</w:t>
            </w:r>
          </w:p>
        </w:tc>
        <w:tc>
          <w:tcPr>
            <w:tcW w:w="517" w:type="dxa"/>
          </w:tcPr>
          <w:p w14:paraId="44B8B12F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72293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A43EAE" w14:textId="77777777" w:rsidR="00296FF7" w:rsidRDefault="00296FF7" w:rsidP="00585DDF">
            <w:r>
              <w:rPr>
                <w:sz w:val="16"/>
                <w:szCs w:val="16"/>
              </w:rPr>
              <w:t>Corrections to test parameters for CSI test cases</w:t>
            </w:r>
          </w:p>
        </w:tc>
        <w:tc>
          <w:tcPr>
            <w:tcW w:w="517" w:type="dxa"/>
          </w:tcPr>
          <w:p w14:paraId="3205846F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B66D6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98F71B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0A51E4" w14:textId="77777777" w:rsidR="00296FF7" w:rsidRDefault="00296FF7" w:rsidP="00585DDF">
            <w:r>
              <w:rPr>
                <w:sz w:val="16"/>
                <w:szCs w:val="16"/>
              </w:rPr>
              <w:t>R5-240218</w:t>
            </w:r>
          </w:p>
        </w:tc>
        <w:tc>
          <w:tcPr>
            <w:tcW w:w="1597" w:type="dxa"/>
          </w:tcPr>
          <w:p w14:paraId="49F4A4EB" w14:textId="77777777" w:rsidR="00296FF7" w:rsidRDefault="00296FF7" w:rsidP="00585DDF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4967A669" w14:textId="77777777" w:rsidR="00296FF7" w:rsidRDefault="00296FF7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867D839" w14:textId="77777777" w:rsidR="00296FF7" w:rsidRDefault="00296FF7" w:rsidP="00585DDF">
            <w:r>
              <w:rPr>
                <w:sz w:val="16"/>
                <w:szCs w:val="16"/>
              </w:rPr>
              <w:t>6.1.2</w:t>
            </w:r>
          </w:p>
        </w:tc>
        <w:tc>
          <w:tcPr>
            <w:tcW w:w="998" w:type="dxa"/>
          </w:tcPr>
          <w:p w14:paraId="32DEC08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E282EDC" w14:textId="77777777" w:rsidTr="00585DDF">
        <w:tc>
          <w:tcPr>
            <w:tcW w:w="879" w:type="dxa"/>
          </w:tcPr>
          <w:p w14:paraId="7D385FAF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6BBBE7F" w14:textId="77777777" w:rsidR="00296FF7" w:rsidRDefault="00296FF7" w:rsidP="00585DDF">
            <w:r>
              <w:rPr>
                <w:sz w:val="16"/>
                <w:szCs w:val="16"/>
              </w:rPr>
              <w:t>0804</w:t>
            </w:r>
          </w:p>
        </w:tc>
        <w:tc>
          <w:tcPr>
            <w:tcW w:w="517" w:type="dxa"/>
          </w:tcPr>
          <w:p w14:paraId="1B880D2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6CF36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C34BCD" w14:textId="77777777" w:rsidR="00296FF7" w:rsidRDefault="00296FF7" w:rsidP="00585DDF">
            <w:r>
              <w:rPr>
                <w:sz w:val="16"/>
                <w:szCs w:val="16"/>
              </w:rPr>
              <w:t>Update on test case 7.5.1 to add FR2 testing direction</w:t>
            </w:r>
          </w:p>
        </w:tc>
        <w:tc>
          <w:tcPr>
            <w:tcW w:w="517" w:type="dxa"/>
          </w:tcPr>
          <w:p w14:paraId="4A3FE1F2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CBDF0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B37C86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105F2D" w14:textId="77777777" w:rsidR="00296FF7" w:rsidRDefault="00296FF7" w:rsidP="00585DDF">
            <w:r>
              <w:rPr>
                <w:sz w:val="16"/>
                <w:szCs w:val="16"/>
              </w:rPr>
              <w:t>R5-240877</w:t>
            </w:r>
          </w:p>
        </w:tc>
        <w:tc>
          <w:tcPr>
            <w:tcW w:w="1597" w:type="dxa"/>
          </w:tcPr>
          <w:p w14:paraId="7D2024ED" w14:textId="77777777" w:rsidR="00296FF7" w:rsidRDefault="00296FF7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535814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AE1B5A" w14:textId="77777777" w:rsidR="00296FF7" w:rsidRDefault="00296FF7" w:rsidP="00585DDF">
            <w:r>
              <w:rPr>
                <w:sz w:val="16"/>
                <w:szCs w:val="16"/>
              </w:rPr>
              <w:t>7.5.1</w:t>
            </w:r>
          </w:p>
        </w:tc>
        <w:tc>
          <w:tcPr>
            <w:tcW w:w="998" w:type="dxa"/>
          </w:tcPr>
          <w:p w14:paraId="325BFDE6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87E4029" w14:textId="77777777" w:rsidTr="00585DDF">
        <w:tc>
          <w:tcPr>
            <w:tcW w:w="879" w:type="dxa"/>
          </w:tcPr>
          <w:p w14:paraId="369A65C8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C3F8029" w14:textId="77777777" w:rsidR="00296FF7" w:rsidRDefault="00296FF7" w:rsidP="00585DDF">
            <w:r>
              <w:rPr>
                <w:sz w:val="16"/>
                <w:szCs w:val="16"/>
              </w:rPr>
              <w:t>0806</w:t>
            </w:r>
          </w:p>
        </w:tc>
        <w:tc>
          <w:tcPr>
            <w:tcW w:w="517" w:type="dxa"/>
          </w:tcPr>
          <w:p w14:paraId="0B24869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4C9664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324900" w14:textId="77777777" w:rsidR="00296FF7" w:rsidRDefault="00296FF7" w:rsidP="00585DDF">
            <w:r>
              <w:rPr>
                <w:sz w:val="16"/>
                <w:szCs w:val="16"/>
              </w:rPr>
              <w:t>Addition of SDR RMC for more FDD channel BW</w:t>
            </w:r>
          </w:p>
        </w:tc>
        <w:tc>
          <w:tcPr>
            <w:tcW w:w="517" w:type="dxa"/>
          </w:tcPr>
          <w:p w14:paraId="30277A9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95C00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CF3AA1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D162B6" w14:textId="77777777" w:rsidR="00296FF7" w:rsidRDefault="00296FF7" w:rsidP="00585DDF">
            <w:r>
              <w:rPr>
                <w:sz w:val="16"/>
                <w:szCs w:val="16"/>
              </w:rPr>
              <w:t>R5-241819</w:t>
            </w:r>
          </w:p>
        </w:tc>
        <w:tc>
          <w:tcPr>
            <w:tcW w:w="1597" w:type="dxa"/>
          </w:tcPr>
          <w:p w14:paraId="4DC4D3F5" w14:textId="77777777" w:rsidR="00296FF7" w:rsidRDefault="00296FF7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130430F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2D6B70A" w14:textId="77777777" w:rsidR="00296FF7" w:rsidRDefault="00296FF7" w:rsidP="00585DDF">
            <w:r>
              <w:rPr>
                <w:sz w:val="16"/>
                <w:szCs w:val="16"/>
              </w:rPr>
              <w:t>A.3.2_1</w:t>
            </w:r>
          </w:p>
        </w:tc>
        <w:tc>
          <w:tcPr>
            <w:tcW w:w="998" w:type="dxa"/>
          </w:tcPr>
          <w:p w14:paraId="2238CF87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272C82D" w14:textId="77777777" w:rsidTr="00585DDF">
        <w:tc>
          <w:tcPr>
            <w:tcW w:w="879" w:type="dxa"/>
          </w:tcPr>
          <w:p w14:paraId="1E706819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9563CA8" w14:textId="77777777" w:rsidR="00296FF7" w:rsidRDefault="00296FF7" w:rsidP="00585DDF">
            <w:r>
              <w:rPr>
                <w:sz w:val="16"/>
                <w:szCs w:val="16"/>
              </w:rPr>
              <w:t>0820</w:t>
            </w:r>
          </w:p>
        </w:tc>
        <w:tc>
          <w:tcPr>
            <w:tcW w:w="517" w:type="dxa"/>
          </w:tcPr>
          <w:p w14:paraId="5C61CE00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28AF1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D1DE12" w14:textId="77777777" w:rsidR="00296FF7" w:rsidRDefault="00296FF7" w:rsidP="00585DDF">
            <w:r>
              <w:rPr>
                <w:sz w:val="16"/>
                <w:szCs w:val="16"/>
              </w:rPr>
              <w:t>Correction to FR2 SDR requirements</w:t>
            </w:r>
          </w:p>
        </w:tc>
        <w:tc>
          <w:tcPr>
            <w:tcW w:w="517" w:type="dxa"/>
          </w:tcPr>
          <w:p w14:paraId="7C4134C6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9280C5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62F4A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51C5CD" w14:textId="77777777" w:rsidR="00296FF7" w:rsidRDefault="00296FF7" w:rsidP="00585DDF">
            <w:r>
              <w:rPr>
                <w:sz w:val="16"/>
                <w:szCs w:val="16"/>
              </w:rPr>
              <w:t>R5-241170</w:t>
            </w:r>
          </w:p>
        </w:tc>
        <w:tc>
          <w:tcPr>
            <w:tcW w:w="1597" w:type="dxa"/>
          </w:tcPr>
          <w:p w14:paraId="121E165A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74C3C1C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AAC79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B83915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3B1A4925" w14:textId="77777777" w:rsidTr="00585DDF">
        <w:tc>
          <w:tcPr>
            <w:tcW w:w="879" w:type="dxa"/>
          </w:tcPr>
          <w:p w14:paraId="28762F41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58FFA056" w14:textId="77777777" w:rsidR="00296FF7" w:rsidRDefault="00296FF7" w:rsidP="00585DDF"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 w14:paraId="61B6E74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32EB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B3E47F" w14:textId="77777777" w:rsidR="00296FF7" w:rsidRDefault="00296FF7" w:rsidP="00585DDF">
            <w:r>
              <w:rPr>
                <w:sz w:val="16"/>
                <w:szCs w:val="16"/>
              </w:rPr>
              <w:t>Editorial correction to 5.2.2.1.1_1 Modulation format</w:t>
            </w:r>
          </w:p>
        </w:tc>
        <w:tc>
          <w:tcPr>
            <w:tcW w:w="517" w:type="dxa"/>
          </w:tcPr>
          <w:p w14:paraId="1051909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24AA07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9BA43A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F80073" w14:textId="77777777" w:rsidR="00296FF7" w:rsidRDefault="00296FF7" w:rsidP="00585DDF">
            <w:r>
              <w:rPr>
                <w:sz w:val="16"/>
                <w:szCs w:val="16"/>
              </w:rPr>
              <w:t>R5-241370</w:t>
            </w:r>
          </w:p>
        </w:tc>
        <w:tc>
          <w:tcPr>
            <w:tcW w:w="1597" w:type="dxa"/>
          </w:tcPr>
          <w:p w14:paraId="333626E3" w14:textId="77777777" w:rsidR="00296FF7" w:rsidRDefault="00296FF7" w:rsidP="00585DDF">
            <w:r>
              <w:rPr>
                <w:sz w:val="16"/>
                <w:szCs w:val="16"/>
              </w:rPr>
              <w:t>Bureau Veritas ADT</w:t>
            </w:r>
          </w:p>
        </w:tc>
        <w:tc>
          <w:tcPr>
            <w:tcW w:w="1122" w:type="dxa"/>
          </w:tcPr>
          <w:p w14:paraId="3F7EB23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A8813CA" w14:textId="77777777" w:rsidR="00296FF7" w:rsidRDefault="00296FF7" w:rsidP="00585DDF">
            <w:r>
              <w:rPr>
                <w:sz w:val="16"/>
                <w:szCs w:val="16"/>
              </w:rPr>
              <w:t>5.2.2.1.1_1.4</w:t>
            </w:r>
          </w:p>
        </w:tc>
        <w:tc>
          <w:tcPr>
            <w:tcW w:w="998" w:type="dxa"/>
          </w:tcPr>
          <w:p w14:paraId="516C197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1CBF490" w14:textId="77777777" w:rsidTr="00585DDF">
        <w:tc>
          <w:tcPr>
            <w:tcW w:w="879" w:type="dxa"/>
          </w:tcPr>
          <w:p w14:paraId="7A74D286" w14:textId="77777777" w:rsidR="00296FF7" w:rsidRDefault="00296FF7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6EBD66D2" w14:textId="77777777" w:rsidR="00296FF7" w:rsidRDefault="00296FF7" w:rsidP="00585DDF"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 w14:paraId="731E8823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599EA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292559" w14:textId="77777777" w:rsidR="00296FF7" w:rsidRDefault="00296FF7" w:rsidP="00585DDF">
            <w:r>
              <w:rPr>
                <w:sz w:val="16"/>
                <w:szCs w:val="16"/>
              </w:rPr>
              <w:t>Correction to max throughput values for PDSCH RMC</w:t>
            </w:r>
          </w:p>
        </w:tc>
        <w:tc>
          <w:tcPr>
            <w:tcW w:w="517" w:type="dxa"/>
          </w:tcPr>
          <w:p w14:paraId="678A7A5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84E9A6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04510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A6786D" w14:textId="77777777" w:rsidR="00296FF7" w:rsidRDefault="00296FF7" w:rsidP="00585DDF">
            <w:r>
              <w:rPr>
                <w:sz w:val="16"/>
                <w:szCs w:val="16"/>
              </w:rPr>
              <w:t>R5-241820</w:t>
            </w:r>
          </w:p>
        </w:tc>
        <w:tc>
          <w:tcPr>
            <w:tcW w:w="1597" w:type="dxa"/>
          </w:tcPr>
          <w:p w14:paraId="6166CEA1" w14:textId="77777777" w:rsidR="00296FF7" w:rsidRDefault="00296FF7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011D8F2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BC8952" w14:textId="77777777" w:rsidR="00296FF7" w:rsidRDefault="00296FF7" w:rsidP="00585DDF">
            <w:r>
              <w:rPr>
                <w:sz w:val="16"/>
                <w:szCs w:val="16"/>
              </w:rPr>
              <w:t>A.3.2_1.2</w:t>
            </w:r>
          </w:p>
        </w:tc>
        <w:tc>
          <w:tcPr>
            <w:tcW w:w="998" w:type="dxa"/>
          </w:tcPr>
          <w:p w14:paraId="66ECB44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8CF10AB" w14:textId="77777777" w:rsidTr="00585DDF">
        <w:tc>
          <w:tcPr>
            <w:tcW w:w="879" w:type="dxa"/>
          </w:tcPr>
          <w:p w14:paraId="2871EEB6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5DF9103" w14:textId="77777777" w:rsidR="00296FF7" w:rsidRDefault="00296FF7" w:rsidP="00585DDF">
            <w:r>
              <w:rPr>
                <w:sz w:val="16"/>
                <w:szCs w:val="16"/>
              </w:rPr>
              <w:t>0372</w:t>
            </w:r>
          </w:p>
        </w:tc>
        <w:tc>
          <w:tcPr>
            <w:tcW w:w="517" w:type="dxa"/>
          </w:tcPr>
          <w:p w14:paraId="5CCAF236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BADE7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F4E401" w14:textId="77777777" w:rsidR="00296FF7" w:rsidRDefault="00296FF7" w:rsidP="00585DDF">
            <w:r>
              <w:rPr>
                <w:sz w:val="16"/>
                <w:szCs w:val="16"/>
              </w:rPr>
              <w:t>Update of Additional Information for 6.5.3.1 in 38.521-1 and 6.5B.3.3.2 in 38.521-3</w:t>
            </w:r>
          </w:p>
        </w:tc>
        <w:tc>
          <w:tcPr>
            <w:tcW w:w="517" w:type="dxa"/>
          </w:tcPr>
          <w:p w14:paraId="0CDBC88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A834BC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DFC06C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9C20FC" w14:textId="77777777" w:rsidR="00296FF7" w:rsidRDefault="00296FF7" w:rsidP="00585DDF">
            <w:r>
              <w:rPr>
                <w:sz w:val="16"/>
                <w:szCs w:val="16"/>
              </w:rPr>
              <w:t>R5-241993</w:t>
            </w:r>
          </w:p>
        </w:tc>
        <w:tc>
          <w:tcPr>
            <w:tcW w:w="1597" w:type="dxa"/>
          </w:tcPr>
          <w:p w14:paraId="08AA3B97" w14:textId="77777777" w:rsidR="00296FF7" w:rsidRDefault="00296FF7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05BCD3B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13E93B" w14:textId="77777777" w:rsidR="00296FF7" w:rsidRDefault="00296FF7" w:rsidP="00585DDF">
            <w:r>
              <w:rPr>
                <w:sz w:val="16"/>
                <w:szCs w:val="16"/>
              </w:rPr>
              <w:t>4.1.1</w:t>
            </w:r>
          </w:p>
        </w:tc>
        <w:tc>
          <w:tcPr>
            <w:tcW w:w="998" w:type="dxa"/>
          </w:tcPr>
          <w:p w14:paraId="6EE741A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2C840F31" w14:textId="77777777" w:rsidTr="00585DDF">
        <w:tc>
          <w:tcPr>
            <w:tcW w:w="879" w:type="dxa"/>
          </w:tcPr>
          <w:p w14:paraId="7ABF37F9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4D35315" w14:textId="77777777" w:rsidR="00296FF7" w:rsidRDefault="00296FF7" w:rsidP="00585DDF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14:paraId="0A26F76B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EE6C7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C495C2" w14:textId="77777777" w:rsidR="00296FF7" w:rsidRDefault="00296FF7" w:rsidP="00585DDF">
            <w:r>
              <w:rPr>
                <w:sz w:val="16"/>
                <w:szCs w:val="16"/>
              </w:rPr>
              <w:t>Correction to applicability of 5G test cases</w:t>
            </w:r>
          </w:p>
        </w:tc>
        <w:tc>
          <w:tcPr>
            <w:tcW w:w="517" w:type="dxa"/>
          </w:tcPr>
          <w:p w14:paraId="5CB1FC9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34AAF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68E90DC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57E8F8" w14:textId="77777777" w:rsidR="00296FF7" w:rsidRDefault="00296FF7" w:rsidP="00585DDF">
            <w:r>
              <w:rPr>
                <w:sz w:val="16"/>
                <w:szCs w:val="16"/>
              </w:rPr>
              <w:t>R5-240932</w:t>
            </w:r>
          </w:p>
        </w:tc>
        <w:tc>
          <w:tcPr>
            <w:tcW w:w="1597" w:type="dxa"/>
          </w:tcPr>
          <w:p w14:paraId="1591298B" w14:textId="77777777" w:rsidR="00296FF7" w:rsidRDefault="00296FF7" w:rsidP="00585DDF">
            <w:r>
              <w:rPr>
                <w:sz w:val="16"/>
                <w:szCs w:val="16"/>
              </w:rPr>
              <w:t>Bureau Veritas ADT, Rohde&amp;Schwarz</w:t>
            </w:r>
          </w:p>
        </w:tc>
        <w:tc>
          <w:tcPr>
            <w:tcW w:w="1122" w:type="dxa"/>
          </w:tcPr>
          <w:p w14:paraId="7CF37CDA" w14:textId="77777777" w:rsidR="00296FF7" w:rsidRDefault="00296FF7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2409C2B7" w14:textId="77777777" w:rsidR="00296FF7" w:rsidRDefault="00296FF7" w:rsidP="00585DDF">
            <w:r>
              <w:rPr>
                <w:sz w:val="16"/>
                <w:szCs w:val="16"/>
              </w:rPr>
              <w:t>4, 4.0, 4.1.1, 4.1.4</w:t>
            </w:r>
          </w:p>
        </w:tc>
        <w:tc>
          <w:tcPr>
            <w:tcW w:w="998" w:type="dxa"/>
          </w:tcPr>
          <w:p w14:paraId="257FA25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0BA3820" w14:textId="77777777" w:rsidTr="00585DDF">
        <w:tc>
          <w:tcPr>
            <w:tcW w:w="879" w:type="dxa"/>
          </w:tcPr>
          <w:p w14:paraId="6147A2FD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444BC19" w14:textId="77777777" w:rsidR="00296FF7" w:rsidRDefault="00296FF7" w:rsidP="00585DDF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14:paraId="2BF0CC0C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D0AE5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BD3279" w14:textId="77777777" w:rsidR="00296FF7" w:rsidRDefault="00296FF7" w:rsidP="00585DDF">
            <w:r>
              <w:rPr>
                <w:sz w:val="16"/>
                <w:szCs w:val="16"/>
              </w:rPr>
              <w:t>Add information to non-TXD test cases with UE supports TXD</w:t>
            </w:r>
          </w:p>
        </w:tc>
        <w:tc>
          <w:tcPr>
            <w:tcW w:w="517" w:type="dxa"/>
          </w:tcPr>
          <w:p w14:paraId="5C4610E4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02D8DE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466E8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0BF004" w14:textId="77777777" w:rsidR="00296FF7" w:rsidRDefault="00296FF7" w:rsidP="00585DDF">
            <w:r>
              <w:rPr>
                <w:sz w:val="16"/>
                <w:szCs w:val="16"/>
              </w:rPr>
              <w:t>R5-241873</w:t>
            </w:r>
          </w:p>
        </w:tc>
        <w:tc>
          <w:tcPr>
            <w:tcW w:w="1597" w:type="dxa"/>
          </w:tcPr>
          <w:p w14:paraId="3503864C" w14:textId="77777777" w:rsidR="00296FF7" w:rsidRDefault="00296FF7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6343D7F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C10E13" w14:textId="77777777" w:rsidR="00296FF7" w:rsidRDefault="00296FF7" w:rsidP="00585DDF">
            <w:r>
              <w:rPr>
                <w:sz w:val="16"/>
                <w:szCs w:val="16"/>
              </w:rPr>
              <w:t>4.0, 4.1.1</w:t>
            </w:r>
          </w:p>
        </w:tc>
        <w:tc>
          <w:tcPr>
            <w:tcW w:w="998" w:type="dxa"/>
          </w:tcPr>
          <w:p w14:paraId="5545C59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96FF7" w14:paraId="5E3F882C" w14:textId="77777777" w:rsidTr="00585DDF">
        <w:tc>
          <w:tcPr>
            <w:tcW w:w="879" w:type="dxa"/>
          </w:tcPr>
          <w:p w14:paraId="330810A6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57736EDE" w14:textId="77777777" w:rsidR="00296FF7" w:rsidRDefault="00296FF7" w:rsidP="00585DDF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14:paraId="02712E31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05C4B9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58CC85" w14:textId="77777777" w:rsidR="00296FF7" w:rsidRDefault="00296FF7" w:rsidP="00585DDF">
            <w:r>
              <w:rPr>
                <w:sz w:val="16"/>
                <w:szCs w:val="16"/>
              </w:rPr>
              <w:t>Correction to applicability notes for FR2 RRM RLM test cases</w:t>
            </w:r>
          </w:p>
        </w:tc>
        <w:tc>
          <w:tcPr>
            <w:tcW w:w="517" w:type="dxa"/>
          </w:tcPr>
          <w:p w14:paraId="64AAD69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F75B9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4825A1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C63BAE" w14:textId="77777777" w:rsidR="00296FF7" w:rsidRDefault="00296FF7" w:rsidP="00585DDF">
            <w:r>
              <w:rPr>
                <w:sz w:val="16"/>
                <w:szCs w:val="16"/>
              </w:rPr>
              <w:t>R5-241239</w:t>
            </w:r>
          </w:p>
        </w:tc>
        <w:tc>
          <w:tcPr>
            <w:tcW w:w="1597" w:type="dxa"/>
          </w:tcPr>
          <w:p w14:paraId="3AEC6591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A013FF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CFFF432" w14:textId="77777777" w:rsidR="00296FF7" w:rsidRDefault="00296FF7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4247F99B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5205182" w14:textId="77777777" w:rsidTr="00585DDF">
        <w:tc>
          <w:tcPr>
            <w:tcW w:w="879" w:type="dxa"/>
          </w:tcPr>
          <w:p w14:paraId="4657EA28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35BEE922" w14:textId="77777777" w:rsidR="00296FF7" w:rsidRDefault="00296FF7" w:rsidP="00585DDF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 w14:paraId="780286B4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F6A0E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886F8C" w14:textId="77777777" w:rsidR="00296FF7" w:rsidRDefault="00296FF7" w:rsidP="00585DDF">
            <w:r>
              <w:rPr>
                <w:sz w:val="16"/>
                <w:szCs w:val="16"/>
              </w:rPr>
              <w:t>Update to Applicability General Section</w:t>
            </w:r>
          </w:p>
        </w:tc>
        <w:tc>
          <w:tcPr>
            <w:tcW w:w="517" w:type="dxa"/>
          </w:tcPr>
          <w:p w14:paraId="482C4AB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3A3374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1D4CA19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B59FC92" w14:textId="77777777" w:rsidR="00296FF7" w:rsidRDefault="00296FF7" w:rsidP="00585DDF">
            <w:r>
              <w:rPr>
                <w:sz w:val="16"/>
                <w:szCs w:val="16"/>
              </w:rPr>
              <w:t>R5-241305</w:t>
            </w:r>
          </w:p>
        </w:tc>
        <w:tc>
          <w:tcPr>
            <w:tcW w:w="1597" w:type="dxa"/>
          </w:tcPr>
          <w:p w14:paraId="063B3E91" w14:textId="77777777" w:rsidR="00296FF7" w:rsidRDefault="00296FF7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9DBE5C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0A66AB" w14:textId="77777777" w:rsidR="00296FF7" w:rsidRDefault="00296FF7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4E119F7D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78E68DF1" w14:textId="77777777" w:rsidTr="00585DDF">
        <w:tc>
          <w:tcPr>
            <w:tcW w:w="879" w:type="dxa"/>
          </w:tcPr>
          <w:p w14:paraId="13E3AC90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205FDCF7" w14:textId="77777777" w:rsidR="00296FF7" w:rsidRDefault="00296FF7" w:rsidP="00585DDF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 w14:paraId="18ACC29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B263B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A922AC" w14:textId="77777777" w:rsidR="00296FF7" w:rsidRDefault="00296FF7" w:rsidP="00585DDF">
            <w:r>
              <w:rPr>
                <w:sz w:val="16"/>
                <w:szCs w:val="16"/>
              </w:rPr>
              <w:t>Update to test selection criteria for RRM tests</w:t>
            </w:r>
          </w:p>
        </w:tc>
        <w:tc>
          <w:tcPr>
            <w:tcW w:w="517" w:type="dxa"/>
          </w:tcPr>
          <w:p w14:paraId="17A4189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05FA8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F725AB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0FF308" w14:textId="77777777" w:rsidR="00296FF7" w:rsidRDefault="00296FF7" w:rsidP="00585DDF">
            <w:r>
              <w:rPr>
                <w:sz w:val="16"/>
                <w:szCs w:val="16"/>
              </w:rPr>
              <w:t>R5-241841</w:t>
            </w:r>
          </w:p>
        </w:tc>
        <w:tc>
          <w:tcPr>
            <w:tcW w:w="1597" w:type="dxa"/>
          </w:tcPr>
          <w:p w14:paraId="1BEB42BD" w14:textId="77777777" w:rsidR="00296FF7" w:rsidRDefault="00296FF7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2B6C156B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7E6BA8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F4F84D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1DBCB47E" w14:textId="77777777" w:rsidTr="00585DDF">
        <w:tc>
          <w:tcPr>
            <w:tcW w:w="879" w:type="dxa"/>
          </w:tcPr>
          <w:p w14:paraId="3FE04CF0" w14:textId="77777777" w:rsidR="00296FF7" w:rsidRDefault="00296FF7" w:rsidP="00585DDF"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 w14:paraId="1AF46CBB" w14:textId="77777777" w:rsidR="00296FF7" w:rsidRDefault="00296FF7" w:rsidP="00585DDF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 w14:paraId="2DFBF7BC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5BAACF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B493EC" w14:textId="77777777" w:rsidR="00296FF7" w:rsidRDefault="00296FF7" w:rsidP="00585DDF">
            <w:r>
              <w:rPr>
                <w:sz w:val="16"/>
                <w:szCs w:val="16"/>
              </w:rPr>
              <w:t>Alignment of status of FR2 UL MIMO test cases</w:t>
            </w:r>
          </w:p>
        </w:tc>
        <w:tc>
          <w:tcPr>
            <w:tcW w:w="517" w:type="dxa"/>
          </w:tcPr>
          <w:p w14:paraId="2B9BC4F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DEFCF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9A3D2F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29FE2D" w14:textId="77777777" w:rsidR="00296FF7" w:rsidRDefault="00296FF7" w:rsidP="00585DDF">
            <w:r>
              <w:rPr>
                <w:sz w:val="16"/>
                <w:szCs w:val="16"/>
              </w:rPr>
              <w:t>R5-241348</w:t>
            </w:r>
          </w:p>
        </w:tc>
        <w:tc>
          <w:tcPr>
            <w:tcW w:w="1597" w:type="dxa"/>
          </w:tcPr>
          <w:p w14:paraId="0008F6D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2F25E8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228697" w14:textId="77777777" w:rsidR="00296FF7" w:rsidRDefault="00296FF7" w:rsidP="00585DDF">
            <w:r>
              <w:rPr>
                <w:sz w:val="16"/>
                <w:szCs w:val="16"/>
              </w:rPr>
              <w:t>4.1.2, 4.1.3</w:t>
            </w:r>
          </w:p>
        </w:tc>
        <w:tc>
          <w:tcPr>
            <w:tcW w:w="998" w:type="dxa"/>
          </w:tcPr>
          <w:p w14:paraId="6292330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1426E6F9" w14:textId="77777777" w:rsidTr="00585DDF">
        <w:tc>
          <w:tcPr>
            <w:tcW w:w="879" w:type="dxa"/>
          </w:tcPr>
          <w:p w14:paraId="6B64FF8A" w14:textId="77777777" w:rsidR="00296FF7" w:rsidRDefault="00296FF7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1CAC5310" w14:textId="77777777" w:rsidR="00296FF7" w:rsidRDefault="00296FF7" w:rsidP="00585DDF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14:paraId="19FB3F18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B02A9F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F600ABA" w14:textId="77777777" w:rsidR="00296FF7" w:rsidRDefault="00296FF7" w:rsidP="00585DDF">
            <w:r>
              <w:rPr>
                <w:sz w:val="16"/>
                <w:szCs w:val="16"/>
              </w:rPr>
              <w:t>Misc. updates to TS 38.523-2</w:t>
            </w:r>
          </w:p>
        </w:tc>
        <w:tc>
          <w:tcPr>
            <w:tcW w:w="517" w:type="dxa"/>
          </w:tcPr>
          <w:p w14:paraId="628849C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41B36" w14:textId="77777777" w:rsidR="00296FF7" w:rsidRDefault="00296FF7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6414A30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BE6D01" w14:textId="77777777" w:rsidR="00296FF7" w:rsidRDefault="00296FF7" w:rsidP="00585DDF">
            <w:r>
              <w:rPr>
                <w:sz w:val="16"/>
                <w:szCs w:val="16"/>
              </w:rPr>
              <w:t>R5-240546</w:t>
            </w:r>
          </w:p>
        </w:tc>
        <w:tc>
          <w:tcPr>
            <w:tcW w:w="1597" w:type="dxa"/>
          </w:tcPr>
          <w:p w14:paraId="52687AB5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0D384634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2E9E134" w14:textId="77777777" w:rsidR="00296FF7" w:rsidRDefault="00296FF7" w:rsidP="00585DDF">
            <w:r>
              <w:rPr>
                <w:sz w:val="16"/>
                <w:szCs w:val="16"/>
              </w:rPr>
              <w:t>Table 4.1-2a, Table 4.1-3a</w:t>
            </w:r>
          </w:p>
        </w:tc>
        <w:tc>
          <w:tcPr>
            <w:tcW w:w="998" w:type="dxa"/>
          </w:tcPr>
          <w:p w14:paraId="2171571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5D528393" w14:textId="77777777" w:rsidTr="00585DDF">
        <w:tc>
          <w:tcPr>
            <w:tcW w:w="879" w:type="dxa"/>
          </w:tcPr>
          <w:p w14:paraId="33779B3A" w14:textId="77777777" w:rsidR="00296FF7" w:rsidRDefault="00296FF7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0E8ABF77" w14:textId="77777777" w:rsidR="00296FF7" w:rsidRDefault="00296FF7" w:rsidP="00585DDF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7BDFDEF7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9A669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F1ED94" w14:textId="77777777" w:rsidR="00296FF7" w:rsidRDefault="00296FF7" w:rsidP="00585DDF">
            <w:r>
              <w:rPr>
                <w:sz w:val="16"/>
                <w:szCs w:val="16"/>
              </w:rPr>
              <w:t>Correction to applicability of EN-DC CA test cases</w:t>
            </w:r>
          </w:p>
        </w:tc>
        <w:tc>
          <w:tcPr>
            <w:tcW w:w="517" w:type="dxa"/>
          </w:tcPr>
          <w:p w14:paraId="4333FBAA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4A8BBD" w14:textId="77777777" w:rsidR="00296FF7" w:rsidRDefault="00296FF7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12DFA97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7582AA" w14:textId="77777777" w:rsidR="00296FF7" w:rsidRDefault="00296FF7" w:rsidP="00585DDF">
            <w:r>
              <w:rPr>
                <w:sz w:val="16"/>
                <w:szCs w:val="16"/>
              </w:rPr>
              <w:t>R5-241159</w:t>
            </w:r>
          </w:p>
        </w:tc>
        <w:tc>
          <w:tcPr>
            <w:tcW w:w="1597" w:type="dxa"/>
          </w:tcPr>
          <w:p w14:paraId="1C228954" w14:textId="77777777" w:rsidR="00296FF7" w:rsidRDefault="00296FF7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3FB1F9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F91B3D" w14:textId="77777777" w:rsidR="00296FF7" w:rsidRDefault="00296FF7" w:rsidP="00585DDF"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 w14:paraId="0696AC09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…; TS/TR ... CR ... </w:t>
            </w:r>
          </w:p>
        </w:tc>
      </w:tr>
      <w:tr w:rsidR="00296FF7" w14:paraId="5CA5867D" w14:textId="77777777" w:rsidTr="00585DDF">
        <w:tc>
          <w:tcPr>
            <w:tcW w:w="879" w:type="dxa"/>
          </w:tcPr>
          <w:p w14:paraId="418E81FB" w14:textId="77777777" w:rsidR="00296FF7" w:rsidRDefault="00296FF7" w:rsidP="00585DDF"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 w14:paraId="131D6363" w14:textId="77777777" w:rsidR="00296FF7" w:rsidRDefault="00296FF7" w:rsidP="00585DDF">
            <w:r>
              <w:rPr>
                <w:sz w:val="16"/>
                <w:szCs w:val="16"/>
              </w:rPr>
              <w:t>3377</w:t>
            </w:r>
          </w:p>
        </w:tc>
        <w:tc>
          <w:tcPr>
            <w:tcW w:w="517" w:type="dxa"/>
          </w:tcPr>
          <w:p w14:paraId="697A8156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C0BF2C" w14:textId="77777777" w:rsidR="00296FF7" w:rsidRDefault="00296FF7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72C949" w14:textId="77777777" w:rsidR="00296FF7" w:rsidRDefault="00296FF7" w:rsidP="00585DDF">
            <w:r>
              <w:rPr>
                <w:sz w:val="16"/>
                <w:szCs w:val="16"/>
              </w:rPr>
              <w:t>Routine maintenance for TS 38.523-3</w:t>
            </w:r>
          </w:p>
        </w:tc>
        <w:tc>
          <w:tcPr>
            <w:tcW w:w="517" w:type="dxa"/>
          </w:tcPr>
          <w:p w14:paraId="6AA0C83D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2EBA61" w14:textId="77777777" w:rsidR="00296FF7" w:rsidRDefault="00296FF7" w:rsidP="00585DDF"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 w14:paraId="5CB0FC7E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CD36523" w14:textId="77777777" w:rsidR="00296FF7" w:rsidRDefault="00296FF7" w:rsidP="00585DDF">
            <w:r>
              <w:rPr>
                <w:sz w:val="16"/>
                <w:szCs w:val="16"/>
              </w:rPr>
              <w:t>R5-240547</w:t>
            </w:r>
          </w:p>
        </w:tc>
        <w:tc>
          <w:tcPr>
            <w:tcW w:w="1597" w:type="dxa"/>
          </w:tcPr>
          <w:p w14:paraId="24DBB0C1" w14:textId="77777777" w:rsidR="00296FF7" w:rsidRDefault="00296FF7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1B18A911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C1AB98F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D684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56F3E033" w14:textId="77777777" w:rsidTr="00585DDF">
        <w:tc>
          <w:tcPr>
            <w:tcW w:w="879" w:type="dxa"/>
          </w:tcPr>
          <w:p w14:paraId="5525536F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13FEA3FE" w14:textId="77777777" w:rsidR="00296FF7" w:rsidRDefault="00296FF7" w:rsidP="00585DDF">
            <w:r>
              <w:rPr>
                <w:sz w:val="16"/>
                <w:szCs w:val="16"/>
              </w:rPr>
              <w:t>0650</w:t>
            </w:r>
          </w:p>
        </w:tc>
        <w:tc>
          <w:tcPr>
            <w:tcW w:w="517" w:type="dxa"/>
          </w:tcPr>
          <w:p w14:paraId="2AE5F282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9537A6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84ADA7" w14:textId="77777777" w:rsidR="00296FF7" w:rsidRDefault="00296FF7" w:rsidP="00585DDF">
            <w:r>
              <w:rPr>
                <w:sz w:val="16"/>
                <w:szCs w:val="16"/>
              </w:rPr>
              <w:t>FR2c MU definition in 38.903</w:t>
            </w:r>
          </w:p>
        </w:tc>
        <w:tc>
          <w:tcPr>
            <w:tcW w:w="517" w:type="dxa"/>
          </w:tcPr>
          <w:p w14:paraId="1A06AB0C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DCBAD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F9590D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D9F402" w14:textId="77777777" w:rsidR="00296FF7" w:rsidRDefault="00296FF7" w:rsidP="00585DDF">
            <w:r>
              <w:rPr>
                <w:sz w:val="16"/>
                <w:szCs w:val="16"/>
              </w:rPr>
              <w:t>R5-241863</w:t>
            </w:r>
          </w:p>
        </w:tc>
        <w:tc>
          <w:tcPr>
            <w:tcW w:w="1597" w:type="dxa"/>
          </w:tcPr>
          <w:p w14:paraId="3672B19E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914B96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19E82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EB24E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4DCE6AA1" w14:textId="77777777" w:rsidTr="00585DDF">
        <w:tc>
          <w:tcPr>
            <w:tcW w:w="879" w:type="dxa"/>
          </w:tcPr>
          <w:p w14:paraId="64ECF165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70F5ACF8" w14:textId="77777777" w:rsidR="00296FF7" w:rsidRDefault="00296FF7" w:rsidP="00585DDF">
            <w:r>
              <w:rPr>
                <w:sz w:val="16"/>
                <w:szCs w:val="16"/>
              </w:rPr>
              <w:t>0651</w:t>
            </w:r>
          </w:p>
        </w:tc>
        <w:tc>
          <w:tcPr>
            <w:tcW w:w="517" w:type="dxa"/>
          </w:tcPr>
          <w:p w14:paraId="1BF99AE9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B89703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863B09" w14:textId="77777777" w:rsidR="00296FF7" w:rsidRDefault="00296FF7" w:rsidP="00585DDF">
            <w:r>
              <w:rPr>
                <w:sz w:val="16"/>
                <w:szCs w:val="16"/>
              </w:rPr>
              <w:t>FR2 MU - PC1 UL MIMO - Minimum output power test - 38.903</w:t>
            </w:r>
          </w:p>
        </w:tc>
        <w:tc>
          <w:tcPr>
            <w:tcW w:w="517" w:type="dxa"/>
          </w:tcPr>
          <w:p w14:paraId="0593A62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5A16DD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2BD6F3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7E23118" w14:textId="77777777" w:rsidR="00296FF7" w:rsidRDefault="00296FF7" w:rsidP="00585DDF">
            <w:r>
              <w:rPr>
                <w:sz w:val="16"/>
                <w:szCs w:val="16"/>
              </w:rPr>
              <w:t>R5-240406</w:t>
            </w:r>
          </w:p>
        </w:tc>
        <w:tc>
          <w:tcPr>
            <w:tcW w:w="1597" w:type="dxa"/>
          </w:tcPr>
          <w:p w14:paraId="6B8259A1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2B5759F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66DF941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FFF7B3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0E1A53D0" w14:textId="77777777" w:rsidTr="00585DDF">
        <w:tc>
          <w:tcPr>
            <w:tcW w:w="879" w:type="dxa"/>
          </w:tcPr>
          <w:p w14:paraId="02DD8087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06986CF3" w14:textId="77777777" w:rsidR="00296FF7" w:rsidRDefault="00296FF7" w:rsidP="00585DDF">
            <w:r>
              <w:rPr>
                <w:sz w:val="16"/>
                <w:szCs w:val="16"/>
              </w:rPr>
              <w:t>0652</w:t>
            </w:r>
          </w:p>
        </w:tc>
        <w:tc>
          <w:tcPr>
            <w:tcW w:w="517" w:type="dxa"/>
          </w:tcPr>
          <w:p w14:paraId="209858B5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8FEB9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4DD444" w14:textId="77777777" w:rsidR="00296FF7" w:rsidRDefault="00296FF7" w:rsidP="00585DDF">
            <w:r>
              <w:rPr>
                <w:sz w:val="16"/>
                <w:szCs w:val="16"/>
              </w:rPr>
              <w:t>CR to define FR2d QoQZ MUs and misc QoQZ MU corrections</w:t>
            </w:r>
          </w:p>
        </w:tc>
        <w:tc>
          <w:tcPr>
            <w:tcW w:w="517" w:type="dxa"/>
          </w:tcPr>
          <w:p w14:paraId="07D4ECB7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9E69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B5ED56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2CA8C4" w14:textId="77777777" w:rsidR="00296FF7" w:rsidRDefault="00296FF7" w:rsidP="00585DDF">
            <w:r>
              <w:rPr>
                <w:sz w:val="16"/>
                <w:szCs w:val="16"/>
              </w:rPr>
              <w:t>R5-241864</w:t>
            </w:r>
          </w:p>
        </w:tc>
        <w:tc>
          <w:tcPr>
            <w:tcW w:w="1597" w:type="dxa"/>
          </w:tcPr>
          <w:p w14:paraId="2C53441E" w14:textId="77777777" w:rsidR="00296FF7" w:rsidRDefault="00296FF7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168EF5E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1B3B308" w14:textId="77777777" w:rsidR="00296FF7" w:rsidRDefault="00296FF7" w:rsidP="00585DDF">
            <w:r>
              <w:rPr>
                <w:sz w:val="16"/>
                <w:szCs w:val="16"/>
              </w:rPr>
              <w:t>B.2.2.3, B.2.2.19</w:t>
            </w:r>
          </w:p>
        </w:tc>
        <w:tc>
          <w:tcPr>
            <w:tcW w:w="998" w:type="dxa"/>
          </w:tcPr>
          <w:p w14:paraId="65E7F120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0079FE29" w14:textId="77777777" w:rsidTr="00585DDF">
        <w:tc>
          <w:tcPr>
            <w:tcW w:w="879" w:type="dxa"/>
          </w:tcPr>
          <w:p w14:paraId="230E0E5B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6D4990F2" w14:textId="77777777" w:rsidR="00296FF7" w:rsidRDefault="00296FF7" w:rsidP="00585DDF"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 w14:paraId="3A4A9697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7FF04D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32A4D1" w14:textId="77777777" w:rsidR="00296FF7" w:rsidRDefault="00296FF7" w:rsidP="00585DDF">
            <w:r>
              <w:rPr>
                <w:sz w:val="16"/>
                <w:szCs w:val="16"/>
              </w:rPr>
              <w:t>Correct of test tolerance analysis of EN-DC FR1 addition and release delay of known PSCell for test case 4.5.7.1</w:t>
            </w:r>
          </w:p>
        </w:tc>
        <w:tc>
          <w:tcPr>
            <w:tcW w:w="517" w:type="dxa"/>
          </w:tcPr>
          <w:p w14:paraId="26E9E6E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4B1070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8C29C90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FD0E2A" w14:textId="77777777" w:rsidR="00296FF7" w:rsidRDefault="00296FF7" w:rsidP="00585DDF">
            <w:r>
              <w:rPr>
                <w:sz w:val="16"/>
                <w:szCs w:val="16"/>
              </w:rPr>
              <w:t>R5-241902</w:t>
            </w:r>
          </w:p>
        </w:tc>
        <w:tc>
          <w:tcPr>
            <w:tcW w:w="1597" w:type="dxa"/>
          </w:tcPr>
          <w:p w14:paraId="33153088" w14:textId="77777777" w:rsidR="00296FF7" w:rsidRDefault="00296FF7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4EF3B1FD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60015EB" w14:textId="77777777" w:rsidR="00296FF7" w:rsidRDefault="00296FF7" w:rsidP="00585DDF">
            <w:r>
              <w:rPr>
                <w:sz w:val="16"/>
                <w:szCs w:val="16"/>
              </w:rPr>
              <w:t>8</w:t>
            </w:r>
          </w:p>
        </w:tc>
        <w:tc>
          <w:tcPr>
            <w:tcW w:w="998" w:type="dxa"/>
          </w:tcPr>
          <w:p w14:paraId="7C55BE7F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38.533 CR 3009/3010; TS/TR ... CR ... </w:t>
            </w:r>
          </w:p>
        </w:tc>
      </w:tr>
      <w:tr w:rsidR="00296FF7" w14:paraId="1180B45F" w14:textId="77777777" w:rsidTr="00585DDF">
        <w:tc>
          <w:tcPr>
            <w:tcW w:w="879" w:type="dxa"/>
          </w:tcPr>
          <w:p w14:paraId="63180D49" w14:textId="77777777" w:rsidR="00296FF7" w:rsidRDefault="00296FF7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2CC291AC" w14:textId="77777777" w:rsidR="00296FF7" w:rsidRDefault="00296FF7" w:rsidP="00585DDF"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 w14:paraId="3F5B44DB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6D6971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72CC66" w14:textId="77777777" w:rsidR="00296FF7" w:rsidRDefault="00296FF7" w:rsidP="00585DDF">
            <w:r>
              <w:rPr>
                <w:sz w:val="16"/>
                <w:szCs w:val="16"/>
              </w:rPr>
              <w:t>Documentation of MU for n259</w:t>
            </w:r>
          </w:p>
        </w:tc>
        <w:tc>
          <w:tcPr>
            <w:tcW w:w="517" w:type="dxa"/>
          </w:tcPr>
          <w:p w14:paraId="12182F50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DBC3C3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DF1F66B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68733E7" w14:textId="77777777" w:rsidR="00296FF7" w:rsidRDefault="00296FF7" w:rsidP="00585DDF">
            <w:r>
              <w:rPr>
                <w:sz w:val="16"/>
                <w:szCs w:val="16"/>
              </w:rPr>
              <w:t>R5-241866</w:t>
            </w:r>
          </w:p>
        </w:tc>
        <w:tc>
          <w:tcPr>
            <w:tcW w:w="1597" w:type="dxa"/>
          </w:tcPr>
          <w:p w14:paraId="0BDECDE8" w14:textId="77777777" w:rsidR="00296FF7" w:rsidRDefault="00296FF7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D8DFE77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B681C7B" w14:textId="77777777" w:rsidR="00296FF7" w:rsidRDefault="00296FF7" w:rsidP="00585DDF">
            <w:r>
              <w:rPr>
                <w:sz w:val="16"/>
                <w:szCs w:val="16"/>
              </w:rPr>
              <w:t>B.2.2.6, B.2.2.17, B.2.2.33</w:t>
            </w:r>
          </w:p>
        </w:tc>
        <w:tc>
          <w:tcPr>
            <w:tcW w:w="998" w:type="dxa"/>
          </w:tcPr>
          <w:p w14:paraId="74198142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96FF7" w14:paraId="35B7A9C5" w14:textId="77777777" w:rsidTr="00585DDF">
        <w:tc>
          <w:tcPr>
            <w:tcW w:w="879" w:type="dxa"/>
          </w:tcPr>
          <w:p w14:paraId="11944980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00D474B1" w14:textId="77777777" w:rsidR="00296FF7" w:rsidRDefault="00296FF7" w:rsidP="00585DDF"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 w14:paraId="718D5ED3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BAB28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61EF21" w14:textId="77777777" w:rsidR="00296FF7" w:rsidRDefault="00296FF7" w:rsidP="00585DDF">
            <w:r>
              <w:rPr>
                <w:sz w:val="16"/>
                <w:szCs w:val="16"/>
              </w:rPr>
              <w:t>Updating test principle for AMPR for inter-band UL CA</w:t>
            </w:r>
          </w:p>
        </w:tc>
        <w:tc>
          <w:tcPr>
            <w:tcW w:w="517" w:type="dxa"/>
          </w:tcPr>
          <w:p w14:paraId="4E1F9769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00697E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3DBD22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19F1AB" w14:textId="77777777" w:rsidR="00296FF7" w:rsidRDefault="00296FF7" w:rsidP="00585DDF">
            <w:r>
              <w:rPr>
                <w:sz w:val="16"/>
                <w:szCs w:val="16"/>
              </w:rPr>
              <w:t>R5-240308</w:t>
            </w:r>
          </w:p>
        </w:tc>
        <w:tc>
          <w:tcPr>
            <w:tcW w:w="1597" w:type="dxa"/>
          </w:tcPr>
          <w:p w14:paraId="3558FC3F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D1CF89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9137BA8" w14:textId="77777777" w:rsidR="00296FF7" w:rsidRDefault="00296FF7" w:rsidP="00585DDF"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 w14:paraId="5B7BC168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38.521-1 CR 2624  ; TS/TR ... CR ... </w:t>
            </w:r>
          </w:p>
        </w:tc>
      </w:tr>
      <w:tr w:rsidR="00296FF7" w14:paraId="4AC07351" w14:textId="77777777" w:rsidTr="00585DDF">
        <w:tc>
          <w:tcPr>
            <w:tcW w:w="879" w:type="dxa"/>
          </w:tcPr>
          <w:p w14:paraId="61F8AF20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1C63402F" w14:textId="77777777" w:rsidR="00296FF7" w:rsidRDefault="00296FF7" w:rsidP="00585DDF"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 w14:paraId="26A21195" w14:textId="77777777" w:rsidR="00296FF7" w:rsidRDefault="00296FF7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89580C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0392CF" w14:textId="77777777" w:rsidR="00296FF7" w:rsidRDefault="00296FF7" w:rsidP="00585DDF">
            <w:r>
              <w:rPr>
                <w:sz w:val="16"/>
                <w:szCs w:val="16"/>
              </w:rPr>
              <w:t>Updating test points for FR1 REFSENS for SUL test case</w:t>
            </w:r>
          </w:p>
        </w:tc>
        <w:tc>
          <w:tcPr>
            <w:tcW w:w="517" w:type="dxa"/>
          </w:tcPr>
          <w:p w14:paraId="5623EFDB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B58A89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908BC7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A4F1B3F" w14:textId="77777777" w:rsidR="00296FF7" w:rsidRDefault="00296FF7" w:rsidP="00585DDF">
            <w:r>
              <w:rPr>
                <w:sz w:val="16"/>
                <w:szCs w:val="16"/>
              </w:rPr>
              <w:t>R5-240318</w:t>
            </w:r>
          </w:p>
        </w:tc>
        <w:tc>
          <w:tcPr>
            <w:tcW w:w="1597" w:type="dxa"/>
          </w:tcPr>
          <w:p w14:paraId="57D52470" w14:textId="77777777" w:rsidR="00296FF7" w:rsidRDefault="00296FF7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E3D3C0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D3F3848" w14:textId="77777777" w:rsidR="00296FF7" w:rsidRDefault="00296FF7" w:rsidP="00585DDF">
            <w:r>
              <w:rPr>
                <w:sz w:val="16"/>
                <w:szCs w:val="16"/>
              </w:rPr>
              <w:t>4.1.1.2</w:t>
            </w:r>
          </w:p>
        </w:tc>
        <w:tc>
          <w:tcPr>
            <w:tcW w:w="998" w:type="dxa"/>
          </w:tcPr>
          <w:p w14:paraId="4D5ED93A" w14:textId="77777777" w:rsidR="00296FF7" w:rsidRDefault="00296FF7" w:rsidP="00585DDF">
            <w:r>
              <w:rPr>
                <w:sz w:val="16"/>
                <w:szCs w:val="16"/>
              </w:rPr>
              <w:t xml:space="preserve">TS/TR ... CR ... ; TS 38.521-1 CR 2629; TS/TR ... CR ... </w:t>
            </w:r>
          </w:p>
        </w:tc>
      </w:tr>
      <w:tr w:rsidR="00296FF7" w14:paraId="1A4C8BA9" w14:textId="77777777" w:rsidTr="00585DDF">
        <w:tc>
          <w:tcPr>
            <w:tcW w:w="879" w:type="dxa"/>
          </w:tcPr>
          <w:p w14:paraId="5414BDD2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3AC3017F" w14:textId="77777777" w:rsidR="00296FF7" w:rsidRDefault="00296FF7" w:rsidP="00585DDF"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 w14:paraId="661D47A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533F7E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B78C7A" w14:textId="77777777" w:rsidR="00296FF7" w:rsidRDefault="00296FF7" w:rsidP="00585DDF">
            <w:r>
              <w:rPr>
                <w:sz w:val="16"/>
                <w:szCs w:val="16"/>
              </w:rPr>
              <w:t>Correction to reference sensitivity test point analysis for CA_n28A-n78A</w:t>
            </w:r>
          </w:p>
        </w:tc>
        <w:tc>
          <w:tcPr>
            <w:tcW w:w="517" w:type="dxa"/>
          </w:tcPr>
          <w:p w14:paraId="4C951E0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CE59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F12B98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D226094" w14:textId="77777777" w:rsidR="00296FF7" w:rsidRDefault="00296FF7" w:rsidP="00585DDF">
            <w:r>
              <w:rPr>
                <w:sz w:val="16"/>
                <w:szCs w:val="16"/>
              </w:rPr>
              <w:t>R5-241777</w:t>
            </w:r>
          </w:p>
        </w:tc>
        <w:tc>
          <w:tcPr>
            <w:tcW w:w="1597" w:type="dxa"/>
          </w:tcPr>
          <w:p w14:paraId="4ADFD911" w14:textId="77777777" w:rsidR="00296FF7" w:rsidRDefault="00296FF7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897501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E795C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6A124A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  <w:tr w:rsidR="00296FF7" w14:paraId="67B2131F" w14:textId="77777777" w:rsidTr="00585DDF">
        <w:tc>
          <w:tcPr>
            <w:tcW w:w="879" w:type="dxa"/>
          </w:tcPr>
          <w:p w14:paraId="05967FA8" w14:textId="77777777" w:rsidR="00296FF7" w:rsidRDefault="00296FF7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79ABF86A" w14:textId="77777777" w:rsidR="00296FF7" w:rsidRDefault="00296FF7" w:rsidP="00585DDF">
            <w:r>
              <w:rPr>
                <w:sz w:val="16"/>
                <w:szCs w:val="16"/>
              </w:rPr>
              <w:t>0866</w:t>
            </w:r>
          </w:p>
        </w:tc>
        <w:tc>
          <w:tcPr>
            <w:tcW w:w="517" w:type="dxa"/>
          </w:tcPr>
          <w:p w14:paraId="5565F70A" w14:textId="77777777" w:rsidR="00296FF7" w:rsidRDefault="00296FF7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C31047" w14:textId="77777777" w:rsidR="00296FF7" w:rsidRDefault="00296FF7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543EDF" w14:textId="77777777" w:rsidR="00296FF7" w:rsidRDefault="00296FF7" w:rsidP="00585DDF">
            <w:r>
              <w:rPr>
                <w:sz w:val="16"/>
                <w:szCs w:val="16"/>
              </w:rPr>
              <w:t>Test point analysis of EN-DC spurious emissions for DC_2A_n66A and DC_30A_n66A</w:t>
            </w:r>
          </w:p>
        </w:tc>
        <w:tc>
          <w:tcPr>
            <w:tcW w:w="517" w:type="dxa"/>
          </w:tcPr>
          <w:p w14:paraId="13FCCB01" w14:textId="77777777" w:rsidR="00296FF7" w:rsidRDefault="00296FF7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049E9B" w14:textId="77777777" w:rsidR="00296FF7" w:rsidRDefault="00296FF7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4597D2" w14:textId="77777777" w:rsidR="00296FF7" w:rsidRDefault="00296FF7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DE2244" w14:textId="77777777" w:rsidR="00296FF7" w:rsidRDefault="00296FF7" w:rsidP="00585DDF">
            <w:r>
              <w:rPr>
                <w:sz w:val="16"/>
                <w:szCs w:val="16"/>
              </w:rPr>
              <w:t>R5-241778</w:t>
            </w:r>
          </w:p>
        </w:tc>
        <w:tc>
          <w:tcPr>
            <w:tcW w:w="1597" w:type="dxa"/>
          </w:tcPr>
          <w:p w14:paraId="6CD54F69" w14:textId="77777777" w:rsidR="00296FF7" w:rsidRDefault="00296FF7" w:rsidP="00585DDF">
            <w:r>
              <w:rPr>
                <w:sz w:val="16"/>
                <w:szCs w:val="16"/>
              </w:rPr>
              <w:t>WE Certification Oy, AT&amp;T</w:t>
            </w:r>
          </w:p>
        </w:tc>
        <w:tc>
          <w:tcPr>
            <w:tcW w:w="1122" w:type="dxa"/>
          </w:tcPr>
          <w:p w14:paraId="4E545EA3" w14:textId="77777777" w:rsidR="00296FF7" w:rsidRDefault="00296FF7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5BF77D9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657122" w14:textId="77777777" w:rsidR="00296FF7" w:rsidRDefault="00296FF7" w:rsidP="00585DDF">
            <w:pPr>
              <w:rPr>
                <w:sz w:val="16"/>
                <w:szCs w:val="16"/>
              </w:rPr>
            </w:pPr>
          </w:p>
        </w:tc>
      </w:tr>
    </w:tbl>
    <w:p w14:paraId="35946A26" w14:textId="77777777" w:rsidR="00296FF7" w:rsidRDefault="00296FF7" w:rsidP="00296FF7"/>
    <w:p w14:paraId="19B8FE23" w14:textId="77777777" w:rsidR="00296FF7" w:rsidRDefault="00296FF7" w:rsidP="00296FF7"/>
    <w:p w14:paraId="490DF72F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RP-240229</w:t>
      </w:r>
      <w:r>
        <w:rPr>
          <w:b/>
          <w:i/>
          <w:noProof/>
          <w:sz w:val="28"/>
        </w:rPr>
        <w:fldChar w:fldCharType="end"/>
      </w:r>
    </w:p>
    <w:p w14:paraId="37D0AD67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B992567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1D3CCA38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0268C1A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6)</w:t>
      </w:r>
      <w:r>
        <w:rPr>
          <w:rFonts w:ascii="Arial" w:hAnsi="Arial" w:cs="Arial"/>
          <w:b/>
          <w:bCs/>
        </w:rPr>
        <w:fldChar w:fldCharType="end"/>
      </w:r>
    </w:p>
    <w:p w14:paraId="21D99F68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4C52A14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AEC1E2E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F4E872E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02F696B2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A4B998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70B37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A0CADF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93982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41643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AE6D7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AA661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1C585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76622B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A0CDA2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FD9AAB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234B4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0C466D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0A55A667" w14:textId="77777777" w:rsidTr="00585DDF">
        <w:tc>
          <w:tcPr>
            <w:tcW w:w="879" w:type="dxa"/>
          </w:tcPr>
          <w:p w14:paraId="48FFEF00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D809FA8" w14:textId="77777777" w:rsidR="00C94B83" w:rsidRDefault="00C94B83" w:rsidP="00585DDF">
            <w:r>
              <w:rPr>
                <w:sz w:val="16"/>
                <w:szCs w:val="16"/>
              </w:rPr>
              <w:t>4169</w:t>
            </w:r>
          </w:p>
        </w:tc>
        <w:tc>
          <w:tcPr>
            <w:tcW w:w="517" w:type="dxa"/>
          </w:tcPr>
          <w:p w14:paraId="6A79B38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E9A83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E76C8B" w14:textId="77777777" w:rsidR="00C94B83" w:rsidRDefault="00C94B83" w:rsidP="00585DDF">
            <w:r>
              <w:rPr>
                <w:sz w:val="16"/>
                <w:szCs w:val="16"/>
              </w:rPr>
              <w:t>Correction to NR MAC TC 7.1.1.1.1</w:t>
            </w:r>
          </w:p>
        </w:tc>
        <w:tc>
          <w:tcPr>
            <w:tcW w:w="517" w:type="dxa"/>
          </w:tcPr>
          <w:p w14:paraId="103C088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022F1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DE97A1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0FD14C7" w14:textId="77777777" w:rsidR="00C94B83" w:rsidRDefault="00C94B83" w:rsidP="00585DDF">
            <w:r>
              <w:rPr>
                <w:sz w:val="16"/>
                <w:szCs w:val="16"/>
              </w:rPr>
              <w:t>R5-240174</w:t>
            </w:r>
          </w:p>
        </w:tc>
        <w:tc>
          <w:tcPr>
            <w:tcW w:w="1597" w:type="dxa"/>
          </w:tcPr>
          <w:p w14:paraId="7812E317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79EF08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77E3897" w14:textId="77777777" w:rsidR="00C94B83" w:rsidRDefault="00C94B83" w:rsidP="00585DDF">
            <w:r>
              <w:rPr>
                <w:sz w:val="16"/>
                <w:szCs w:val="16"/>
              </w:rPr>
              <w:t>7.1.1.1.1.3.3</w:t>
            </w:r>
          </w:p>
        </w:tc>
        <w:tc>
          <w:tcPr>
            <w:tcW w:w="998" w:type="dxa"/>
          </w:tcPr>
          <w:p w14:paraId="404DF8F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19CBA7B" w14:textId="77777777" w:rsidTr="00585DDF">
        <w:tc>
          <w:tcPr>
            <w:tcW w:w="879" w:type="dxa"/>
          </w:tcPr>
          <w:p w14:paraId="12DD8281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6E45478" w14:textId="77777777" w:rsidR="00C94B83" w:rsidRDefault="00C94B83" w:rsidP="00585DDF">
            <w:r>
              <w:rPr>
                <w:sz w:val="16"/>
                <w:szCs w:val="16"/>
              </w:rPr>
              <w:t>4171</w:t>
            </w:r>
          </w:p>
        </w:tc>
        <w:tc>
          <w:tcPr>
            <w:tcW w:w="517" w:type="dxa"/>
          </w:tcPr>
          <w:p w14:paraId="108975F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7FF7BA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4F505F" w14:textId="77777777" w:rsidR="00C94B83" w:rsidRDefault="00C94B83" w:rsidP="00585DDF">
            <w:r>
              <w:rPr>
                <w:sz w:val="16"/>
                <w:szCs w:val="16"/>
              </w:rPr>
              <w:t>Correction to NR MAC TC 7.1.1.5.x</w:t>
            </w:r>
          </w:p>
        </w:tc>
        <w:tc>
          <w:tcPr>
            <w:tcW w:w="517" w:type="dxa"/>
          </w:tcPr>
          <w:p w14:paraId="49CB100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3282E9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2D4D81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73EEEE" w14:textId="77777777" w:rsidR="00C94B83" w:rsidRDefault="00C94B83" w:rsidP="00585DDF">
            <w:r>
              <w:rPr>
                <w:sz w:val="16"/>
                <w:szCs w:val="16"/>
              </w:rPr>
              <w:t>R5-241501</w:t>
            </w:r>
          </w:p>
        </w:tc>
        <w:tc>
          <w:tcPr>
            <w:tcW w:w="1597" w:type="dxa"/>
          </w:tcPr>
          <w:p w14:paraId="4CA22037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2BAAC49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E7018E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77379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92EF745" w14:textId="77777777" w:rsidTr="00585DDF">
        <w:tc>
          <w:tcPr>
            <w:tcW w:w="879" w:type="dxa"/>
          </w:tcPr>
          <w:p w14:paraId="14AAC89E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6DF1742" w14:textId="77777777" w:rsidR="00C94B83" w:rsidRDefault="00C94B83" w:rsidP="00585DDF">
            <w:r>
              <w:rPr>
                <w:sz w:val="16"/>
                <w:szCs w:val="16"/>
              </w:rPr>
              <w:t>4176</w:t>
            </w:r>
          </w:p>
        </w:tc>
        <w:tc>
          <w:tcPr>
            <w:tcW w:w="517" w:type="dxa"/>
          </w:tcPr>
          <w:p w14:paraId="678C3237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6F4FE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594EA6" w14:textId="77777777" w:rsidR="00C94B83" w:rsidRDefault="00C94B83" w:rsidP="00585DDF">
            <w:r>
              <w:rPr>
                <w:sz w:val="16"/>
                <w:szCs w:val="16"/>
              </w:rPr>
              <w:t>Correction to NR HO TC 8.1.4.2.1.1</w:t>
            </w:r>
          </w:p>
        </w:tc>
        <w:tc>
          <w:tcPr>
            <w:tcW w:w="517" w:type="dxa"/>
          </w:tcPr>
          <w:p w14:paraId="4A2B083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67AD2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802B28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73EE8" w14:textId="77777777" w:rsidR="00C94B83" w:rsidRDefault="00C94B83" w:rsidP="00585DDF">
            <w:r>
              <w:rPr>
                <w:sz w:val="16"/>
                <w:szCs w:val="16"/>
              </w:rPr>
              <w:t>R5-240181</w:t>
            </w:r>
          </w:p>
        </w:tc>
        <w:tc>
          <w:tcPr>
            <w:tcW w:w="1597" w:type="dxa"/>
          </w:tcPr>
          <w:p w14:paraId="518512BC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92CA8E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59D59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63793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6286B10" w14:textId="77777777" w:rsidTr="00585DDF">
        <w:tc>
          <w:tcPr>
            <w:tcW w:w="879" w:type="dxa"/>
          </w:tcPr>
          <w:p w14:paraId="59D0F14D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FC5EBA4" w14:textId="77777777" w:rsidR="00C94B83" w:rsidRDefault="00C94B83" w:rsidP="00585DDF">
            <w:r>
              <w:rPr>
                <w:sz w:val="16"/>
                <w:szCs w:val="16"/>
              </w:rPr>
              <w:t>4179</w:t>
            </w:r>
          </w:p>
        </w:tc>
        <w:tc>
          <w:tcPr>
            <w:tcW w:w="517" w:type="dxa"/>
          </w:tcPr>
          <w:p w14:paraId="26EDD62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3DA5BC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0BD1AD" w14:textId="77777777" w:rsidR="00C94B83" w:rsidRDefault="00C94B83" w:rsidP="00585DDF">
            <w:r>
              <w:rPr>
                <w:sz w:val="16"/>
                <w:szCs w:val="16"/>
              </w:rPr>
              <w:t>Correction to NR RRC TC 8.1.5.8.1</w:t>
            </w:r>
          </w:p>
        </w:tc>
        <w:tc>
          <w:tcPr>
            <w:tcW w:w="517" w:type="dxa"/>
          </w:tcPr>
          <w:p w14:paraId="0D778C0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49D0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948C1E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74382C7" w14:textId="77777777" w:rsidR="00C94B83" w:rsidRDefault="00C94B83" w:rsidP="00585DDF">
            <w:r>
              <w:rPr>
                <w:sz w:val="16"/>
                <w:szCs w:val="16"/>
              </w:rPr>
              <w:t>R5-240184</w:t>
            </w:r>
          </w:p>
        </w:tc>
        <w:tc>
          <w:tcPr>
            <w:tcW w:w="1597" w:type="dxa"/>
          </w:tcPr>
          <w:p w14:paraId="63FCC72F" w14:textId="77777777" w:rsidR="00C94B83" w:rsidRDefault="00C94B83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3724D6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1182BB" w14:textId="77777777" w:rsidR="00C94B83" w:rsidRDefault="00C94B83" w:rsidP="00585DDF">
            <w:r>
              <w:rPr>
                <w:sz w:val="16"/>
                <w:szCs w:val="16"/>
              </w:rPr>
              <w:t>8.1.5.8.1</w:t>
            </w:r>
          </w:p>
        </w:tc>
        <w:tc>
          <w:tcPr>
            <w:tcW w:w="998" w:type="dxa"/>
          </w:tcPr>
          <w:p w14:paraId="51D0E68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C21DAF3" w14:textId="77777777" w:rsidTr="00585DDF">
        <w:tc>
          <w:tcPr>
            <w:tcW w:w="879" w:type="dxa"/>
          </w:tcPr>
          <w:p w14:paraId="67A0211F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5239A13" w14:textId="77777777" w:rsidR="00C94B83" w:rsidRDefault="00C94B83" w:rsidP="00585DDF">
            <w:r>
              <w:rPr>
                <w:sz w:val="16"/>
                <w:szCs w:val="16"/>
              </w:rPr>
              <w:t>4191</w:t>
            </w:r>
          </w:p>
        </w:tc>
        <w:tc>
          <w:tcPr>
            <w:tcW w:w="517" w:type="dxa"/>
          </w:tcPr>
          <w:p w14:paraId="41DA8F63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BBA38D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7E4937" w14:textId="77777777" w:rsidR="00C94B83" w:rsidRDefault="00C94B83" w:rsidP="00585DDF">
            <w:r>
              <w:rPr>
                <w:sz w:val="16"/>
                <w:szCs w:val="16"/>
              </w:rPr>
              <w:t>Correction to NR testcase 6.4.2.1</w:t>
            </w:r>
          </w:p>
        </w:tc>
        <w:tc>
          <w:tcPr>
            <w:tcW w:w="517" w:type="dxa"/>
          </w:tcPr>
          <w:p w14:paraId="74CB998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CD7BA7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30D84B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A95286" w14:textId="77777777" w:rsidR="00C94B83" w:rsidRDefault="00C94B83" w:rsidP="00585DDF">
            <w:r>
              <w:rPr>
                <w:sz w:val="16"/>
                <w:szCs w:val="16"/>
              </w:rPr>
              <w:t>R5-241495</w:t>
            </w:r>
          </w:p>
        </w:tc>
        <w:tc>
          <w:tcPr>
            <w:tcW w:w="1597" w:type="dxa"/>
          </w:tcPr>
          <w:p w14:paraId="52CFA3B1" w14:textId="77777777" w:rsidR="00C94B83" w:rsidRDefault="00C94B83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02C792F3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5D18FE" w14:textId="77777777" w:rsidR="00C94B83" w:rsidRDefault="00C94B83" w:rsidP="00585DDF">
            <w:r>
              <w:rPr>
                <w:sz w:val="16"/>
                <w:szCs w:val="16"/>
              </w:rPr>
              <w:t>6.4.2.1</w:t>
            </w:r>
          </w:p>
        </w:tc>
        <w:tc>
          <w:tcPr>
            <w:tcW w:w="998" w:type="dxa"/>
          </w:tcPr>
          <w:p w14:paraId="3794A24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94B83" w14:paraId="2C5C3CDA" w14:textId="77777777" w:rsidTr="00585DDF">
        <w:tc>
          <w:tcPr>
            <w:tcW w:w="879" w:type="dxa"/>
          </w:tcPr>
          <w:p w14:paraId="19D98AB9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9ABAB01" w14:textId="77777777" w:rsidR="00C94B83" w:rsidRDefault="00C94B83" w:rsidP="00585DDF">
            <w:r>
              <w:rPr>
                <w:sz w:val="16"/>
                <w:szCs w:val="16"/>
              </w:rPr>
              <w:t>4219</w:t>
            </w:r>
          </w:p>
        </w:tc>
        <w:tc>
          <w:tcPr>
            <w:tcW w:w="517" w:type="dxa"/>
          </w:tcPr>
          <w:p w14:paraId="59CC305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6821F3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EB29A9" w14:textId="77777777" w:rsidR="00C94B83" w:rsidRDefault="00C94B83" w:rsidP="00585DDF">
            <w:r>
              <w:rPr>
                <w:sz w:val="16"/>
                <w:szCs w:val="16"/>
              </w:rPr>
              <w:t>Correction of MAC TC 7.1.1.6.2-UL CG type1</w:t>
            </w:r>
          </w:p>
        </w:tc>
        <w:tc>
          <w:tcPr>
            <w:tcW w:w="517" w:type="dxa"/>
          </w:tcPr>
          <w:p w14:paraId="2AAA360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E85BB9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313C19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F6A195" w14:textId="77777777" w:rsidR="00C94B83" w:rsidRDefault="00C94B83" w:rsidP="00585DDF">
            <w:r>
              <w:rPr>
                <w:sz w:val="16"/>
                <w:szCs w:val="16"/>
              </w:rPr>
              <w:t>R5-240413</w:t>
            </w:r>
          </w:p>
        </w:tc>
        <w:tc>
          <w:tcPr>
            <w:tcW w:w="1597" w:type="dxa"/>
          </w:tcPr>
          <w:p w14:paraId="4BA1C84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8CAB5A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7965C95" w14:textId="77777777" w:rsidR="00C94B83" w:rsidRDefault="00C94B83" w:rsidP="00585DDF">
            <w:r>
              <w:rPr>
                <w:sz w:val="16"/>
                <w:szCs w:val="16"/>
              </w:rPr>
              <w:t>7.1.1.6.2</w:t>
            </w:r>
          </w:p>
        </w:tc>
        <w:tc>
          <w:tcPr>
            <w:tcW w:w="998" w:type="dxa"/>
          </w:tcPr>
          <w:p w14:paraId="0E6AA58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C94B83" w14:paraId="64890091" w14:textId="77777777" w:rsidTr="00585DDF">
        <w:tc>
          <w:tcPr>
            <w:tcW w:w="879" w:type="dxa"/>
          </w:tcPr>
          <w:p w14:paraId="69973BC1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9DC3CAB" w14:textId="77777777" w:rsidR="00C94B83" w:rsidRDefault="00C94B83" w:rsidP="00585DDF">
            <w:r>
              <w:rPr>
                <w:sz w:val="16"/>
                <w:szCs w:val="16"/>
              </w:rPr>
              <w:t>4222</w:t>
            </w:r>
          </w:p>
        </w:tc>
        <w:tc>
          <w:tcPr>
            <w:tcW w:w="517" w:type="dxa"/>
          </w:tcPr>
          <w:p w14:paraId="411058F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32DF31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A92940" w14:textId="77777777" w:rsidR="00C94B83" w:rsidRDefault="00C94B83" w:rsidP="00585DDF">
            <w:r>
              <w:rPr>
                <w:sz w:val="16"/>
                <w:szCs w:val="16"/>
              </w:rPr>
              <w:t>Editorial correction of NR TC 11.4.x-Emergency services</w:t>
            </w:r>
          </w:p>
        </w:tc>
        <w:tc>
          <w:tcPr>
            <w:tcW w:w="517" w:type="dxa"/>
          </w:tcPr>
          <w:p w14:paraId="49A05CE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191643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577C3F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EA66480" w14:textId="77777777" w:rsidR="00C94B83" w:rsidRDefault="00C94B83" w:rsidP="00585DDF">
            <w:r>
              <w:rPr>
                <w:sz w:val="16"/>
                <w:szCs w:val="16"/>
              </w:rPr>
              <w:t>R5-240416</w:t>
            </w:r>
          </w:p>
        </w:tc>
        <w:tc>
          <w:tcPr>
            <w:tcW w:w="1597" w:type="dxa"/>
          </w:tcPr>
          <w:p w14:paraId="106A670F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0054C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C16E8B" w14:textId="77777777" w:rsidR="00C94B83" w:rsidRDefault="00C94B83" w:rsidP="00585DDF">
            <w:r>
              <w:rPr>
                <w:sz w:val="16"/>
                <w:szCs w:val="16"/>
              </w:rPr>
              <w:t>11.4.1,11.4.2,11.4.3,11.4.9,11.4.11</w:t>
            </w:r>
          </w:p>
        </w:tc>
        <w:tc>
          <w:tcPr>
            <w:tcW w:w="998" w:type="dxa"/>
          </w:tcPr>
          <w:p w14:paraId="47BACE4B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C94B83" w14:paraId="6D9E5281" w14:textId="77777777" w:rsidTr="00585DDF">
        <w:tc>
          <w:tcPr>
            <w:tcW w:w="879" w:type="dxa"/>
          </w:tcPr>
          <w:p w14:paraId="76E79509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D4D7CB9" w14:textId="77777777" w:rsidR="00C94B83" w:rsidRDefault="00C94B83" w:rsidP="00585DDF">
            <w:r>
              <w:rPr>
                <w:sz w:val="16"/>
                <w:szCs w:val="16"/>
              </w:rPr>
              <w:t>4246</w:t>
            </w:r>
          </w:p>
        </w:tc>
        <w:tc>
          <w:tcPr>
            <w:tcW w:w="517" w:type="dxa"/>
          </w:tcPr>
          <w:p w14:paraId="10B681D4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9F5378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51F7F0" w14:textId="77777777" w:rsidR="00C94B83" w:rsidRDefault="00C94B83" w:rsidP="00585DDF">
            <w:r>
              <w:rPr>
                <w:sz w:val="16"/>
                <w:szCs w:val="16"/>
              </w:rPr>
              <w:t>Correction to NR test case 11.8.6</w:t>
            </w:r>
          </w:p>
        </w:tc>
        <w:tc>
          <w:tcPr>
            <w:tcW w:w="517" w:type="dxa"/>
          </w:tcPr>
          <w:p w14:paraId="76A187C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E1E19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D9815A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E84740C" w14:textId="77777777" w:rsidR="00C94B83" w:rsidRDefault="00C94B83" w:rsidP="00585DDF">
            <w:r>
              <w:rPr>
                <w:sz w:val="16"/>
                <w:szCs w:val="16"/>
              </w:rPr>
              <w:t>R5-240539</w:t>
            </w:r>
          </w:p>
        </w:tc>
        <w:tc>
          <w:tcPr>
            <w:tcW w:w="1597" w:type="dxa"/>
          </w:tcPr>
          <w:p w14:paraId="1A64E74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C092606" w14:textId="77777777" w:rsidR="00C94B83" w:rsidRDefault="00C94B83" w:rsidP="00585DDF"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 w14:paraId="7604737E" w14:textId="77777777" w:rsidR="00C94B83" w:rsidRDefault="00C94B83" w:rsidP="00585DDF">
            <w:r>
              <w:rPr>
                <w:sz w:val="16"/>
                <w:szCs w:val="16"/>
              </w:rPr>
              <w:t>11.8.6</w:t>
            </w:r>
          </w:p>
        </w:tc>
        <w:tc>
          <w:tcPr>
            <w:tcW w:w="998" w:type="dxa"/>
          </w:tcPr>
          <w:p w14:paraId="23CF954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8CE3CCD" w14:textId="77777777" w:rsidTr="00585DDF">
        <w:tc>
          <w:tcPr>
            <w:tcW w:w="879" w:type="dxa"/>
          </w:tcPr>
          <w:p w14:paraId="6DD001EB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FE6734E" w14:textId="77777777" w:rsidR="00C94B83" w:rsidRDefault="00C94B83" w:rsidP="00585DDF">
            <w:r>
              <w:rPr>
                <w:sz w:val="16"/>
                <w:szCs w:val="16"/>
              </w:rPr>
              <w:t>4247</w:t>
            </w:r>
          </w:p>
        </w:tc>
        <w:tc>
          <w:tcPr>
            <w:tcW w:w="517" w:type="dxa"/>
          </w:tcPr>
          <w:p w14:paraId="26E2569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FF3B5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D54A55" w14:textId="77777777" w:rsidR="00C94B83" w:rsidRDefault="00C94B83" w:rsidP="00585DDF">
            <w:r>
              <w:rPr>
                <w:sz w:val="16"/>
                <w:szCs w:val="16"/>
              </w:rPr>
              <w:t>Correction to NR test case 6.1.2.3</w:t>
            </w:r>
          </w:p>
        </w:tc>
        <w:tc>
          <w:tcPr>
            <w:tcW w:w="517" w:type="dxa"/>
          </w:tcPr>
          <w:p w14:paraId="5991881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1E4201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6D6F8E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01890C4" w14:textId="77777777" w:rsidR="00C94B83" w:rsidRDefault="00C94B83" w:rsidP="00585DDF">
            <w:r>
              <w:rPr>
                <w:sz w:val="16"/>
                <w:szCs w:val="16"/>
              </w:rPr>
              <w:t>R5-240540</w:t>
            </w:r>
          </w:p>
        </w:tc>
        <w:tc>
          <w:tcPr>
            <w:tcW w:w="1597" w:type="dxa"/>
          </w:tcPr>
          <w:p w14:paraId="49765B8F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CA36B2B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4533F8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B87E3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0079A0C" w14:textId="77777777" w:rsidTr="00585DDF">
        <w:tc>
          <w:tcPr>
            <w:tcW w:w="879" w:type="dxa"/>
          </w:tcPr>
          <w:p w14:paraId="0AFF48E3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E9BD9B8" w14:textId="77777777" w:rsidR="00C94B83" w:rsidRDefault="00C94B83" w:rsidP="00585DDF">
            <w:r>
              <w:rPr>
                <w:sz w:val="16"/>
                <w:szCs w:val="16"/>
              </w:rPr>
              <w:t>4249</w:t>
            </w:r>
          </w:p>
        </w:tc>
        <w:tc>
          <w:tcPr>
            <w:tcW w:w="517" w:type="dxa"/>
          </w:tcPr>
          <w:p w14:paraId="3BFC5CF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86F93F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14C259" w14:textId="77777777" w:rsidR="00C94B83" w:rsidRDefault="00C94B83" w:rsidP="00585DDF">
            <w:r>
              <w:rPr>
                <w:sz w:val="16"/>
                <w:szCs w:val="16"/>
              </w:rPr>
              <w:t>Updates for NR RRC test case 8.1.5.1.1</w:t>
            </w:r>
          </w:p>
        </w:tc>
        <w:tc>
          <w:tcPr>
            <w:tcW w:w="517" w:type="dxa"/>
          </w:tcPr>
          <w:p w14:paraId="0B70AFB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11E215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21B415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A61D8A" w14:textId="77777777" w:rsidR="00C94B83" w:rsidRDefault="00C94B83" w:rsidP="00585DDF">
            <w:r>
              <w:rPr>
                <w:sz w:val="16"/>
                <w:szCs w:val="16"/>
              </w:rPr>
              <w:t>R5-240542</w:t>
            </w:r>
          </w:p>
        </w:tc>
        <w:tc>
          <w:tcPr>
            <w:tcW w:w="1597" w:type="dxa"/>
          </w:tcPr>
          <w:p w14:paraId="31C811CC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635F90B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43F422C" w14:textId="77777777" w:rsidR="00C94B83" w:rsidRDefault="00C94B83" w:rsidP="00585DDF">
            <w:r>
              <w:rPr>
                <w:sz w:val="16"/>
                <w:szCs w:val="16"/>
              </w:rPr>
              <w:t xml:space="preserve">8.1.5.1.1 </w:t>
            </w:r>
          </w:p>
        </w:tc>
        <w:tc>
          <w:tcPr>
            <w:tcW w:w="998" w:type="dxa"/>
          </w:tcPr>
          <w:p w14:paraId="69DA8AB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C94B83" w14:paraId="15AA4B5D" w14:textId="77777777" w:rsidTr="00585DDF">
        <w:tc>
          <w:tcPr>
            <w:tcW w:w="879" w:type="dxa"/>
          </w:tcPr>
          <w:p w14:paraId="3EAD677F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D684244" w14:textId="77777777" w:rsidR="00C94B83" w:rsidRDefault="00C94B83" w:rsidP="00585DDF">
            <w:r>
              <w:rPr>
                <w:sz w:val="16"/>
                <w:szCs w:val="16"/>
              </w:rPr>
              <w:t>4250</w:t>
            </w:r>
          </w:p>
        </w:tc>
        <w:tc>
          <w:tcPr>
            <w:tcW w:w="517" w:type="dxa"/>
          </w:tcPr>
          <w:p w14:paraId="43C2E49F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C99143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D68797" w14:textId="77777777" w:rsidR="00C94B83" w:rsidRDefault="00C94B83" w:rsidP="00585DDF">
            <w:r>
              <w:rPr>
                <w:sz w:val="16"/>
                <w:szCs w:val="16"/>
              </w:rPr>
              <w:t>Updates for EN-DC RRC test case 8.2.1.1.1</w:t>
            </w:r>
          </w:p>
        </w:tc>
        <w:tc>
          <w:tcPr>
            <w:tcW w:w="517" w:type="dxa"/>
          </w:tcPr>
          <w:p w14:paraId="4A1C73F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88DFD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78BE78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3EA806" w14:textId="77777777" w:rsidR="00C94B83" w:rsidRDefault="00C94B83" w:rsidP="00585DDF">
            <w:r>
              <w:rPr>
                <w:sz w:val="16"/>
                <w:szCs w:val="16"/>
              </w:rPr>
              <w:t>R5-240543</w:t>
            </w:r>
          </w:p>
        </w:tc>
        <w:tc>
          <w:tcPr>
            <w:tcW w:w="1597" w:type="dxa"/>
          </w:tcPr>
          <w:p w14:paraId="37C0B091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764281F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080D20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5FC3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11B1FDA" w14:textId="77777777" w:rsidTr="00585DDF">
        <w:tc>
          <w:tcPr>
            <w:tcW w:w="879" w:type="dxa"/>
          </w:tcPr>
          <w:p w14:paraId="4119DFCA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AB1A48" w14:textId="77777777" w:rsidR="00C94B83" w:rsidRDefault="00C94B83" w:rsidP="00585DDF">
            <w:r>
              <w:rPr>
                <w:sz w:val="16"/>
                <w:szCs w:val="16"/>
              </w:rPr>
              <w:t>4251</w:t>
            </w:r>
          </w:p>
        </w:tc>
        <w:tc>
          <w:tcPr>
            <w:tcW w:w="517" w:type="dxa"/>
          </w:tcPr>
          <w:p w14:paraId="771C0416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D5A83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A3394D" w14:textId="77777777" w:rsidR="00C94B83" w:rsidRDefault="00C94B83" w:rsidP="00585DDF">
            <w:r>
              <w:rPr>
                <w:sz w:val="16"/>
                <w:szCs w:val="16"/>
              </w:rPr>
              <w:t>Updates for NE-DC RRC test case 8.2.1.1.2</w:t>
            </w:r>
          </w:p>
        </w:tc>
        <w:tc>
          <w:tcPr>
            <w:tcW w:w="517" w:type="dxa"/>
          </w:tcPr>
          <w:p w14:paraId="1BD9E0F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99359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0A96FA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F2CD09A" w14:textId="77777777" w:rsidR="00C94B83" w:rsidRDefault="00C94B83" w:rsidP="00585DDF">
            <w:r>
              <w:rPr>
                <w:sz w:val="16"/>
                <w:szCs w:val="16"/>
              </w:rPr>
              <w:t>R5-240544</w:t>
            </w:r>
          </w:p>
        </w:tc>
        <w:tc>
          <w:tcPr>
            <w:tcW w:w="1597" w:type="dxa"/>
          </w:tcPr>
          <w:p w14:paraId="554B7E9C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C44F84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CF5417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DE2AC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3274B14" w14:textId="77777777" w:rsidTr="00585DDF">
        <w:tc>
          <w:tcPr>
            <w:tcW w:w="879" w:type="dxa"/>
          </w:tcPr>
          <w:p w14:paraId="68A1E40E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5B6E293" w14:textId="77777777" w:rsidR="00C94B83" w:rsidRDefault="00C94B83" w:rsidP="00585DDF">
            <w:r>
              <w:rPr>
                <w:sz w:val="16"/>
                <w:szCs w:val="16"/>
              </w:rPr>
              <w:t>4252</w:t>
            </w:r>
          </w:p>
        </w:tc>
        <w:tc>
          <w:tcPr>
            <w:tcW w:w="517" w:type="dxa"/>
          </w:tcPr>
          <w:p w14:paraId="741EF40C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85579C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7EE133" w14:textId="77777777" w:rsidR="00C94B83" w:rsidRDefault="00C94B83" w:rsidP="00585DDF">
            <w:r>
              <w:rPr>
                <w:sz w:val="16"/>
                <w:szCs w:val="16"/>
              </w:rPr>
              <w:t>Update to NE-DC RRC test case 8.2.2.2.3</w:t>
            </w:r>
          </w:p>
        </w:tc>
        <w:tc>
          <w:tcPr>
            <w:tcW w:w="517" w:type="dxa"/>
          </w:tcPr>
          <w:p w14:paraId="0E92401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16EAD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0EF9EC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AB9137" w14:textId="77777777" w:rsidR="00C94B83" w:rsidRDefault="00C94B83" w:rsidP="00585DDF">
            <w:r>
              <w:rPr>
                <w:sz w:val="16"/>
                <w:szCs w:val="16"/>
              </w:rPr>
              <w:t>R5-240545</w:t>
            </w:r>
          </w:p>
        </w:tc>
        <w:tc>
          <w:tcPr>
            <w:tcW w:w="1597" w:type="dxa"/>
          </w:tcPr>
          <w:p w14:paraId="67EE98B0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76475A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4018C5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7199D4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428CBC5" w14:textId="77777777" w:rsidTr="00585DDF">
        <w:tc>
          <w:tcPr>
            <w:tcW w:w="879" w:type="dxa"/>
          </w:tcPr>
          <w:p w14:paraId="45784237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1910CE0" w14:textId="77777777" w:rsidR="00C94B83" w:rsidRDefault="00C94B83" w:rsidP="00585DDF">
            <w:r>
              <w:rPr>
                <w:sz w:val="16"/>
                <w:szCs w:val="16"/>
              </w:rPr>
              <w:t>4258</w:t>
            </w:r>
          </w:p>
        </w:tc>
        <w:tc>
          <w:tcPr>
            <w:tcW w:w="517" w:type="dxa"/>
          </w:tcPr>
          <w:p w14:paraId="24A7BF8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6A47F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57F751" w14:textId="77777777" w:rsidR="00C94B83" w:rsidRDefault="00C94B83" w:rsidP="00585DDF">
            <w:r>
              <w:rPr>
                <w:sz w:val="16"/>
                <w:szCs w:val="16"/>
              </w:rPr>
              <w:t>Updates to NR CA TCs 8.1.5.x.y.z</w:t>
            </w:r>
          </w:p>
        </w:tc>
        <w:tc>
          <w:tcPr>
            <w:tcW w:w="517" w:type="dxa"/>
          </w:tcPr>
          <w:p w14:paraId="13B7D2C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1E6C99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038DB8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4BDCB5" w14:textId="77777777" w:rsidR="00C94B83" w:rsidRDefault="00C94B83" w:rsidP="00585DDF">
            <w:r>
              <w:rPr>
                <w:sz w:val="16"/>
                <w:szCs w:val="16"/>
              </w:rPr>
              <w:t>R5-240611</w:t>
            </w:r>
          </w:p>
        </w:tc>
        <w:tc>
          <w:tcPr>
            <w:tcW w:w="1597" w:type="dxa"/>
          </w:tcPr>
          <w:p w14:paraId="595EEAD6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96400D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80FD90" w14:textId="77777777" w:rsidR="00C94B83" w:rsidRDefault="00C94B83" w:rsidP="00585DDF">
            <w:r>
              <w:rPr>
                <w:sz w:val="16"/>
                <w:szCs w:val="16"/>
              </w:rPr>
              <w:t>8.1.5.6.5.1, 8.1.5.8.2.1</w:t>
            </w:r>
          </w:p>
        </w:tc>
        <w:tc>
          <w:tcPr>
            <w:tcW w:w="998" w:type="dxa"/>
          </w:tcPr>
          <w:p w14:paraId="7B8C65C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38.508-1 CR#3058 ; TS/TR ... CR ... </w:t>
            </w:r>
          </w:p>
        </w:tc>
      </w:tr>
      <w:tr w:rsidR="00C94B83" w14:paraId="4F4D262F" w14:textId="77777777" w:rsidTr="00585DDF">
        <w:tc>
          <w:tcPr>
            <w:tcW w:w="879" w:type="dxa"/>
          </w:tcPr>
          <w:p w14:paraId="3C1E2DFE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CD7328D" w14:textId="77777777" w:rsidR="00C94B83" w:rsidRDefault="00C94B83" w:rsidP="00585DDF">
            <w:r>
              <w:rPr>
                <w:sz w:val="16"/>
                <w:szCs w:val="16"/>
              </w:rPr>
              <w:t>4259</w:t>
            </w:r>
          </w:p>
        </w:tc>
        <w:tc>
          <w:tcPr>
            <w:tcW w:w="517" w:type="dxa"/>
          </w:tcPr>
          <w:p w14:paraId="16BB3DC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E3DE2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D8D639" w14:textId="77777777" w:rsidR="00C94B83" w:rsidRDefault="00C94B83" w:rsidP="00585DDF">
            <w:r>
              <w:rPr>
                <w:sz w:val="16"/>
                <w:szCs w:val="16"/>
              </w:rPr>
              <w:t>Updates to NR CA TCs 8.2.4.x.y.z</w:t>
            </w:r>
          </w:p>
        </w:tc>
        <w:tc>
          <w:tcPr>
            <w:tcW w:w="517" w:type="dxa"/>
          </w:tcPr>
          <w:p w14:paraId="779F41B7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A8F0CF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32AFB4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2F5E672" w14:textId="77777777" w:rsidR="00C94B83" w:rsidRDefault="00C94B83" w:rsidP="00585DDF">
            <w:r>
              <w:rPr>
                <w:sz w:val="16"/>
                <w:szCs w:val="16"/>
              </w:rPr>
              <w:t>R5-240613</w:t>
            </w:r>
          </w:p>
        </w:tc>
        <w:tc>
          <w:tcPr>
            <w:tcW w:w="1597" w:type="dxa"/>
          </w:tcPr>
          <w:p w14:paraId="3E968ABE" w14:textId="77777777" w:rsidR="00C94B83" w:rsidRDefault="00C94B83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0556102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677563A" w14:textId="77777777" w:rsidR="00C94B83" w:rsidRDefault="00C94B83" w:rsidP="00585DDF">
            <w:r>
              <w:rPr>
                <w:sz w:val="16"/>
                <w:szCs w:val="16"/>
              </w:rPr>
              <w:t>8.2.4.1.1.1, 8.2.4.1.1.4, 8.2.4.1.2, 8.2.4.2.1.1</w:t>
            </w:r>
          </w:p>
        </w:tc>
        <w:tc>
          <w:tcPr>
            <w:tcW w:w="998" w:type="dxa"/>
          </w:tcPr>
          <w:p w14:paraId="3B33DA5E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 38.508-1 CR#3058 ; TS/TR ... CR ... </w:t>
            </w:r>
          </w:p>
        </w:tc>
      </w:tr>
      <w:tr w:rsidR="00C94B83" w14:paraId="15549EAB" w14:textId="77777777" w:rsidTr="00585DDF">
        <w:tc>
          <w:tcPr>
            <w:tcW w:w="879" w:type="dxa"/>
          </w:tcPr>
          <w:p w14:paraId="5DBEB157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A62F64" w14:textId="77777777" w:rsidR="00C94B83" w:rsidRDefault="00C94B83" w:rsidP="00585DDF">
            <w:r>
              <w:rPr>
                <w:sz w:val="16"/>
                <w:szCs w:val="16"/>
              </w:rPr>
              <w:t>4291</w:t>
            </w:r>
          </w:p>
        </w:tc>
        <w:tc>
          <w:tcPr>
            <w:tcW w:w="517" w:type="dxa"/>
          </w:tcPr>
          <w:p w14:paraId="3D7518E6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48F5E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0EDAFE" w14:textId="77777777" w:rsidR="00C94B83" w:rsidRDefault="00C94B83" w:rsidP="00585DDF">
            <w:r>
              <w:rPr>
                <w:sz w:val="16"/>
                <w:szCs w:val="16"/>
              </w:rPr>
              <w:t>Correction of test case 6.1.2.13</w:t>
            </w:r>
          </w:p>
        </w:tc>
        <w:tc>
          <w:tcPr>
            <w:tcW w:w="517" w:type="dxa"/>
          </w:tcPr>
          <w:p w14:paraId="46F3F29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AEDDDB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A81E138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3A9DFD5" w14:textId="77777777" w:rsidR="00C94B83" w:rsidRDefault="00C94B83" w:rsidP="00585DDF">
            <w:r>
              <w:rPr>
                <w:sz w:val="16"/>
                <w:szCs w:val="16"/>
              </w:rPr>
              <w:t>R5-241498</w:t>
            </w:r>
          </w:p>
        </w:tc>
        <w:tc>
          <w:tcPr>
            <w:tcW w:w="1597" w:type="dxa"/>
          </w:tcPr>
          <w:p w14:paraId="36FCDAF3" w14:textId="77777777" w:rsidR="00C94B83" w:rsidRDefault="00C94B83" w:rsidP="00585DDF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1D687DB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CAA818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37376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28C1EB6D" w14:textId="77777777" w:rsidTr="00585DDF">
        <w:tc>
          <w:tcPr>
            <w:tcW w:w="879" w:type="dxa"/>
          </w:tcPr>
          <w:p w14:paraId="6A57C775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48BBC54" w14:textId="77777777" w:rsidR="00C94B83" w:rsidRDefault="00C94B83" w:rsidP="00585DDF">
            <w:r>
              <w:rPr>
                <w:sz w:val="16"/>
                <w:szCs w:val="16"/>
              </w:rPr>
              <w:t>4292</w:t>
            </w:r>
          </w:p>
        </w:tc>
        <w:tc>
          <w:tcPr>
            <w:tcW w:w="517" w:type="dxa"/>
          </w:tcPr>
          <w:p w14:paraId="3FC4C0C7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245919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7B06DF" w14:textId="77777777" w:rsidR="00C94B83" w:rsidRDefault="00C94B83" w:rsidP="00585DDF">
            <w:r>
              <w:rPr>
                <w:sz w:val="16"/>
                <w:szCs w:val="16"/>
              </w:rPr>
              <w:t>Correction of test case 6.1.2.14</w:t>
            </w:r>
          </w:p>
        </w:tc>
        <w:tc>
          <w:tcPr>
            <w:tcW w:w="517" w:type="dxa"/>
          </w:tcPr>
          <w:p w14:paraId="0DC37D5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AC54C4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13C94BB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22A63E" w14:textId="77777777" w:rsidR="00C94B83" w:rsidRDefault="00C94B83" w:rsidP="00585DDF">
            <w:r>
              <w:rPr>
                <w:sz w:val="16"/>
                <w:szCs w:val="16"/>
              </w:rPr>
              <w:t>R5-241499</w:t>
            </w:r>
          </w:p>
        </w:tc>
        <w:tc>
          <w:tcPr>
            <w:tcW w:w="1597" w:type="dxa"/>
          </w:tcPr>
          <w:p w14:paraId="58509055" w14:textId="77777777" w:rsidR="00C94B83" w:rsidRDefault="00C94B83" w:rsidP="00585DDF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25BDF7C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3D85509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42DA6B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58B55796" w14:textId="77777777" w:rsidTr="00585DDF">
        <w:tc>
          <w:tcPr>
            <w:tcW w:w="879" w:type="dxa"/>
          </w:tcPr>
          <w:p w14:paraId="3271830C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7BD4404" w14:textId="77777777" w:rsidR="00C94B83" w:rsidRDefault="00C94B83" w:rsidP="00585DDF">
            <w:r>
              <w:rPr>
                <w:sz w:val="16"/>
                <w:szCs w:val="16"/>
              </w:rPr>
              <w:t>4293</w:t>
            </w:r>
          </w:p>
        </w:tc>
        <w:tc>
          <w:tcPr>
            <w:tcW w:w="517" w:type="dxa"/>
          </w:tcPr>
          <w:p w14:paraId="42E7336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ACE4F8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D8C80D" w14:textId="77777777" w:rsidR="00C94B83" w:rsidRDefault="00C94B83" w:rsidP="00585DDF">
            <w:r>
              <w:rPr>
                <w:sz w:val="16"/>
                <w:szCs w:val="16"/>
              </w:rPr>
              <w:t>Correction to IRAT PLMN selection test case 6.2.1.5</w:t>
            </w:r>
          </w:p>
        </w:tc>
        <w:tc>
          <w:tcPr>
            <w:tcW w:w="517" w:type="dxa"/>
          </w:tcPr>
          <w:p w14:paraId="387F58EA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2D9B6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EE6C049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6B6798" w14:textId="77777777" w:rsidR="00C94B83" w:rsidRDefault="00C94B83" w:rsidP="00585DDF">
            <w:r>
              <w:rPr>
                <w:sz w:val="16"/>
                <w:szCs w:val="16"/>
              </w:rPr>
              <w:t>R5-241500</w:t>
            </w:r>
          </w:p>
        </w:tc>
        <w:tc>
          <w:tcPr>
            <w:tcW w:w="1597" w:type="dxa"/>
          </w:tcPr>
          <w:p w14:paraId="5471F91A" w14:textId="77777777" w:rsidR="00C94B83" w:rsidRDefault="00C94B83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36E2DD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4E17151" w14:textId="77777777" w:rsidR="00C94B83" w:rsidRDefault="00C94B83" w:rsidP="00585DDF">
            <w:r>
              <w:rPr>
                <w:sz w:val="16"/>
                <w:szCs w:val="16"/>
              </w:rPr>
              <w:t>6.2.1.5</w:t>
            </w:r>
          </w:p>
        </w:tc>
        <w:tc>
          <w:tcPr>
            <w:tcW w:w="998" w:type="dxa"/>
          </w:tcPr>
          <w:p w14:paraId="77C4EC9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94B83" w14:paraId="502DC176" w14:textId="77777777" w:rsidTr="00585DDF">
        <w:tc>
          <w:tcPr>
            <w:tcW w:w="879" w:type="dxa"/>
          </w:tcPr>
          <w:p w14:paraId="3FEE03B6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9113E60" w14:textId="77777777" w:rsidR="00C94B83" w:rsidRDefault="00C94B83" w:rsidP="00585DDF">
            <w:r>
              <w:rPr>
                <w:sz w:val="16"/>
                <w:szCs w:val="16"/>
              </w:rPr>
              <w:t>4300</w:t>
            </w:r>
          </w:p>
        </w:tc>
        <w:tc>
          <w:tcPr>
            <w:tcW w:w="517" w:type="dxa"/>
          </w:tcPr>
          <w:p w14:paraId="1592B9E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F1876A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E4BA76" w14:textId="77777777" w:rsidR="00C94B83" w:rsidRDefault="00C94B83" w:rsidP="00585DDF">
            <w:r>
              <w:rPr>
                <w:sz w:val="16"/>
                <w:szCs w:val="16"/>
              </w:rPr>
              <w:t>Correction to RRC Inactive Mode test case 6.4.1.1</w:t>
            </w:r>
          </w:p>
        </w:tc>
        <w:tc>
          <w:tcPr>
            <w:tcW w:w="517" w:type="dxa"/>
          </w:tcPr>
          <w:p w14:paraId="75D2093F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B9A190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D77C58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E209C3" w14:textId="77777777" w:rsidR="00C94B83" w:rsidRDefault="00C94B83" w:rsidP="00585DDF">
            <w:r>
              <w:rPr>
                <w:sz w:val="16"/>
                <w:szCs w:val="16"/>
              </w:rPr>
              <w:t>R5-241166</w:t>
            </w:r>
          </w:p>
        </w:tc>
        <w:tc>
          <w:tcPr>
            <w:tcW w:w="1597" w:type="dxa"/>
          </w:tcPr>
          <w:p w14:paraId="689D5461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6BB0592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FD1A74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0C192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6EC0906C" w14:textId="77777777" w:rsidTr="00585DDF">
        <w:tc>
          <w:tcPr>
            <w:tcW w:w="879" w:type="dxa"/>
          </w:tcPr>
          <w:p w14:paraId="0663B2F9" w14:textId="77777777" w:rsidR="00C94B83" w:rsidRDefault="00C94B83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9D5AB89" w14:textId="77777777" w:rsidR="00C94B83" w:rsidRDefault="00C94B83" w:rsidP="00585DDF">
            <w:r>
              <w:rPr>
                <w:sz w:val="16"/>
                <w:szCs w:val="16"/>
              </w:rPr>
              <w:t>4305</w:t>
            </w:r>
          </w:p>
        </w:tc>
        <w:tc>
          <w:tcPr>
            <w:tcW w:w="517" w:type="dxa"/>
          </w:tcPr>
          <w:p w14:paraId="55227FA2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875407" w14:textId="77777777" w:rsidR="00C94B83" w:rsidRDefault="00C94B83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AF52C8" w14:textId="77777777" w:rsidR="00C94B83" w:rsidRDefault="00C94B83" w:rsidP="00585DDF">
            <w:r>
              <w:rPr>
                <w:sz w:val="16"/>
                <w:szCs w:val="16"/>
              </w:rPr>
              <w:t>Correction to FR2 measurement threshold for NR RRC test cases</w:t>
            </w:r>
          </w:p>
        </w:tc>
        <w:tc>
          <w:tcPr>
            <w:tcW w:w="517" w:type="dxa"/>
          </w:tcPr>
          <w:p w14:paraId="1A078C0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932243" w14:textId="77777777" w:rsidR="00C94B83" w:rsidRDefault="00C94B83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D962FA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AE9578" w14:textId="77777777" w:rsidR="00C94B83" w:rsidRDefault="00C94B83" w:rsidP="00585DDF">
            <w:r>
              <w:rPr>
                <w:sz w:val="16"/>
                <w:szCs w:val="16"/>
              </w:rPr>
              <w:t>R5-241309</w:t>
            </w:r>
          </w:p>
        </w:tc>
        <w:tc>
          <w:tcPr>
            <w:tcW w:w="1597" w:type="dxa"/>
          </w:tcPr>
          <w:p w14:paraId="75A91633" w14:textId="77777777" w:rsidR="00C94B83" w:rsidRDefault="00C94B83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2C59B29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1DE5ED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E8598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6C71788A" w14:textId="77777777" w:rsidR="00C94B83" w:rsidRDefault="00C94B83" w:rsidP="00C94B83"/>
    <w:p w14:paraId="582A4955" w14:textId="77777777" w:rsidR="00C94B83" w:rsidRDefault="00C94B83" w:rsidP="00C94B83"/>
    <w:p w14:paraId="1D8AD2EA" w14:textId="77777777" w:rsidR="003B7C8C" w:rsidRPr="00917427" w:rsidRDefault="003B7C8C" w:rsidP="003B7C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RP-240230</w:t>
      </w:r>
      <w:r>
        <w:rPr>
          <w:b/>
          <w:i/>
          <w:noProof/>
          <w:sz w:val="28"/>
        </w:rPr>
        <w:fldChar w:fldCharType="end"/>
      </w:r>
    </w:p>
    <w:p w14:paraId="71CA1AD8" w14:textId="77777777" w:rsidR="003B7C8C" w:rsidRPr="00784730" w:rsidRDefault="003B7C8C" w:rsidP="003B7C8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174C761" w14:textId="77777777" w:rsidR="003B7C8C" w:rsidRPr="00050554" w:rsidRDefault="003B7C8C" w:rsidP="003B7C8C">
      <w:pPr>
        <w:rPr>
          <w:rFonts w:ascii="Arial" w:hAnsi="Arial" w:cs="Arial"/>
          <w:b/>
          <w:bCs/>
          <w:lang w:val="en-US"/>
        </w:rPr>
      </w:pPr>
    </w:p>
    <w:p w14:paraId="2811B845" w14:textId="77777777" w:rsidR="003B7C8C" w:rsidRDefault="003B7C8C" w:rsidP="003B7C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4AD6F56C" w14:textId="77777777" w:rsidR="003B7C8C" w:rsidRPr="00E145B1" w:rsidRDefault="003B7C8C" w:rsidP="003B7C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7)</w:t>
      </w:r>
      <w:r>
        <w:rPr>
          <w:rFonts w:ascii="Arial" w:hAnsi="Arial" w:cs="Arial"/>
          <w:b/>
          <w:bCs/>
        </w:rPr>
        <w:fldChar w:fldCharType="end"/>
      </w:r>
    </w:p>
    <w:p w14:paraId="33921F94" w14:textId="77777777" w:rsidR="003B7C8C" w:rsidRDefault="003B7C8C" w:rsidP="003B7C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07D24776" w14:textId="77777777" w:rsidR="003B7C8C" w:rsidRDefault="003B7C8C" w:rsidP="003B7C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90C336A" w14:textId="77777777" w:rsidR="003B7C8C" w:rsidRDefault="003B7C8C" w:rsidP="003B7C8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41D302A" w14:textId="77777777" w:rsidR="003B7C8C" w:rsidRPr="004E535C" w:rsidRDefault="003B7C8C" w:rsidP="003B7C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B7C8C" w:rsidRPr="004E535C" w14:paraId="05F0EEE6" w14:textId="77777777" w:rsidTr="00D84CE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ECDA01C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843EBF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67E082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1C9AC4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6A2C3E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30149A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9315C3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B6AE10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406115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D94CD7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65AD0C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AC7024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56D333" w14:textId="77777777" w:rsidR="003B7C8C" w:rsidRPr="00BF1EB6" w:rsidRDefault="003B7C8C" w:rsidP="00D84CE0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B7C8C" w14:paraId="4BBC217B" w14:textId="77777777" w:rsidTr="00D84CE0">
        <w:tc>
          <w:tcPr>
            <w:tcW w:w="879" w:type="dxa"/>
          </w:tcPr>
          <w:p w14:paraId="070996D8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EC932B" w14:textId="77777777" w:rsidR="003B7C8C" w:rsidRDefault="003B7C8C" w:rsidP="00D84CE0">
            <w:r>
              <w:rPr>
                <w:sz w:val="16"/>
                <w:szCs w:val="16"/>
              </w:rPr>
              <w:t>4172</w:t>
            </w:r>
          </w:p>
        </w:tc>
        <w:tc>
          <w:tcPr>
            <w:tcW w:w="517" w:type="dxa"/>
          </w:tcPr>
          <w:p w14:paraId="2FD6A307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39052E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88940C" w14:textId="77777777" w:rsidR="003B7C8C" w:rsidRDefault="003B7C8C" w:rsidP="00D84CE0">
            <w:r>
              <w:rPr>
                <w:sz w:val="16"/>
                <w:szCs w:val="16"/>
              </w:rPr>
              <w:t>Correction to NR MAC TC 7.1.1.6.1</w:t>
            </w:r>
          </w:p>
        </w:tc>
        <w:tc>
          <w:tcPr>
            <w:tcW w:w="517" w:type="dxa"/>
          </w:tcPr>
          <w:p w14:paraId="78A45E22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BC2D05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217FD98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D6895D1" w14:textId="77777777" w:rsidR="003B7C8C" w:rsidRDefault="003B7C8C" w:rsidP="00D84CE0">
            <w:r>
              <w:rPr>
                <w:sz w:val="16"/>
                <w:szCs w:val="16"/>
              </w:rPr>
              <w:t>R5-241502</w:t>
            </w:r>
          </w:p>
        </w:tc>
        <w:tc>
          <w:tcPr>
            <w:tcW w:w="1597" w:type="dxa"/>
          </w:tcPr>
          <w:p w14:paraId="30487ED1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835F68F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940B598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38CC4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29D566C0" w14:textId="77777777" w:rsidTr="00D84CE0">
        <w:tc>
          <w:tcPr>
            <w:tcW w:w="879" w:type="dxa"/>
          </w:tcPr>
          <w:p w14:paraId="0B5D4334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3E7DB5D" w14:textId="77777777" w:rsidR="003B7C8C" w:rsidRDefault="003B7C8C" w:rsidP="00D84CE0">
            <w:r>
              <w:rPr>
                <w:sz w:val="16"/>
                <w:szCs w:val="16"/>
              </w:rPr>
              <w:t>4173</w:t>
            </w:r>
          </w:p>
        </w:tc>
        <w:tc>
          <w:tcPr>
            <w:tcW w:w="517" w:type="dxa"/>
          </w:tcPr>
          <w:p w14:paraId="40D73E79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8490EF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B8E6A9" w14:textId="77777777" w:rsidR="003B7C8C" w:rsidRDefault="003B7C8C" w:rsidP="00D84CE0">
            <w:r>
              <w:rPr>
                <w:sz w:val="16"/>
                <w:szCs w:val="16"/>
              </w:rPr>
              <w:t>Correction to NR MAC TC 7.1.1.6.2 and 7.1.1.6.3</w:t>
            </w:r>
          </w:p>
        </w:tc>
        <w:tc>
          <w:tcPr>
            <w:tcW w:w="517" w:type="dxa"/>
          </w:tcPr>
          <w:p w14:paraId="64759FF5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866D8C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3254AC8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B2B9F7" w14:textId="77777777" w:rsidR="003B7C8C" w:rsidRDefault="003B7C8C" w:rsidP="00D84CE0">
            <w:r>
              <w:rPr>
                <w:sz w:val="16"/>
                <w:szCs w:val="16"/>
              </w:rPr>
              <w:t>R5-241503</w:t>
            </w:r>
          </w:p>
        </w:tc>
        <w:tc>
          <w:tcPr>
            <w:tcW w:w="1597" w:type="dxa"/>
          </w:tcPr>
          <w:p w14:paraId="3B95145E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3B399B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1DD8E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62D51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0BB1D5E5" w14:textId="77777777" w:rsidTr="00D84CE0">
        <w:tc>
          <w:tcPr>
            <w:tcW w:w="879" w:type="dxa"/>
          </w:tcPr>
          <w:p w14:paraId="7AD3A3F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4475C15" w14:textId="77777777" w:rsidR="003B7C8C" w:rsidRDefault="003B7C8C" w:rsidP="00D84CE0">
            <w:r>
              <w:rPr>
                <w:sz w:val="16"/>
                <w:szCs w:val="16"/>
              </w:rPr>
              <w:t>4175</w:t>
            </w:r>
          </w:p>
        </w:tc>
        <w:tc>
          <w:tcPr>
            <w:tcW w:w="517" w:type="dxa"/>
          </w:tcPr>
          <w:p w14:paraId="60A46193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403D57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7DEC86" w14:textId="77777777" w:rsidR="003B7C8C" w:rsidRDefault="003B7C8C" w:rsidP="00D84CE0">
            <w:r>
              <w:rPr>
                <w:sz w:val="16"/>
                <w:szCs w:val="16"/>
              </w:rPr>
              <w:t>Correction to NR MAC TC 7.1.1.8.1</w:t>
            </w:r>
          </w:p>
        </w:tc>
        <w:tc>
          <w:tcPr>
            <w:tcW w:w="517" w:type="dxa"/>
          </w:tcPr>
          <w:p w14:paraId="2DE7BA2E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E46F6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355137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D7F294" w14:textId="77777777" w:rsidR="003B7C8C" w:rsidRDefault="003B7C8C" w:rsidP="00D84CE0">
            <w:r>
              <w:rPr>
                <w:sz w:val="16"/>
                <w:szCs w:val="16"/>
              </w:rPr>
              <w:t>R5-241505</w:t>
            </w:r>
          </w:p>
        </w:tc>
        <w:tc>
          <w:tcPr>
            <w:tcW w:w="1597" w:type="dxa"/>
          </w:tcPr>
          <w:p w14:paraId="4481DC66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4F11D94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089F83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DC623E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0114A9BE" w14:textId="77777777" w:rsidTr="00D84CE0">
        <w:tc>
          <w:tcPr>
            <w:tcW w:w="879" w:type="dxa"/>
          </w:tcPr>
          <w:p w14:paraId="40675EED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8B16E6E" w14:textId="77777777" w:rsidR="003B7C8C" w:rsidRDefault="003B7C8C" w:rsidP="00D84CE0">
            <w:r>
              <w:rPr>
                <w:sz w:val="16"/>
                <w:szCs w:val="16"/>
              </w:rPr>
              <w:t>4178</w:t>
            </w:r>
          </w:p>
        </w:tc>
        <w:tc>
          <w:tcPr>
            <w:tcW w:w="517" w:type="dxa"/>
          </w:tcPr>
          <w:p w14:paraId="29E664FA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BC9DB2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FA6519" w14:textId="77777777" w:rsidR="003B7C8C" w:rsidRDefault="003B7C8C" w:rsidP="00D84CE0">
            <w:r>
              <w:rPr>
                <w:sz w:val="16"/>
                <w:szCs w:val="16"/>
              </w:rPr>
              <w:t>Correction to NR RRC TC 8.1.5.1.1</w:t>
            </w:r>
          </w:p>
        </w:tc>
        <w:tc>
          <w:tcPr>
            <w:tcW w:w="517" w:type="dxa"/>
          </w:tcPr>
          <w:p w14:paraId="7D0522BB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12580B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FC87E6D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A71309" w14:textId="77777777" w:rsidR="003B7C8C" w:rsidRDefault="003B7C8C" w:rsidP="00D84CE0">
            <w:r>
              <w:rPr>
                <w:sz w:val="16"/>
                <w:szCs w:val="16"/>
              </w:rPr>
              <w:t>R5-241518</w:t>
            </w:r>
          </w:p>
        </w:tc>
        <w:tc>
          <w:tcPr>
            <w:tcW w:w="1597" w:type="dxa"/>
          </w:tcPr>
          <w:p w14:paraId="09920847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25454A0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83F46E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8F0DE3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424E0603" w14:textId="77777777" w:rsidTr="00D84CE0">
        <w:tc>
          <w:tcPr>
            <w:tcW w:w="879" w:type="dxa"/>
          </w:tcPr>
          <w:p w14:paraId="10C07D46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929017" w14:textId="77777777" w:rsidR="003B7C8C" w:rsidRDefault="003B7C8C" w:rsidP="00D84CE0">
            <w:r>
              <w:rPr>
                <w:sz w:val="16"/>
                <w:szCs w:val="16"/>
              </w:rPr>
              <w:t>4180</w:t>
            </w:r>
          </w:p>
        </w:tc>
        <w:tc>
          <w:tcPr>
            <w:tcW w:w="517" w:type="dxa"/>
          </w:tcPr>
          <w:p w14:paraId="68AEA765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58B88B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AC60B8" w14:textId="77777777" w:rsidR="003B7C8C" w:rsidRDefault="003B7C8C" w:rsidP="00D84CE0">
            <w:r>
              <w:rPr>
                <w:sz w:val="16"/>
                <w:szCs w:val="16"/>
              </w:rPr>
              <w:t>Correction to NR RRC TC 8.2.1.1.1</w:t>
            </w:r>
          </w:p>
        </w:tc>
        <w:tc>
          <w:tcPr>
            <w:tcW w:w="517" w:type="dxa"/>
          </w:tcPr>
          <w:p w14:paraId="450763D6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8DDF49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8BBC57E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9441AC" w14:textId="77777777" w:rsidR="003B7C8C" w:rsidRDefault="003B7C8C" w:rsidP="00D84CE0">
            <w:r>
              <w:rPr>
                <w:sz w:val="16"/>
                <w:szCs w:val="16"/>
              </w:rPr>
              <w:t>R5-241519</w:t>
            </w:r>
          </w:p>
        </w:tc>
        <w:tc>
          <w:tcPr>
            <w:tcW w:w="1597" w:type="dxa"/>
          </w:tcPr>
          <w:p w14:paraId="40A84797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2CF391C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2CEA510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9F3200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034283CD" w14:textId="77777777" w:rsidTr="00D84CE0">
        <w:tc>
          <w:tcPr>
            <w:tcW w:w="879" w:type="dxa"/>
          </w:tcPr>
          <w:p w14:paraId="46497D0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C4E4A84" w14:textId="77777777" w:rsidR="003B7C8C" w:rsidRDefault="003B7C8C" w:rsidP="00D84CE0">
            <w:r>
              <w:rPr>
                <w:sz w:val="16"/>
                <w:szCs w:val="16"/>
              </w:rPr>
              <w:t>4181</w:t>
            </w:r>
          </w:p>
        </w:tc>
        <w:tc>
          <w:tcPr>
            <w:tcW w:w="517" w:type="dxa"/>
          </w:tcPr>
          <w:p w14:paraId="328D5CAE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2957EC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EFB55" w14:textId="77777777" w:rsidR="003B7C8C" w:rsidRDefault="003B7C8C" w:rsidP="00D84CE0">
            <w:r>
              <w:rPr>
                <w:sz w:val="16"/>
                <w:szCs w:val="16"/>
              </w:rPr>
              <w:t>Correction to NR RRC TC 8.2.1.1.2</w:t>
            </w:r>
          </w:p>
        </w:tc>
        <w:tc>
          <w:tcPr>
            <w:tcW w:w="517" w:type="dxa"/>
          </w:tcPr>
          <w:p w14:paraId="4C9CDCCC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CF4DC2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3E6E88B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73C089" w14:textId="77777777" w:rsidR="003B7C8C" w:rsidRDefault="003B7C8C" w:rsidP="00D84CE0">
            <w:r>
              <w:rPr>
                <w:sz w:val="16"/>
                <w:szCs w:val="16"/>
              </w:rPr>
              <w:t>R5-241520</w:t>
            </w:r>
          </w:p>
        </w:tc>
        <w:tc>
          <w:tcPr>
            <w:tcW w:w="1597" w:type="dxa"/>
          </w:tcPr>
          <w:p w14:paraId="0FAE2FC6" w14:textId="77777777" w:rsidR="003B7C8C" w:rsidRDefault="003B7C8C" w:rsidP="00D84CE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86B76E7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BD49B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C0F9F9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3F71C64D" w14:textId="77777777" w:rsidTr="00D84CE0">
        <w:tc>
          <w:tcPr>
            <w:tcW w:w="879" w:type="dxa"/>
          </w:tcPr>
          <w:p w14:paraId="29C707B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380EDAC" w14:textId="77777777" w:rsidR="003B7C8C" w:rsidRDefault="003B7C8C" w:rsidP="00D84CE0">
            <w:r>
              <w:rPr>
                <w:sz w:val="16"/>
                <w:szCs w:val="16"/>
              </w:rPr>
              <w:t>4192</w:t>
            </w:r>
          </w:p>
        </w:tc>
        <w:tc>
          <w:tcPr>
            <w:tcW w:w="517" w:type="dxa"/>
          </w:tcPr>
          <w:p w14:paraId="142AD4AD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2DA79F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845022" w14:textId="77777777" w:rsidR="003B7C8C" w:rsidRDefault="003B7C8C" w:rsidP="00D84CE0">
            <w:r>
              <w:rPr>
                <w:sz w:val="16"/>
                <w:szCs w:val="16"/>
              </w:rPr>
              <w:t>Correction to NR testcase 8.1.1.4.1</w:t>
            </w:r>
          </w:p>
        </w:tc>
        <w:tc>
          <w:tcPr>
            <w:tcW w:w="517" w:type="dxa"/>
          </w:tcPr>
          <w:p w14:paraId="73030C3A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91224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C39DFB2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4789BA" w14:textId="77777777" w:rsidR="003B7C8C" w:rsidRDefault="003B7C8C" w:rsidP="00D84CE0">
            <w:r>
              <w:rPr>
                <w:sz w:val="16"/>
                <w:szCs w:val="16"/>
              </w:rPr>
              <w:t>R5-241510</w:t>
            </w:r>
          </w:p>
        </w:tc>
        <w:tc>
          <w:tcPr>
            <w:tcW w:w="1597" w:type="dxa"/>
          </w:tcPr>
          <w:p w14:paraId="2A7B8B26" w14:textId="77777777" w:rsidR="003B7C8C" w:rsidRDefault="003B7C8C" w:rsidP="00D84CE0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6095FDD4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537A3BA" w14:textId="77777777" w:rsidR="003B7C8C" w:rsidRDefault="003B7C8C" w:rsidP="00D84CE0">
            <w:r>
              <w:rPr>
                <w:sz w:val="16"/>
                <w:szCs w:val="16"/>
              </w:rPr>
              <w:t>8.1.1.4.1</w:t>
            </w:r>
          </w:p>
        </w:tc>
        <w:tc>
          <w:tcPr>
            <w:tcW w:w="998" w:type="dxa"/>
          </w:tcPr>
          <w:p w14:paraId="7290FE1E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3B89C787" w14:textId="77777777" w:rsidTr="00D84CE0">
        <w:tc>
          <w:tcPr>
            <w:tcW w:w="879" w:type="dxa"/>
          </w:tcPr>
          <w:p w14:paraId="0AD14620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97BFE69" w14:textId="77777777" w:rsidR="003B7C8C" w:rsidRDefault="003B7C8C" w:rsidP="00D84CE0">
            <w:r>
              <w:rPr>
                <w:sz w:val="16"/>
                <w:szCs w:val="16"/>
              </w:rPr>
              <w:t>4193</w:t>
            </w:r>
          </w:p>
        </w:tc>
        <w:tc>
          <w:tcPr>
            <w:tcW w:w="517" w:type="dxa"/>
          </w:tcPr>
          <w:p w14:paraId="44DBD23E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1D7508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1F8BF2" w14:textId="77777777" w:rsidR="003B7C8C" w:rsidRDefault="003B7C8C" w:rsidP="00D84CE0">
            <w:r>
              <w:rPr>
                <w:sz w:val="16"/>
                <w:szCs w:val="16"/>
              </w:rPr>
              <w:t>Correction to NR testcase 11.4.12</w:t>
            </w:r>
          </w:p>
        </w:tc>
        <w:tc>
          <w:tcPr>
            <w:tcW w:w="517" w:type="dxa"/>
          </w:tcPr>
          <w:p w14:paraId="6648AD29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27ED77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FCDB377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16AAFC7" w14:textId="77777777" w:rsidR="003B7C8C" w:rsidRDefault="003B7C8C" w:rsidP="00D84CE0">
            <w:r>
              <w:rPr>
                <w:sz w:val="16"/>
                <w:szCs w:val="16"/>
              </w:rPr>
              <w:t>R5-241528</w:t>
            </w:r>
          </w:p>
        </w:tc>
        <w:tc>
          <w:tcPr>
            <w:tcW w:w="1597" w:type="dxa"/>
          </w:tcPr>
          <w:p w14:paraId="14E62D14" w14:textId="77777777" w:rsidR="003B7C8C" w:rsidRDefault="003B7C8C" w:rsidP="00D84CE0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5D5C0C31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F4C88EC" w14:textId="77777777" w:rsidR="003B7C8C" w:rsidRDefault="003B7C8C" w:rsidP="00D84CE0">
            <w:r>
              <w:rPr>
                <w:sz w:val="16"/>
                <w:szCs w:val="16"/>
              </w:rPr>
              <w:t>11.4.12</w:t>
            </w:r>
          </w:p>
        </w:tc>
        <w:tc>
          <w:tcPr>
            <w:tcW w:w="998" w:type="dxa"/>
          </w:tcPr>
          <w:p w14:paraId="262D8666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0F6752EA" w14:textId="77777777" w:rsidTr="00D84CE0">
        <w:tc>
          <w:tcPr>
            <w:tcW w:w="879" w:type="dxa"/>
          </w:tcPr>
          <w:p w14:paraId="2FB86308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FBBED57" w14:textId="77777777" w:rsidR="003B7C8C" w:rsidRDefault="003B7C8C" w:rsidP="00D84CE0">
            <w:r>
              <w:rPr>
                <w:sz w:val="16"/>
                <w:szCs w:val="16"/>
              </w:rPr>
              <w:t>4220</w:t>
            </w:r>
          </w:p>
        </w:tc>
        <w:tc>
          <w:tcPr>
            <w:tcW w:w="517" w:type="dxa"/>
          </w:tcPr>
          <w:p w14:paraId="778D0EB9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7AD387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11D9DA" w14:textId="77777777" w:rsidR="003B7C8C" w:rsidRDefault="003B7C8C" w:rsidP="00D84CE0">
            <w:r>
              <w:rPr>
                <w:sz w:val="16"/>
                <w:szCs w:val="16"/>
              </w:rPr>
              <w:t>Correction of MAC TC 7.1.1.3.2b-Lcp-Restriction</w:t>
            </w:r>
          </w:p>
        </w:tc>
        <w:tc>
          <w:tcPr>
            <w:tcW w:w="517" w:type="dxa"/>
          </w:tcPr>
          <w:p w14:paraId="5FDF6B1E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1D3F88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21B11E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389DDE6" w14:textId="77777777" w:rsidR="003B7C8C" w:rsidRDefault="003B7C8C" w:rsidP="00D84CE0">
            <w:r>
              <w:rPr>
                <w:sz w:val="16"/>
                <w:szCs w:val="16"/>
              </w:rPr>
              <w:t>R5-241506</w:t>
            </w:r>
          </w:p>
        </w:tc>
        <w:tc>
          <w:tcPr>
            <w:tcW w:w="1597" w:type="dxa"/>
          </w:tcPr>
          <w:p w14:paraId="4B128F61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135960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B58893F" w14:textId="77777777" w:rsidR="003B7C8C" w:rsidRDefault="003B7C8C" w:rsidP="00D84CE0">
            <w:r>
              <w:rPr>
                <w:sz w:val="16"/>
                <w:szCs w:val="16"/>
              </w:rPr>
              <w:t>7.1.1.3.2b</w:t>
            </w:r>
          </w:p>
        </w:tc>
        <w:tc>
          <w:tcPr>
            <w:tcW w:w="998" w:type="dxa"/>
          </w:tcPr>
          <w:p w14:paraId="6E9619C3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04ECDC67" w14:textId="77777777" w:rsidTr="00D84CE0">
        <w:tc>
          <w:tcPr>
            <w:tcW w:w="879" w:type="dxa"/>
          </w:tcPr>
          <w:p w14:paraId="09E4A544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3A4D568" w14:textId="77777777" w:rsidR="003B7C8C" w:rsidRDefault="003B7C8C" w:rsidP="00D84CE0">
            <w:r>
              <w:rPr>
                <w:sz w:val="16"/>
                <w:szCs w:val="16"/>
              </w:rPr>
              <w:t>4221</w:t>
            </w:r>
          </w:p>
        </w:tc>
        <w:tc>
          <w:tcPr>
            <w:tcW w:w="517" w:type="dxa"/>
          </w:tcPr>
          <w:p w14:paraId="059BB700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C821AA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C0461C" w14:textId="77777777" w:rsidR="003B7C8C" w:rsidRDefault="003B7C8C" w:rsidP="00D84CE0">
            <w:r>
              <w:rPr>
                <w:sz w:val="16"/>
                <w:szCs w:val="16"/>
              </w:rPr>
              <w:t>Correction of MAC TC 7.1.1.8.1-BWP switch</w:t>
            </w:r>
          </w:p>
        </w:tc>
        <w:tc>
          <w:tcPr>
            <w:tcW w:w="517" w:type="dxa"/>
          </w:tcPr>
          <w:p w14:paraId="2C4E615C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F9E14F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E457A3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A6DE2F2" w14:textId="77777777" w:rsidR="003B7C8C" w:rsidRDefault="003B7C8C" w:rsidP="00D84CE0">
            <w:r>
              <w:rPr>
                <w:sz w:val="16"/>
                <w:szCs w:val="16"/>
              </w:rPr>
              <w:t>R5-241507</w:t>
            </w:r>
          </w:p>
        </w:tc>
        <w:tc>
          <w:tcPr>
            <w:tcW w:w="1597" w:type="dxa"/>
          </w:tcPr>
          <w:p w14:paraId="64A857D2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3E0183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ACCB97C" w14:textId="77777777" w:rsidR="003B7C8C" w:rsidRDefault="003B7C8C" w:rsidP="00D84CE0">
            <w:r>
              <w:rPr>
                <w:sz w:val="16"/>
                <w:szCs w:val="16"/>
              </w:rPr>
              <w:t>7.1.1.8.1</w:t>
            </w:r>
          </w:p>
        </w:tc>
        <w:tc>
          <w:tcPr>
            <w:tcW w:w="998" w:type="dxa"/>
          </w:tcPr>
          <w:p w14:paraId="2AF49B0C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6B2DA2E4" w14:textId="77777777" w:rsidTr="00D84CE0">
        <w:tc>
          <w:tcPr>
            <w:tcW w:w="879" w:type="dxa"/>
          </w:tcPr>
          <w:p w14:paraId="0DD00202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E9CF1B" w14:textId="77777777" w:rsidR="003B7C8C" w:rsidRDefault="003B7C8C" w:rsidP="00D84CE0">
            <w:r>
              <w:rPr>
                <w:sz w:val="16"/>
                <w:szCs w:val="16"/>
              </w:rPr>
              <w:t>4234</w:t>
            </w:r>
          </w:p>
        </w:tc>
        <w:tc>
          <w:tcPr>
            <w:tcW w:w="517" w:type="dxa"/>
          </w:tcPr>
          <w:p w14:paraId="47BB2A7B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98B45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40C70E" w14:textId="77777777" w:rsidR="003B7C8C" w:rsidRDefault="003B7C8C" w:rsidP="00D84CE0">
            <w:r>
              <w:rPr>
                <w:sz w:val="16"/>
                <w:szCs w:val="16"/>
              </w:rPr>
              <w:t>Correction to NEDC test case 8.2.2.8.3</w:t>
            </w:r>
          </w:p>
        </w:tc>
        <w:tc>
          <w:tcPr>
            <w:tcW w:w="517" w:type="dxa"/>
          </w:tcPr>
          <w:p w14:paraId="002160FF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2C253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83599A8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54B066" w14:textId="77777777" w:rsidR="003B7C8C" w:rsidRDefault="003B7C8C" w:rsidP="00D84CE0">
            <w:r>
              <w:rPr>
                <w:sz w:val="16"/>
                <w:szCs w:val="16"/>
              </w:rPr>
              <w:t>R5-241521</w:t>
            </w:r>
          </w:p>
        </w:tc>
        <w:tc>
          <w:tcPr>
            <w:tcW w:w="1597" w:type="dxa"/>
          </w:tcPr>
          <w:p w14:paraId="2B002840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14E801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D155683" w14:textId="77777777" w:rsidR="003B7C8C" w:rsidRDefault="003B7C8C" w:rsidP="00D84CE0">
            <w:r>
              <w:rPr>
                <w:sz w:val="16"/>
                <w:szCs w:val="16"/>
              </w:rPr>
              <w:t>8.2.2.8.3</w:t>
            </w:r>
          </w:p>
        </w:tc>
        <w:tc>
          <w:tcPr>
            <w:tcW w:w="998" w:type="dxa"/>
          </w:tcPr>
          <w:p w14:paraId="36A4CBDD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08348BC1" w14:textId="77777777" w:rsidTr="00D84CE0">
        <w:tc>
          <w:tcPr>
            <w:tcW w:w="879" w:type="dxa"/>
          </w:tcPr>
          <w:p w14:paraId="50CEFB3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F884685" w14:textId="77777777" w:rsidR="003B7C8C" w:rsidRDefault="003B7C8C" w:rsidP="00D84CE0">
            <w:r>
              <w:rPr>
                <w:sz w:val="16"/>
                <w:szCs w:val="16"/>
              </w:rPr>
              <w:t>4235</w:t>
            </w:r>
          </w:p>
        </w:tc>
        <w:tc>
          <w:tcPr>
            <w:tcW w:w="517" w:type="dxa"/>
          </w:tcPr>
          <w:p w14:paraId="1A06387B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B18A31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0F6CE4" w14:textId="77777777" w:rsidR="003B7C8C" w:rsidRDefault="003B7C8C" w:rsidP="00D84CE0">
            <w:r>
              <w:rPr>
                <w:sz w:val="16"/>
                <w:szCs w:val="16"/>
              </w:rPr>
              <w:t>Correction to 5GSM test case 10.3.2.1</w:t>
            </w:r>
          </w:p>
        </w:tc>
        <w:tc>
          <w:tcPr>
            <w:tcW w:w="517" w:type="dxa"/>
          </w:tcPr>
          <w:p w14:paraId="1BD140AB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AB1CB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0739223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BA16F1" w14:textId="77777777" w:rsidR="003B7C8C" w:rsidRDefault="003B7C8C" w:rsidP="00D84CE0">
            <w:r>
              <w:rPr>
                <w:sz w:val="16"/>
                <w:szCs w:val="16"/>
              </w:rPr>
              <w:t>R5-241524</w:t>
            </w:r>
          </w:p>
        </w:tc>
        <w:tc>
          <w:tcPr>
            <w:tcW w:w="1597" w:type="dxa"/>
          </w:tcPr>
          <w:p w14:paraId="7A0EE74D" w14:textId="77777777" w:rsidR="003B7C8C" w:rsidRDefault="003B7C8C" w:rsidP="00D84CE0">
            <w:r>
              <w:rPr>
                <w:sz w:val="16"/>
                <w:szCs w:val="16"/>
              </w:rPr>
              <w:t>Keysight Technologies UK, Samsung</w:t>
            </w:r>
          </w:p>
        </w:tc>
        <w:tc>
          <w:tcPr>
            <w:tcW w:w="1122" w:type="dxa"/>
          </w:tcPr>
          <w:p w14:paraId="28CC6751" w14:textId="77777777" w:rsidR="003B7C8C" w:rsidRDefault="003B7C8C" w:rsidP="00D84CE0">
            <w:r>
              <w:rPr>
                <w:sz w:val="16"/>
                <w:szCs w:val="16"/>
              </w:rPr>
              <w:t>TEI15_Test, 5GS_Ph1-CT_n3GPPA-UEConTest</w:t>
            </w:r>
          </w:p>
        </w:tc>
        <w:tc>
          <w:tcPr>
            <w:tcW w:w="2323" w:type="dxa"/>
          </w:tcPr>
          <w:p w14:paraId="44A44918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95002C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1048BB6D" w14:textId="77777777" w:rsidTr="00D84CE0">
        <w:tc>
          <w:tcPr>
            <w:tcW w:w="879" w:type="dxa"/>
          </w:tcPr>
          <w:p w14:paraId="62E210A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5A5B096" w14:textId="77777777" w:rsidR="003B7C8C" w:rsidRDefault="003B7C8C" w:rsidP="00D84CE0">
            <w:r>
              <w:rPr>
                <w:sz w:val="16"/>
                <w:szCs w:val="16"/>
              </w:rPr>
              <w:t>4237</w:t>
            </w:r>
          </w:p>
        </w:tc>
        <w:tc>
          <w:tcPr>
            <w:tcW w:w="517" w:type="dxa"/>
          </w:tcPr>
          <w:p w14:paraId="10741CC6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8086D6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C18E57" w14:textId="77777777" w:rsidR="003B7C8C" w:rsidRDefault="003B7C8C" w:rsidP="00D84CE0">
            <w:r>
              <w:rPr>
                <w:sz w:val="16"/>
                <w:szCs w:val="16"/>
              </w:rPr>
              <w:t>Correction to NR5GC testcase 11.4.5</w:t>
            </w:r>
          </w:p>
        </w:tc>
        <w:tc>
          <w:tcPr>
            <w:tcW w:w="517" w:type="dxa"/>
          </w:tcPr>
          <w:p w14:paraId="7E7E8E32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21843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F09A52C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1252DE" w14:textId="77777777" w:rsidR="003B7C8C" w:rsidRDefault="003B7C8C" w:rsidP="00D84CE0">
            <w:r>
              <w:rPr>
                <w:sz w:val="16"/>
                <w:szCs w:val="16"/>
              </w:rPr>
              <w:t>R5-241529</w:t>
            </w:r>
          </w:p>
        </w:tc>
        <w:tc>
          <w:tcPr>
            <w:tcW w:w="1597" w:type="dxa"/>
          </w:tcPr>
          <w:p w14:paraId="7A01C5DE" w14:textId="77777777" w:rsidR="003B7C8C" w:rsidRDefault="003B7C8C" w:rsidP="00D84CE0">
            <w:r>
              <w:rPr>
                <w:sz w:val="16"/>
                <w:szCs w:val="16"/>
              </w:rPr>
              <w:t>ROHDE &amp; SCHWARZ, Hisilicon</w:t>
            </w:r>
          </w:p>
        </w:tc>
        <w:tc>
          <w:tcPr>
            <w:tcW w:w="1122" w:type="dxa"/>
          </w:tcPr>
          <w:p w14:paraId="3110D0D5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284688" w14:textId="77777777" w:rsidR="003B7C8C" w:rsidRDefault="003B7C8C" w:rsidP="00D84CE0">
            <w:r>
              <w:rPr>
                <w:sz w:val="16"/>
                <w:szCs w:val="16"/>
              </w:rPr>
              <w:t>11.4.5</w:t>
            </w:r>
          </w:p>
        </w:tc>
        <w:tc>
          <w:tcPr>
            <w:tcW w:w="998" w:type="dxa"/>
          </w:tcPr>
          <w:p w14:paraId="3D26B05D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2B273E87" w14:textId="77777777" w:rsidTr="00D84CE0">
        <w:tc>
          <w:tcPr>
            <w:tcW w:w="879" w:type="dxa"/>
          </w:tcPr>
          <w:p w14:paraId="514AFDB1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4F358E0" w14:textId="77777777" w:rsidR="003B7C8C" w:rsidRDefault="003B7C8C" w:rsidP="00D84CE0">
            <w:r>
              <w:rPr>
                <w:sz w:val="16"/>
                <w:szCs w:val="16"/>
              </w:rPr>
              <w:t>4240</w:t>
            </w:r>
          </w:p>
        </w:tc>
        <w:tc>
          <w:tcPr>
            <w:tcW w:w="517" w:type="dxa"/>
          </w:tcPr>
          <w:p w14:paraId="46A56097" w14:textId="77777777" w:rsidR="003B7C8C" w:rsidRDefault="003B7C8C" w:rsidP="00D84CE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776B2E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5793E2" w14:textId="77777777" w:rsidR="003B7C8C" w:rsidRDefault="003B7C8C" w:rsidP="00D84CE0">
            <w:r>
              <w:rPr>
                <w:sz w:val="16"/>
                <w:szCs w:val="16"/>
              </w:rPr>
              <w:t>Correction to NR5GC testcase 9.1.5.1.4</w:t>
            </w:r>
          </w:p>
        </w:tc>
        <w:tc>
          <w:tcPr>
            <w:tcW w:w="517" w:type="dxa"/>
          </w:tcPr>
          <w:p w14:paraId="53D12C94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A7FDC3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9BEED12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998D19" w14:textId="77777777" w:rsidR="003B7C8C" w:rsidRDefault="003B7C8C" w:rsidP="00D84CE0">
            <w:r>
              <w:rPr>
                <w:sz w:val="16"/>
                <w:szCs w:val="16"/>
              </w:rPr>
              <w:t>R5-241687</w:t>
            </w:r>
          </w:p>
        </w:tc>
        <w:tc>
          <w:tcPr>
            <w:tcW w:w="1597" w:type="dxa"/>
          </w:tcPr>
          <w:p w14:paraId="59C6F5CF" w14:textId="77777777" w:rsidR="003B7C8C" w:rsidRDefault="003B7C8C" w:rsidP="00D84CE0">
            <w:r>
              <w:rPr>
                <w:sz w:val="16"/>
                <w:szCs w:val="16"/>
              </w:rPr>
              <w:t>ROHDE &amp; SCHWARZ, Hisilicon, MediaTek</w:t>
            </w:r>
          </w:p>
        </w:tc>
        <w:tc>
          <w:tcPr>
            <w:tcW w:w="1122" w:type="dxa"/>
          </w:tcPr>
          <w:p w14:paraId="40D0FE9C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CC47C8B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EA9A1F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633E44B7" w14:textId="77777777" w:rsidTr="00D84CE0">
        <w:tc>
          <w:tcPr>
            <w:tcW w:w="879" w:type="dxa"/>
          </w:tcPr>
          <w:p w14:paraId="1B967B6A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7095816" w14:textId="77777777" w:rsidR="003B7C8C" w:rsidRDefault="003B7C8C" w:rsidP="00D84CE0">
            <w:r>
              <w:rPr>
                <w:sz w:val="16"/>
                <w:szCs w:val="16"/>
              </w:rPr>
              <w:t>4257</w:t>
            </w:r>
          </w:p>
        </w:tc>
        <w:tc>
          <w:tcPr>
            <w:tcW w:w="517" w:type="dxa"/>
          </w:tcPr>
          <w:p w14:paraId="3C85483E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313CED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FB3819" w14:textId="77777777" w:rsidR="003B7C8C" w:rsidRDefault="003B7C8C" w:rsidP="00D84CE0">
            <w:r>
              <w:rPr>
                <w:sz w:val="16"/>
                <w:szCs w:val="16"/>
              </w:rPr>
              <w:t>Correction of NR TC 9.1.4.1-CUC</w:t>
            </w:r>
          </w:p>
        </w:tc>
        <w:tc>
          <w:tcPr>
            <w:tcW w:w="517" w:type="dxa"/>
          </w:tcPr>
          <w:p w14:paraId="4FA3F56B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0AD7A5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AFFC39D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001C60" w14:textId="77777777" w:rsidR="003B7C8C" w:rsidRDefault="003B7C8C" w:rsidP="00D84CE0">
            <w:r>
              <w:rPr>
                <w:sz w:val="16"/>
                <w:szCs w:val="16"/>
              </w:rPr>
              <w:t>R5-241522</w:t>
            </w:r>
          </w:p>
        </w:tc>
        <w:tc>
          <w:tcPr>
            <w:tcW w:w="1597" w:type="dxa"/>
          </w:tcPr>
          <w:p w14:paraId="5C4D6D82" w14:textId="77777777" w:rsidR="003B7C8C" w:rsidRDefault="003B7C8C" w:rsidP="00D84CE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6EFDE1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0E5890" w14:textId="77777777" w:rsidR="003B7C8C" w:rsidRDefault="003B7C8C" w:rsidP="00D84CE0"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998" w:type="dxa"/>
          </w:tcPr>
          <w:p w14:paraId="53684C27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3B7C8C" w14:paraId="4A52A13F" w14:textId="77777777" w:rsidTr="00D84CE0">
        <w:tc>
          <w:tcPr>
            <w:tcW w:w="879" w:type="dxa"/>
          </w:tcPr>
          <w:p w14:paraId="66DF046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B9FC01" w14:textId="77777777" w:rsidR="003B7C8C" w:rsidRDefault="003B7C8C" w:rsidP="00D84CE0">
            <w:r>
              <w:rPr>
                <w:sz w:val="16"/>
                <w:szCs w:val="16"/>
              </w:rPr>
              <w:t>4278</w:t>
            </w:r>
          </w:p>
        </w:tc>
        <w:tc>
          <w:tcPr>
            <w:tcW w:w="517" w:type="dxa"/>
          </w:tcPr>
          <w:p w14:paraId="3E05787F" w14:textId="77777777" w:rsidR="003B7C8C" w:rsidRDefault="003B7C8C" w:rsidP="00D84CE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2EC7A93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273C74" w14:textId="77777777" w:rsidR="003B7C8C" w:rsidRDefault="003B7C8C" w:rsidP="00D84CE0">
            <w:r>
              <w:rPr>
                <w:sz w:val="16"/>
                <w:szCs w:val="16"/>
              </w:rPr>
              <w:t>Correction to NR 5GC Multilayer Emergency EPS FB TC 11.1.7</w:t>
            </w:r>
          </w:p>
        </w:tc>
        <w:tc>
          <w:tcPr>
            <w:tcW w:w="517" w:type="dxa"/>
          </w:tcPr>
          <w:p w14:paraId="7D47336F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8D2EEC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64DE87A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DC7ADF" w14:textId="77777777" w:rsidR="003B7C8C" w:rsidRDefault="003B7C8C" w:rsidP="00D84CE0">
            <w:r>
              <w:rPr>
                <w:sz w:val="16"/>
                <w:szCs w:val="16"/>
              </w:rPr>
              <w:t>R5-241691</w:t>
            </w:r>
          </w:p>
        </w:tc>
        <w:tc>
          <w:tcPr>
            <w:tcW w:w="1597" w:type="dxa"/>
          </w:tcPr>
          <w:p w14:paraId="76627BB9" w14:textId="77777777" w:rsidR="003B7C8C" w:rsidRDefault="003B7C8C" w:rsidP="00D84CE0">
            <w:r>
              <w:rPr>
                <w:sz w:val="16"/>
                <w:szCs w:val="16"/>
              </w:rPr>
              <w:t>Qualcomm CDMA Technologies, ANRITSU LTD, Rohde &amp; Schwarz</w:t>
            </w:r>
          </w:p>
        </w:tc>
        <w:tc>
          <w:tcPr>
            <w:tcW w:w="1122" w:type="dxa"/>
          </w:tcPr>
          <w:p w14:paraId="3B3169AF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B0339D" w14:textId="77777777" w:rsidR="003B7C8C" w:rsidRDefault="003B7C8C" w:rsidP="00D84CE0">
            <w:r>
              <w:rPr>
                <w:sz w:val="16"/>
                <w:szCs w:val="16"/>
              </w:rPr>
              <w:t>11.1.7</w:t>
            </w:r>
          </w:p>
        </w:tc>
        <w:tc>
          <w:tcPr>
            <w:tcW w:w="998" w:type="dxa"/>
          </w:tcPr>
          <w:p w14:paraId="0FB91476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114749AE" w14:textId="77777777" w:rsidTr="00D84CE0">
        <w:tc>
          <w:tcPr>
            <w:tcW w:w="879" w:type="dxa"/>
          </w:tcPr>
          <w:p w14:paraId="5F00D86F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E7BFF67" w14:textId="77777777" w:rsidR="003B7C8C" w:rsidRDefault="003B7C8C" w:rsidP="00D84CE0">
            <w:r>
              <w:rPr>
                <w:sz w:val="16"/>
                <w:szCs w:val="16"/>
              </w:rPr>
              <w:t>4279</w:t>
            </w:r>
          </w:p>
        </w:tc>
        <w:tc>
          <w:tcPr>
            <w:tcW w:w="517" w:type="dxa"/>
          </w:tcPr>
          <w:p w14:paraId="3601ED88" w14:textId="77777777" w:rsidR="003B7C8C" w:rsidRDefault="003B7C8C" w:rsidP="00D84CE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3024F74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AECED7" w14:textId="77777777" w:rsidR="003B7C8C" w:rsidRDefault="003B7C8C" w:rsidP="00D84CE0">
            <w:r>
              <w:rPr>
                <w:sz w:val="16"/>
                <w:szCs w:val="16"/>
              </w:rPr>
              <w:t>Correction to NR 5GC Multilayer Emergency TC 11.4.12</w:t>
            </w:r>
          </w:p>
        </w:tc>
        <w:tc>
          <w:tcPr>
            <w:tcW w:w="517" w:type="dxa"/>
          </w:tcPr>
          <w:p w14:paraId="6F41BC56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E322D9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FBCB3E0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54D786F" w14:textId="77777777" w:rsidR="003B7C8C" w:rsidRDefault="003B7C8C" w:rsidP="00D84CE0">
            <w:r>
              <w:rPr>
                <w:sz w:val="16"/>
                <w:szCs w:val="16"/>
              </w:rPr>
              <w:t>R5-241692</w:t>
            </w:r>
          </w:p>
        </w:tc>
        <w:tc>
          <w:tcPr>
            <w:tcW w:w="1597" w:type="dxa"/>
          </w:tcPr>
          <w:p w14:paraId="78120F11" w14:textId="77777777" w:rsidR="003B7C8C" w:rsidRDefault="003B7C8C" w:rsidP="00D84CE0">
            <w:r>
              <w:rPr>
                <w:sz w:val="16"/>
                <w:szCs w:val="16"/>
              </w:rPr>
              <w:t>Qualcomm CDMA Technologies, ANRITSU LTD, Rohde &amp; Schwarz</w:t>
            </w:r>
          </w:p>
        </w:tc>
        <w:tc>
          <w:tcPr>
            <w:tcW w:w="1122" w:type="dxa"/>
          </w:tcPr>
          <w:p w14:paraId="67D8E9B9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78B4370" w14:textId="77777777" w:rsidR="003B7C8C" w:rsidRDefault="003B7C8C" w:rsidP="00D84CE0">
            <w:r>
              <w:rPr>
                <w:sz w:val="16"/>
                <w:szCs w:val="16"/>
              </w:rPr>
              <w:t>11.4.12</w:t>
            </w:r>
          </w:p>
        </w:tc>
        <w:tc>
          <w:tcPr>
            <w:tcW w:w="998" w:type="dxa"/>
          </w:tcPr>
          <w:p w14:paraId="04A6E261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3B7C8C" w14:paraId="522E6A15" w14:textId="77777777" w:rsidTr="00D84CE0">
        <w:tc>
          <w:tcPr>
            <w:tcW w:w="879" w:type="dxa"/>
          </w:tcPr>
          <w:p w14:paraId="76E252A7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389C495" w14:textId="77777777" w:rsidR="003B7C8C" w:rsidRDefault="003B7C8C" w:rsidP="00D84CE0">
            <w:r>
              <w:rPr>
                <w:sz w:val="16"/>
                <w:szCs w:val="16"/>
              </w:rPr>
              <w:t>4294</w:t>
            </w:r>
          </w:p>
        </w:tc>
        <w:tc>
          <w:tcPr>
            <w:tcW w:w="517" w:type="dxa"/>
          </w:tcPr>
          <w:p w14:paraId="374761F8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8638C4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3C9097" w14:textId="77777777" w:rsidR="003B7C8C" w:rsidRDefault="003B7C8C" w:rsidP="00D84CE0">
            <w:r>
              <w:rPr>
                <w:sz w:val="16"/>
                <w:szCs w:val="16"/>
              </w:rPr>
              <w:t>Correction of test case 8.1.1.2.4</w:t>
            </w:r>
          </w:p>
        </w:tc>
        <w:tc>
          <w:tcPr>
            <w:tcW w:w="517" w:type="dxa"/>
          </w:tcPr>
          <w:p w14:paraId="0E83E572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06122A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4F3C79A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73D199E" w14:textId="77777777" w:rsidR="003B7C8C" w:rsidRDefault="003B7C8C" w:rsidP="00D84CE0">
            <w:r>
              <w:rPr>
                <w:sz w:val="16"/>
                <w:szCs w:val="16"/>
              </w:rPr>
              <w:t>R5-241511</w:t>
            </w:r>
          </w:p>
        </w:tc>
        <w:tc>
          <w:tcPr>
            <w:tcW w:w="1597" w:type="dxa"/>
          </w:tcPr>
          <w:p w14:paraId="1E0C7E7E" w14:textId="77777777" w:rsidR="003B7C8C" w:rsidRDefault="003B7C8C" w:rsidP="00D84CE0">
            <w:r>
              <w:rPr>
                <w:sz w:val="16"/>
                <w:szCs w:val="16"/>
              </w:rPr>
              <w:t>NTTDOCOMO, INC., TF160</w:t>
            </w:r>
          </w:p>
        </w:tc>
        <w:tc>
          <w:tcPr>
            <w:tcW w:w="1122" w:type="dxa"/>
          </w:tcPr>
          <w:p w14:paraId="605D752C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C650B2C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A904B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3E519606" w14:textId="77777777" w:rsidTr="00D84CE0">
        <w:tc>
          <w:tcPr>
            <w:tcW w:w="879" w:type="dxa"/>
          </w:tcPr>
          <w:p w14:paraId="59A8837D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0C946C6" w14:textId="77777777" w:rsidR="003B7C8C" w:rsidRDefault="003B7C8C" w:rsidP="00D84CE0">
            <w:r>
              <w:rPr>
                <w:sz w:val="16"/>
                <w:szCs w:val="16"/>
              </w:rPr>
              <w:t>4295</w:t>
            </w:r>
          </w:p>
        </w:tc>
        <w:tc>
          <w:tcPr>
            <w:tcW w:w="517" w:type="dxa"/>
          </w:tcPr>
          <w:p w14:paraId="34ACF724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91F86B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F400A0" w14:textId="77777777" w:rsidR="003B7C8C" w:rsidRDefault="003B7C8C" w:rsidP="00D84CE0">
            <w:r>
              <w:rPr>
                <w:sz w:val="16"/>
                <w:szCs w:val="16"/>
              </w:rPr>
              <w:t>Correction of test case 8.1.4.2.1.1</w:t>
            </w:r>
          </w:p>
        </w:tc>
        <w:tc>
          <w:tcPr>
            <w:tcW w:w="517" w:type="dxa"/>
          </w:tcPr>
          <w:p w14:paraId="37C8FF93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17136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360F10C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0C1754" w14:textId="77777777" w:rsidR="003B7C8C" w:rsidRDefault="003B7C8C" w:rsidP="00D84CE0">
            <w:r>
              <w:rPr>
                <w:sz w:val="16"/>
                <w:szCs w:val="16"/>
              </w:rPr>
              <w:t>R5-241516</w:t>
            </w:r>
          </w:p>
        </w:tc>
        <w:tc>
          <w:tcPr>
            <w:tcW w:w="1597" w:type="dxa"/>
          </w:tcPr>
          <w:p w14:paraId="2FE7AD4F" w14:textId="77777777" w:rsidR="003B7C8C" w:rsidRDefault="003B7C8C" w:rsidP="00D84CE0">
            <w:r>
              <w:rPr>
                <w:sz w:val="16"/>
                <w:szCs w:val="16"/>
              </w:rPr>
              <w:t>NTTDOCOMO, INC.</w:t>
            </w:r>
          </w:p>
        </w:tc>
        <w:tc>
          <w:tcPr>
            <w:tcW w:w="1122" w:type="dxa"/>
          </w:tcPr>
          <w:p w14:paraId="65F08797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8E882A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0AAB12" w14:textId="77777777" w:rsidR="003B7C8C" w:rsidRDefault="003B7C8C" w:rsidP="00D84CE0">
            <w:pPr>
              <w:rPr>
                <w:sz w:val="16"/>
                <w:szCs w:val="16"/>
              </w:rPr>
            </w:pPr>
          </w:p>
        </w:tc>
      </w:tr>
      <w:tr w:rsidR="003B7C8C" w14:paraId="784C63A3" w14:textId="77777777" w:rsidTr="00D84CE0">
        <w:tc>
          <w:tcPr>
            <w:tcW w:w="879" w:type="dxa"/>
          </w:tcPr>
          <w:p w14:paraId="5AF53EC4" w14:textId="77777777" w:rsidR="003B7C8C" w:rsidRDefault="003B7C8C" w:rsidP="00D84CE0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D75D633" w14:textId="77777777" w:rsidR="003B7C8C" w:rsidRDefault="003B7C8C" w:rsidP="00D84CE0">
            <w:r>
              <w:rPr>
                <w:sz w:val="16"/>
                <w:szCs w:val="16"/>
              </w:rPr>
              <w:t>4304</w:t>
            </w:r>
          </w:p>
        </w:tc>
        <w:tc>
          <w:tcPr>
            <w:tcW w:w="517" w:type="dxa"/>
          </w:tcPr>
          <w:p w14:paraId="7CA712B4" w14:textId="77777777" w:rsidR="003B7C8C" w:rsidRDefault="003B7C8C" w:rsidP="00D84CE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857BBA" w14:textId="77777777" w:rsidR="003B7C8C" w:rsidRDefault="003B7C8C" w:rsidP="00D84CE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E85DA0" w14:textId="77777777" w:rsidR="003B7C8C" w:rsidRDefault="003B7C8C" w:rsidP="00D84CE0">
            <w:r>
              <w:rPr>
                <w:sz w:val="16"/>
                <w:szCs w:val="16"/>
              </w:rPr>
              <w:t>Correction to 5G NR TC 11.4.13</w:t>
            </w:r>
          </w:p>
        </w:tc>
        <w:tc>
          <w:tcPr>
            <w:tcW w:w="517" w:type="dxa"/>
          </w:tcPr>
          <w:p w14:paraId="6C5C6870" w14:textId="77777777" w:rsidR="003B7C8C" w:rsidRDefault="003B7C8C" w:rsidP="00D84CE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1F7C10" w14:textId="77777777" w:rsidR="003B7C8C" w:rsidRDefault="003B7C8C" w:rsidP="00D84CE0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42E73087" w14:textId="77777777" w:rsidR="003B7C8C" w:rsidRDefault="003B7C8C" w:rsidP="00D84CE0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A3D8628" w14:textId="77777777" w:rsidR="003B7C8C" w:rsidRDefault="003B7C8C" w:rsidP="00D84CE0">
            <w:r>
              <w:rPr>
                <w:sz w:val="16"/>
                <w:szCs w:val="16"/>
              </w:rPr>
              <w:t>R5-241531</w:t>
            </w:r>
          </w:p>
        </w:tc>
        <w:tc>
          <w:tcPr>
            <w:tcW w:w="1597" w:type="dxa"/>
          </w:tcPr>
          <w:p w14:paraId="65508193" w14:textId="77777777" w:rsidR="003B7C8C" w:rsidRDefault="003B7C8C" w:rsidP="00D84CE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C87C476" w14:textId="77777777" w:rsidR="003B7C8C" w:rsidRDefault="003B7C8C" w:rsidP="00D84CE0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F88B776" w14:textId="77777777" w:rsidR="003B7C8C" w:rsidRDefault="003B7C8C" w:rsidP="00D84CE0">
            <w:r>
              <w:rPr>
                <w:sz w:val="16"/>
                <w:szCs w:val="16"/>
              </w:rPr>
              <w:t>11.4.13</w:t>
            </w:r>
          </w:p>
        </w:tc>
        <w:tc>
          <w:tcPr>
            <w:tcW w:w="998" w:type="dxa"/>
          </w:tcPr>
          <w:p w14:paraId="1AF3067B" w14:textId="77777777" w:rsidR="003B7C8C" w:rsidRDefault="003B7C8C" w:rsidP="00D84CE0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259764F2" w14:textId="77777777" w:rsidR="003B7C8C" w:rsidRDefault="003B7C8C" w:rsidP="003B7C8C"/>
    <w:p w14:paraId="3C084DCA" w14:textId="77777777" w:rsidR="003B7C8C" w:rsidRDefault="003B7C8C" w:rsidP="003B7C8C"/>
    <w:p w14:paraId="218307B5" w14:textId="77777777" w:rsidR="00C94B83" w:rsidRPr="00917427" w:rsidRDefault="00C94B83" w:rsidP="00C94B8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RP-240231</w:t>
      </w:r>
      <w:r>
        <w:rPr>
          <w:b/>
          <w:i/>
          <w:noProof/>
          <w:sz w:val="28"/>
        </w:rPr>
        <w:fldChar w:fldCharType="end"/>
      </w:r>
    </w:p>
    <w:p w14:paraId="3ACB78FB" w14:textId="77777777" w:rsidR="00C94B83" w:rsidRPr="00784730" w:rsidRDefault="00C94B83" w:rsidP="00C94B83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2AED00F0" w14:textId="77777777" w:rsidR="00C94B83" w:rsidRPr="00050554" w:rsidRDefault="00C94B83" w:rsidP="00C94B83">
      <w:pPr>
        <w:rPr>
          <w:rFonts w:ascii="Arial" w:hAnsi="Arial" w:cs="Arial"/>
          <w:b/>
          <w:bCs/>
          <w:lang w:val="en-US"/>
        </w:rPr>
      </w:pPr>
    </w:p>
    <w:p w14:paraId="6149C32A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65D10323" w14:textId="77777777" w:rsidR="00C94B83" w:rsidRPr="00E145B1" w:rsidRDefault="00C94B83" w:rsidP="00C94B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REL-15 (batch 8)</w:t>
      </w:r>
      <w:r>
        <w:rPr>
          <w:rFonts w:ascii="Arial" w:hAnsi="Arial" w:cs="Arial"/>
          <w:b/>
          <w:bCs/>
        </w:rPr>
        <w:fldChar w:fldCharType="end"/>
      </w:r>
    </w:p>
    <w:p w14:paraId="1E72509A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28AD33A" w14:textId="77777777" w:rsidR="00C94B83" w:rsidRDefault="00C94B83" w:rsidP="00C94B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2D62326" w14:textId="77777777" w:rsidR="00C94B83" w:rsidRDefault="00C94B83" w:rsidP="00C94B8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C0F42CC" w14:textId="77777777" w:rsidR="00C94B83" w:rsidRPr="004E535C" w:rsidRDefault="00C94B83" w:rsidP="00C94B8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94B83" w:rsidRPr="004E535C" w14:paraId="3E62B09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82455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AB853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22113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FBC924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E60650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10E6E1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76330E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91A0E3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D60786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EB5819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C9FAEAA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FCAC10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61C8D7" w14:textId="77777777" w:rsidR="00C94B83" w:rsidRPr="00BF1EB6" w:rsidRDefault="00C94B83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94B83" w14:paraId="339384F4" w14:textId="77777777" w:rsidTr="00585DDF">
        <w:tc>
          <w:tcPr>
            <w:tcW w:w="879" w:type="dxa"/>
          </w:tcPr>
          <w:p w14:paraId="6B1CFAC0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1CC818C" w14:textId="77777777" w:rsidR="00C94B83" w:rsidRDefault="00C94B83" w:rsidP="00585DDF">
            <w:r>
              <w:rPr>
                <w:sz w:val="16"/>
                <w:szCs w:val="16"/>
              </w:rPr>
              <w:t>2875</w:t>
            </w:r>
          </w:p>
        </w:tc>
        <w:tc>
          <w:tcPr>
            <w:tcW w:w="517" w:type="dxa"/>
          </w:tcPr>
          <w:p w14:paraId="2D92C3FB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75522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DD26BE" w14:textId="77777777" w:rsidR="00C94B83" w:rsidRDefault="00C94B83" w:rsidP="00585DDF">
            <w:r>
              <w:rPr>
                <w:sz w:val="16"/>
                <w:szCs w:val="16"/>
              </w:rPr>
              <w:t>Editorial corrections for 6.7.3.1 and 6.7.3.2.2</w:t>
            </w:r>
          </w:p>
        </w:tc>
        <w:tc>
          <w:tcPr>
            <w:tcW w:w="517" w:type="dxa"/>
          </w:tcPr>
          <w:p w14:paraId="5423FDA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68CB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3121AC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9A489E" w14:textId="77777777" w:rsidR="00C94B83" w:rsidRDefault="00C94B83" w:rsidP="00585DDF">
            <w:r>
              <w:rPr>
                <w:sz w:val="16"/>
                <w:szCs w:val="16"/>
              </w:rPr>
              <w:t>R5-240026</w:t>
            </w:r>
          </w:p>
        </w:tc>
        <w:tc>
          <w:tcPr>
            <w:tcW w:w="1597" w:type="dxa"/>
          </w:tcPr>
          <w:p w14:paraId="71E0A6D8" w14:textId="77777777" w:rsidR="00C94B83" w:rsidRDefault="00C94B83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526D9751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152D92A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61F8D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FB58FA1" w14:textId="77777777" w:rsidTr="00585DDF">
        <w:tc>
          <w:tcPr>
            <w:tcW w:w="879" w:type="dxa"/>
          </w:tcPr>
          <w:p w14:paraId="3D605770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4073283" w14:textId="77777777" w:rsidR="00C94B83" w:rsidRDefault="00C94B83" w:rsidP="00585DDF">
            <w:r>
              <w:rPr>
                <w:sz w:val="16"/>
                <w:szCs w:val="16"/>
              </w:rPr>
              <w:t>2897</w:t>
            </w:r>
          </w:p>
        </w:tc>
        <w:tc>
          <w:tcPr>
            <w:tcW w:w="517" w:type="dxa"/>
          </w:tcPr>
          <w:p w14:paraId="1329A8B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3AB8F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D5D96F" w14:textId="77777777" w:rsidR="00C94B83" w:rsidRDefault="00C94B83" w:rsidP="00585DDF">
            <w:r>
              <w:rPr>
                <w:sz w:val="16"/>
                <w:szCs w:val="16"/>
              </w:rPr>
              <w:t>Introducing the Re-Positioning Concept for FR2 RRM TCs</w:t>
            </w:r>
          </w:p>
        </w:tc>
        <w:tc>
          <w:tcPr>
            <w:tcW w:w="517" w:type="dxa"/>
          </w:tcPr>
          <w:p w14:paraId="52032FAB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48A3B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0BE63B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0496C9" w14:textId="77777777" w:rsidR="00C94B83" w:rsidRDefault="00C94B83" w:rsidP="00585DDF">
            <w:r>
              <w:rPr>
                <w:sz w:val="16"/>
                <w:szCs w:val="16"/>
              </w:rPr>
              <w:t>R5-241862</w:t>
            </w:r>
          </w:p>
        </w:tc>
        <w:tc>
          <w:tcPr>
            <w:tcW w:w="1597" w:type="dxa"/>
          </w:tcPr>
          <w:p w14:paraId="02196A0D" w14:textId="77777777" w:rsidR="00C94B83" w:rsidRDefault="00C94B83" w:rsidP="00585DDF">
            <w:r>
              <w:rPr>
                <w:sz w:val="16"/>
                <w:szCs w:val="16"/>
              </w:rPr>
              <w:t>Keysight Technologies UK Ltd, Rohde &amp; Schwarz</w:t>
            </w:r>
          </w:p>
        </w:tc>
        <w:tc>
          <w:tcPr>
            <w:tcW w:w="1122" w:type="dxa"/>
          </w:tcPr>
          <w:p w14:paraId="2406293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B67CC75" w14:textId="77777777" w:rsidR="00C94B83" w:rsidRDefault="00C94B83" w:rsidP="00585DDF">
            <w:r>
              <w:rPr>
                <w:sz w:val="16"/>
                <w:szCs w:val="16"/>
              </w:rPr>
              <w:t>I.5</w:t>
            </w:r>
          </w:p>
        </w:tc>
        <w:tc>
          <w:tcPr>
            <w:tcW w:w="998" w:type="dxa"/>
          </w:tcPr>
          <w:p w14:paraId="781B7071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F860671" w14:textId="77777777" w:rsidTr="00585DDF">
        <w:tc>
          <w:tcPr>
            <w:tcW w:w="879" w:type="dxa"/>
          </w:tcPr>
          <w:p w14:paraId="0353FD5E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82BA583" w14:textId="77777777" w:rsidR="00C94B83" w:rsidRDefault="00C94B83" w:rsidP="00585DDF">
            <w:r>
              <w:rPr>
                <w:sz w:val="16"/>
                <w:szCs w:val="16"/>
              </w:rPr>
              <w:t>2923</w:t>
            </w:r>
          </w:p>
        </w:tc>
        <w:tc>
          <w:tcPr>
            <w:tcW w:w="517" w:type="dxa"/>
          </w:tcPr>
          <w:p w14:paraId="4D796C6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41A0A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BC5D89" w14:textId="77777777" w:rsidR="00C94B83" w:rsidRDefault="00C94B83" w:rsidP="00585DDF">
            <w:r>
              <w:rPr>
                <w:sz w:val="16"/>
                <w:szCs w:val="16"/>
              </w:rPr>
              <w:t>Correction to EN-DC and NR SA SCell activation test cases</w:t>
            </w:r>
          </w:p>
        </w:tc>
        <w:tc>
          <w:tcPr>
            <w:tcW w:w="517" w:type="dxa"/>
          </w:tcPr>
          <w:p w14:paraId="7B5D462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5A44C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60C654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95FB02" w14:textId="77777777" w:rsidR="00C94B83" w:rsidRDefault="00C94B83" w:rsidP="00585DDF">
            <w:r>
              <w:rPr>
                <w:sz w:val="16"/>
                <w:szCs w:val="16"/>
              </w:rPr>
              <w:t>R5-241994</w:t>
            </w:r>
          </w:p>
        </w:tc>
        <w:tc>
          <w:tcPr>
            <w:tcW w:w="1597" w:type="dxa"/>
          </w:tcPr>
          <w:p w14:paraId="78CB47A0" w14:textId="77777777" w:rsidR="00C94B83" w:rsidRDefault="00C94B83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2987C56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8ACD90F" w14:textId="77777777" w:rsidR="00C94B83" w:rsidRDefault="00C94B83" w:rsidP="00585DDF">
            <w:r>
              <w:rPr>
                <w:sz w:val="16"/>
                <w:szCs w:val="16"/>
              </w:rPr>
              <w:t>4.5.3.0, 4.5.3.1, 4.5.3.2, 4.5.3.3</w:t>
            </w:r>
          </w:p>
        </w:tc>
        <w:tc>
          <w:tcPr>
            <w:tcW w:w="998" w:type="dxa"/>
          </w:tcPr>
          <w:p w14:paraId="7A0FE9B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0C0098D" w14:textId="77777777" w:rsidTr="00585DDF">
        <w:tc>
          <w:tcPr>
            <w:tcW w:w="879" w:type="dxa"/>
          </w:tcPr>
          <w:p w14:paraId="63B20BB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078768C" w14:textId="77777777" w:rsidR="00C94B83" w:rsidRDefault="00C94B83" w:rsidP="00585DDF">
            <w:r>
              <w:rPr>
                <w:sz w:val="16"/>
                <w:szCs w:val="16"/>
              </w:rPr>
              <w:t>2924</w:t>
            </w:r>
          </w:p>
        </w:tc>
        <w:tc>
          <w:tcPr>
            <w:tcW w:w="517" w:type="dxa"/>
          </w:tcPr>
          <w:p w14:paraId="6868B77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54466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1E7B6C" w14:textId="77777777" w:rsidR="00C94B83" w:rsidRDefault="00C94B83" w:rsidP="00585DDF">
            <w:r>
              <w:rPr>
                <w:sz w:val="16"/>
                <w:szCs w:val="16"/>
              </w:rPr>
              <w:t>Correction to PCI updating formulas in RRM test cases</w:t>
            </w:r>
          </w:p>
        </w:tc>
        <w:tc>
          <w:tcPr>
            <w:tcW w:w="517" w:type="dxa"/>
          </w:tcPr>
          <w:p w14:paraId="2C719E1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A0F7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BBFA11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194DCC8" w14:textId="77777777" w:rsidR="00C94B83" w:rsidRDefault="00C94B83" w:rsidP="00585DDF">
            <w:r>
              <w:rPr>
                <w:sz w:val="16"/>
                <w:szCs w:val="16"/>
              </w:rPr>
              <w:t>R5-241995</w:t>
            </w:r>
          </w:p>
        </w:tc>
        <w:tc>
          <w:tcPr>
            <w:tcW w:w="1597" w:type="dxa"/>
          </w:tcPr>
          <w:p w14:paraId="36E6B940" w14:textId="77777777" w:rsidR="00C94B83" w:rsidRDefault="00C94B83" w:rsidP="00585DDF">
            <w:r>
              <w:rPr>
                <w:sz w:val="16"/>
                <w:szCs w:val="16"/>
              </w:rPr>
              <w:t>Huawei, HiSilicon, Starpoint</w:t>
            </w:r>
          </w:p>
        </w:tc>
        <w:tc>
          <w:tcPr>
            <w:tcW w:w="1122" w:type="dxa"/>
          </w:tcPr>
          <w:p w14:paraId="4C5DA8DC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023ED3E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513DE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4F01F4D" w14:textId="77777777" w:rsidTr="00585DDF">
        <w:tc>
          <w:tcPr>
            <w:tcW w:w="879" w:type="dxa"/>
          </w:tcPr>
          <w:p w14:paraId="123B4922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77147D7" w14:textId="77777777" w:rsidR="00C94B83" w:rsidRDefault="00C94B83" w:rsidP="00585DDF">
            <w:r>
              <w:rPr>
                <w:sz w:val="16"/>
                <w:szCs w:val="16"/>
              </w:rPr>
              <w:t>2955</w:t>
            </w:r>
          </w:p>
        </w:tc>
        <w:tc>
          <w:tcPr>
            <w:tcW w:w="517" w:type="dxa"/>
          </w:tcPr>
          <w:p w14:paraId="1FDDB63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A3E47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7FD76A" w14:textId="77777777" w:rsidR="00C94B83" w:rsidRDefault="00C94B83" w:rsidP="00585DDF">
            <w:r>
              <w:rPr>
                <w:sz w:val="16"/>
                <w:szCs w:val="16"/>
              </w:rPr>
              <w:t>Correction to FR1 4-step RACH test cases with TT</w:t>
            </w:r>
          </w:p>
        </w:tc>
        <w:tc>
          <w:tcPr>
            <w:tcW w:w="517" w:type="dxa"/>
          </w:tcPr>
          <w:p w14:paraId="1477A380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81C7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3FA1A6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D42C07" w14:textId="77777777" w:rsidR="00C94B83" w:rsidRDefault="00C94B83" w:rsidP="00585DDF">
            <w:r>
              <w:rPr>
                <w:sz w:val="16"/>
                <w:szCs w:val="16"/>
              </w:rPr>
              <w:t>R5-240758</w:t>
            </w:r>
          </w:p>
        </w:tc>
        <w:tc>
          <w:tcPr>
            <w:tcW w:w="1597" w:type="dxa"/>
          </w:tcPr>
          <w:p w14:paraId="12A9C204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584D32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3A4F50E" w14:textId="77777777" w:rsidR="00C94B83" w:rsidRDefault="00C94B83" w:rsidP="00585DDF">
            <w:r>
              <w:rPr>
                <w:sz w:val="16"/>
                <w:szCs w:val="16"/>
              </w:rPr>
              <w:t>4.3.2.2.1, 4.3.2.2.2, 6.3.2.2.1, 6.3.2.2.2</w:t>
            </w:r>
          </w:p>
        </w:tc>
        <w:tc>
          <w:tcPr>
            <w:tcW w:w="998" w:type="dxa"/>
          </w:tcPr>
          <w:p w14:paraId="0A59DFEC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EF787C3" w14:textId="77777777" w:rsidTr="00585DDF">
        <w:tc>
          <w:tcPr>
            <w:tcW w:w="879" w:type="dxa"/>
          </w:tcPr>
          <w:p w14:paraId="7AED9A2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3F8118" w14:textId="77777777" w:rsidR="00C94B83" w:rsidRDefault="00C94B83" w:rsidP="00585DDF">
            <w:r>
              <w:rPr>
                <w:sz w:val="16"/>
                <w:szCs w:val="16"/>
              </w:rPr>
              <w:t>2957</w:t>
            </w:r>
          </w:p>
        </w:tc>
        <w:tc>
          <w:tcPr>
            <w:tcW w:w="517" w:type="dxa"/>
          </w:tcPr>
          <w:p w14:paraId="07482EB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35EB4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8F6B0A" w14:textId="77777777" w:rsidR="00C94B83" w:rsidRDefault="00C94B83" w:rsidP="00585DDF">
            <w:r>
              <w:rPr>
                <w:sz w:val="16"/>
                <w:szCs w:val="16"/>
              </w:rPr>
              <w:t>Correction to FR1 inter frequency SS SINR relative accuracy test cases with TT</w:t>
            </w:r>
          </w:p>
        </w:tc>
        <w:tc>
          <w:tcPr>
            <w:tcW w:w="517" w:type="dxa"/>
          </w:tcPr>
          <w:p w14:paraId="1B0A48A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22FB1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73C914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9D89D6" w14:textId="77777777" w:rsidR="00C94B83" w:rsidRDefault="00C94B83" w:rsidP="00585DDF">
            <w:r>
              <w:rPr>
                <w:sz w:val="16"/>
                <w:szCs w:val="16"/>
              </w:rPr>
              <w:t>R5-240760</w:t>
            </w:r>
          </w:p>
        </w:tc>
        <w:tc>
          <w:tcPr>
            <w:tcW w:w="1597" w:type="dxa"/>
          </w:tcPr>
          <w:p w14:paraId="0BBDB00F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717F6B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D604DA1" w14:textId="77777777" w:rsidR="00C94B83" w:rsidRDefault="00C94B83" w:rsidP="00585DDF">
            <w:r>
              <w:rPr>
                <w:sz w:val="16"/>
                <w:szCs w:val="16"/>
              </w:rPr>
              <w:t>4.7.3.2.2, 6.7.3.2.2</w:t>
            </w:r>
          </w:p>
        </w:tc>
        <w:tc>
          <w:tcPr>
            <w:tcW w:w="998" w:type="dxa"/>
          </w:tcPr>
          <w:p w14:paraId="328EE518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164CA42" w14:textId="77777777" w:rsidTr="00585DDF">
        <w:tc>
          <w:tcPr>
            <w:tcW w:w="879" w:type="dxa"/>
          </w:tcPr>
          <w:p w14:paraId="6920069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CAA15B8" w14:textId="77777777" w:rsidR="00C94B83" w:rsidRDefault="00C94B83" w:rsidP="00585DDF">
            <w:r>
              <w:rPr>
                <w:sz w:val="16"/>
                <w:szCs w:val="16"/>
              </w:rPr>
              <w:t>2958</w:t>
            </w:r>
          </w:p>
        </w:tc>
        <w:tc>
          <w:tcPr>
            <w:tcW w:w="517" w:type="dxa"/>
          </w:tcPr>
          <w:p w14:paraId="740FEA2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97418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BA6E1A" w14:textId="77777777" w:rsidR="00C94B83" w:rsidRDefault="00C94B83" w:rsidP="00585DDF">
            <w:r>
              <w:rPr>
                <w:sz w:val="16"/>
                <w:szCs w:val="16"/>
              </w:rPr>
              <w:t>Correction to FR1 L1 RSRP absolute accuracy test cases with TT</w:t>
            </w:r>
          </w:p>
        </w:tc>
        <w:tc>
          <w:tcPr>
            <w:tcW w:w="517" w:type="dxa"/>
          </w:tcPr>
          <w:p w14:paraId="051EB7E9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821EA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8DF425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801C520" w14:textId="77777777" w:rsidR="00C94B83" w:rsidRDefault="00C94B83" w:rsidP="00585DDF">
            <w:r>
              <w:rPr>
                <w:sz w:val="16"/>
                <w:szCs w:val="16"/>
              </w:rPr>
              <w:t>R5-240761</w:t>
            </w:r>
          </w:p>
        </w:tc>
        <w:tc>
          <w:tcPr>
            <w:tcW w:w="1597" w:type="dxa"/>
          </w:tcPr>
          <w:p w14:paraId="36F42036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848B5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DE151C8" w14:textId="77777777" w:rsidR="00C94B83" w:rsidRDefault="00C94B83" w:rsidP="00585DDF">
            <w:r>
              <w:rPr>
                <w:sz w:val="16"/>
                <w:szCs w:val="16"/>
              </w:rPr>
              <w:t>4.7.4.1.1, 6.7.4.1.1</w:t>
            </w:r>
          </w:p>
        </w:tc>
        <w:tc>
          <w:tcPr>
            <w:tcW w:w="998" w:type="dxa"/>
          </w:tcPr>
          <w:p w14:paraId="580B37B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EC368D4" w14:textId="77777777" w:rsidTr="00585DDF">
        <w:tc>
          <w:tcPr>
            <w:tcW w:w="879" w:type="dxa"/>
          </w:tcPr>
          <w:p w14:paraId="52B025F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AAD1BFE" w14:textId="77777777" w:rsidR="00C94B83" w:rsidRDefault="00C94B83" w:rsidP="00585DDF">
            <w:r>
              <w:rPr>
                <w:sz w:val="16"/>
                <w:szCs w:val="16"/>
              </w:rPr>
              <w:t>2959</w:t>
            </w:r>
          </w:p>
        </w:tc>
        <w:tc>
          <w:tcPr>
            <w:tcW w:w="517" w:type="dxa"/>
          </w:tcPr>
          <w:p w14:paraId="6E17C00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2DD35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105BBD" w14:textId="77777777" w:rsidR="00C94B83" w:rsidRDefault="00C94B83" w:rsidP="00585DDF">
            <w:r>
              <w:rPr>
                <w:sz w:val="16"/>
                <w:szCs w:val="16"/>
              </w:rPr>
              <w:t>Correction to FR1 LTE RSRP accuracy test case 6.7.5.1 with TT</w:t>
            </w:r>
          </w:p>
        </w:tc>
        <w:tc>
          <w:tcPr>
            <w:tcW w:w="517" w:type="dxa"/>
          </w:tcPr>
          <w:p w14:paraId="239C139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A7541A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524CA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536907" w14:textId="77777777" w:rsidR="00C94B83" w:rsidRDefault="00C94B83" w:rsidP="00585DDF">
            <w:r>
              <w:rPr>
                <w:sz w:val="16"/>
                <w:szCs w:val="16"/>
              </w:rPr>
              <w:t>R5-240762</w:t>
            </w:r>
          </w:p>
        </w:tc>
        <w:tc>
          <w:tcPr>
            <w:tcW w:w="1597" w:type="dxa"/>
          </w:tcPr>
          <w:p w14:paraId="71F0FA98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CA9D3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BFF2F76" w14:textId="77777777" w:rsidR="00C94B83" w:rsidRDefault="00C94B83" w:rsidP="00585DDF">
            <w:r>
              <w:rPr>
                <w:sz w:val="16"/>
                <w:szCs w:val="16"/>
              </w:rPr>
              <w:t>6.7.5.1</w:t>
            </w:r>
          </w:p>
        </w:tc>
        <w:tc>
          <w:tcPr>
            <w:tcW w:w="998" w:type="dxa"/>
          </w:tcPr>
          <w:p w14:paraId="77CC96D5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7314EFA" w14:textId="77777777" w:rsidTr="00585DDF">
        <w:tc>
          <w:tcPr>
            <w:tcW w:w="879" w:type="dxa"/>
          </w:tcPr>
          <w:p w14:paraId="29998C2C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2A330E8" w14:textId="77777777" w:rsidR="00C94B83" w:rsidRDefault="00C94B83" w:rsidP="00585DDF">
            <w:r>
              <w:rPr>
                <w:sz w:val="16"/>
                <w:szCs w:val="16"/>
              </w:rPr>
              <w:t>2962</w:t>
            </w:r>
          </w:p>
        </w:tc>
        <w:tc>
          <w:tcPr>
            <w:tcW w:w="517" w:type="dxa"/>
          </w:tcPr>
          <w:p w14:paraId="4997DB3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C2C4B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02C176" w14:textId="77777777" w:rsidR="00C94B83" w:rsidRDefault="00C94B83" w:rsidP="00585DDF">
            <w:r>
              <w:rPr>
                <w:sz w:val="16"/>
                <w:szCs w:val="16"/>
              </w:rPr>
              <w:t>Correction of Test tolerance for FR2 Inter frequency test case</w:t>
            </w:r>
          </w:p>
        </w:tc>
        <w:tc>
          <w:tcPr>
            <w:tcW w:w="517" w:type="dxa"/>
          </w:tcPr>
          <w:p w14:paraId="6CC478D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5C0FE4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EDA848F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1C168C" w14:textId="77777777" w:rsidR="00C94B83" w:rsidRDefault="00C94B83" w:rsidP="00585DDF">
            <w:r>
              <w:rPr>
                <w:sz w:val="16"/>
                <w:szCs w:val="16"/>
              </w:rPr>
              <w:t>R5-240793</w:t>
            </w:r>
          </w:p>
        </w:tc>
        <w:tc>
          <w:tcPr>
            <w:tcW w:w="1597" w:type="dxa"/>
          </w:tcPr>
          <w:p w14:paraId="0099E655" w14:textId="77777777" w:rsidR="00C94B83" w:rsidRDefault="00C94B83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260CE4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DC961A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998" w:type="dxa"/>
          </w:tcPr>
          <w:p w14:paraId="61B3BB9D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0F94D9E8" w14:textId="77777777" w:rsidTr="00585DDF">
        <w:tc>
          <w:tcPr>
            <w:tcW w:w="879" w:type="dxa"/>
          </w:tcPr>
          <w:p w14:paraId="49AF979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057AD0F" w14:textId="77777777" w:rsidR="00C94B83" w:rsidRDefault="00C94B83" w:rsidP="00585DDF">
            <w:r>
              <w:rPr>
                <w:sz w:val="16"/>
                <w:szCs w:val="16"/>
              </w:rPr>
              <w:t>2987</w:t>
            </w:r>
          </w:p>
        </w:tc>
        <w:tc>
          <w:tcPr>
            <w:tcW w:w="517" w:type="dxa"/>
          </w:tcPr>
          <w:p w14:paraId="6E97088A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2F8C2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204494" w14:textId="77777777" w:rsidR="00C94B83" w:rsidRDefault="00C94B83" w:rsidP="00585DDF">
            <w:r>
              <w:rPr>
                <w:sz w:val="16"/>
                <w:szCs w:val="16"/>
              </w:rPr>
              <w:t>Cell Mapping correction for TC 6.5.6.1.1 in Annex E</w:t>
            </w:r>
          </w:p>
        </w:tc>
        <w:tc>
          <w:tcPr>
            <w:tcW w:w="517" w:type="dxa"/>
          </w:tcPr>
          <w:p w14:paraId="6AF3B32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2C299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3448B02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957696" w14:textId="77777777" w:rsidR="00C94B83" w:rsidRDefault="00C94B83" w:rsidP="00585DDF">
            <w:r>
              <w:rPr>
                <w:sz w:val="16"/>
                <w:szCs w:val="16"/>
              </w:rPr>
              <w:t>R5-240920</w:t>
            </w:r>
          </w:p>
        </w:tc>
        <w:tc>
          <w:tcPr>
            <w:tcW w:w="1597" w:type="dxa"/>
          </w:tcPr>
          <w:p w14:paraId="4BF32E6F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B493F4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0D504C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CE54B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393759CB" w14:textId="77777777" w:rsidTr="00585DDF">
        <w:tc>
          <w:tcPr>
            <w:tcW w:w="879" w:type="dxa"/>
          </w:tcPr>
          <w:p w14:paraId="5C78628F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169FA85" w14:textId="77777777" w:rsidR="00C94B83" w:rsidRDefault="00C94B83" w:rsidP="00585DDF">
            <w:r>
              <w:rPr>
                <w:sz w:val="16"/>
                <w:szCs w:val="16"/>
              </w:rPr>
              <w:t>2989</w:t>
            </w:r>
          </w:p>
        </w:tc>
        <w:tc>
          <w:tcPr>
            <w:tcW w:w="517" w:type="dxa"/>
          </w:tcPr>
          <w:p w14:paraId="29BC6961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237665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81D776" w14:textId="77777777" w:rsidR="00C94B83" w:rsidRDefault="00C94B83" w:rsidP="00585DDF">
            <w:r>
              <w:rPr>
                <w:sz w:val="16"/>
                <w:szCs w:val="16"/>
              </w:rPr>
              <w:t>Correct Table 4.3.2.2.1.4.1-2 &amp; Table 4.3.2.2.2.4.1-2 &amp; Table 4.3.2.2.3.4.1-2 &amp; Table 4.3.2.2.4.4.1-2 of test frequency</w:t>
            </w:r>
          </w:p>
        </w:tc>
        <w:tc>
          <w:tcPr>
            <w:tcW w:w="517" w:type="dxa"/>
          </w:tcPr>
          <w:p w14:paraId="0B338A62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50942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4FE7F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581F199" w14:textId="77777777" w:rsidR="00C94B83" w:rsidRDefault="00C94B83" w:rsidP="00585DDF">
            <w:r>
              <w:rPr>
                <w:sz w:val="16"/>
                <w:szCs w:val="16"/>
              </w:rPr>
              <w:t>R5-241833</w:t>
            </w:r>
          </w:p>
        </w:tc>
        <w:tc>
          <w:tcPr>
            <w:tcW w:w="1597" w:type="dxa"/>
          </w:tcPr>
          <w:p w14:paraId="151E6DC0" w14:textId="77777777" w:rsidR="00C94B83" w:rsidRDefault="00C94B83" w:rsidP="00585DDF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 w14:paraId="4B65194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00874097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C5902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70350807" w14:textId="77777777" w:rsidTr="00585DDF">
        <w:tc>
          <w:tcPr>
            <w:tcW w:w="879" w:type="dxa"/>
          </w:tcPr>
          <w:p w14:paraId="1B7CA634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800CA1F" w14:textId="77777777" w:rsidR="00C94B83" w:rsidRDefault="00C94B83" w:rsidP="00585DDF">
            <w:r>
              <w:rPr>
                <w:sz w:val="16"/>
                <w:szCs w:val="16"/>
              </w:rPr>
              <w:t>2996</w:t>
            </w:r>
          </w:p>
        </w:tc>
        <w:tc>
          <w:tcPr>
            <w:tcW w:w="517" w:type="dxa"/>
          </w:tcPr>
          <w:p w14:paraId="7156C7B3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7FFF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63436D" w14:textId="77777777" w:rsidR="00C94B83" w:rsidRDefault="00C94B83" w:rsidP="00585DDF">
            <w:r>
              <w:rPr>
                <w:sz w:val="16"/>
                <w:szCs w:val="16"/>
              </w:rPr>
              <w:t>Correction to QuantityConfigu-DEFAULT in H.3.1</w:t>
            </w:r>
          </w:p>
        </w:tc>
        <w:tc>
          <w:tcPr>
            <w:tcW w:w="517" w:type="dxa"/>
          </w:tcPr>
          <w:p w14:paraId="4F1E9C3D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5CC2B9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A728F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8DC86CC" w14:textId="77777777" w:rsidR="00C94B83" w:rsidRDefault="00C94B83" w:rsidP="00585DDF">
            <w:r>
              <w:rPr>
                <w:sz w:val="16"/>
                <w:szCs w:val="16"/>
              </w:rPr>
              <w:t>R5-241120</w:t>
            </w:r>
          </w:p>
        </w:tc>
        <w:tc>
          <w:tcPr>
            <w:tcW w:w="1597" w:type="dxa"/>
          </w:tcPr>
          <w:p w14:paraId="0F2BF084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3B6B87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3CF9622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BF5538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0DB6D19E" w14:textId="77777777" w:rsidTr="00585DDF">
        <w:tc>
          <w:tcPr>
            <w:tcW w:w="879" w:type="dxa"/>
          </w:tcPr>
          <w:p w14:paraId="3D81E7B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A2EBA3" w14:textId="77777777" w:rsidR="00C94B83" w:rsidRDefault="00C94B83" w:rsidP="00585DDF">
            <w:r>
              <w:rPr>
                <w:sz w:val="16"/>
                <w:szCs w:val="16"/>
              </w:rPr>
              <w:t>3002</w:t>
            </w:r>
          </w:p>
        </w:tc>
        <w:tc>
          <w:tcPr>
            <w:tcW w:w="517" w:type="dxa"/>
          </w:tcPr>
          <w:p w14:paraId="7436A0BB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C121F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3FE5B5" w14:textId="77777777" w:rsidR="00C94B83" w:rsidRDefault="00C94B83" w:rsidP="00585DDF">
            <w:r>
              <w:rPr>
                <w:sz w:val="16"/>
                <w:szCs w:val="16"/>
              </w:rPr>
              <w:t>Correction to test parameters in 5.6.1.3 and 5.6.1.4</w:t>
            </w:r>
          </w:p>
        </w:tc>
        <w:tc>
          <w:tcPr>
            <w:tcW w:w="517" w:type="dxa"/>
          </w:tcPr>
          <w:p w14:paraId="685C0B6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2F10B2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EA03AB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F8F484" w14:textId="77777777" w:rsidR="00C94B83" w:rsidRDefault="00C94B83" w:rsidP="00585DDF">
            <w:r>
              <w:rPr>
                <w:sz w:val="16"/>
                <w:szCs w:val="16"/>
              </w:rPr>
              <w:t>R5-242021</w:t>
            </w:r>
          </w:p>
        </w:tc>
        <w:tc>
          <w:tcPr>
            <w:tcW w:w="1597" w:type="dxa"/>
          </w:tcPr>
          <w:p w14:paraId="40C93FB9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39E78E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90B71D" w14:textId="77777777" w:rsidR="00C94B83" w:rsidRDefault="00C94B83" w:rsidP="00585DDF">
            <w:r>
              <w:rPr>
                <w:sz w:val="16"/>
                <w:szCs w:val="16"/>
              </w:rPr>
              <w:t>5.6.1.3, 5.6.1.4, A.8</w:t>
            </w:r>
          </w:p>
        </w:tc>
        <w:tc>
          <w:tcPr>
            <w:tcW w:w="998" w:type="dxa"/>
          </w:tcPr>
          <w:p w14:paraId="57CDD02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EC4D097" w14:textId="77777777" w:rsidTr="00585DDF">
        <w:tc>
          <w:tcPr>
            <w:tcW w:w="879" w:type="dxa"/>
          </w:tcPr>
          <w:p w14:paraId="39945A63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B5C6674" w14:textId="77777777" w:rsidR="00C94B83" w:rsidRDefault="00C94B83" w:rsidP="00585DDF">
            <w:r>
              <w:rPr>
                <w:sz w:val="16"/>
                <w:szCs w:val="16"/>
              </w:rPr>
              <w:t>3003</w:t>
            </w:r>
          </w:p>
        </w:tc>
        <w:tc>
          <w:tcPr>
            <w:tcW w:w="517" w:type="dxa"/>
          </w:tcPr>
          <w:p w14:paraId="72D3257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5212D7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A98145" w14:textId="77777777" w:rsidR="00C94B83" w:rsidRDefault="00C94B83" w:rsidP="00585DDF">
            <w:r>
              <w:rPr>
                <w:sz w:val="16"/>
                <w:szCs w:val="16"/>
              </w:rPr>
              <w:t>Correction to TRS Configuration in 6.3.2.1.3</w:t>
            </w:r>
          </w:p>
        </w:tc>
        <w:tc>
          <w:tcPr>
            <w:tcW w:w="517" w:type="dxa"/>
          </w:tcPr>
          <w:p w14:paraId="1DD112A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C466C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1A8CF2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1F7DE7" w14:textId="77777777" w:rsidR="00C94B83" w:rsidRDefault="00C94B83" w:rsidP="00585DDF">
            <w:r>
              <w:rPr>
                <w:sz w:val="16"/>
                <w:szCs w:val="16"/>
              </w:rPr>
              <w:t>R5-241998</w:t>
            </w:r>
          </w:p>
        </w:tc>
        <w:tc>
          <w:tcPr>
            <w:tcW w:w="1597" w:type="dxa"/>
          </w:tcPr>
          <w:p w14:paraId="272E015A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2AF6ABE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42D2DA2" w14:textId="77777777" w:rsidR="00C94B83" w:rsidRDefault="00C94B83" w:rsidP="00585DDF">
            <w:r>
              <w:rPr>
                <w:sz w:val="16"/>
                <w:szCs w:val="16"/>
              </w:rPr>
              <w:t>6.3.2.1.3</w:t>
            </w:r>
          </w:p>
        </w:tc>
        <w:tc>
          <w:tcPr>
            <w:tcW w:w="998" w:type="dxa"/>
          </w:tcPr>
          <w:p w14:paraId="643C779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2572FDE" w14:textId="77777777" w:rsidTr="00585DDF">
        <w:tc>
          <w:tcPr>
            <w:tcW w:w="879" w:type="dxa"/>
          </w:tcPr>
          <w:p w14:paraId="5F8330E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6F81E74" w14:textId="77777777" w:rsidR="00C94B83" w:rsidRDefault="00C94B83" w:rsidP="00585DDF">
            <w:r>
              <w:rPr>
                <w:sz w:val="16"/>
                <w:szCs w:val="16"/>
              </w:rPr>
              <w:t>3004</w:t>
            </w:r>
          </w:p>
        </w:tc>
        <w:tc>
          <w:tcPr>
            <w:tcW w:w="517" w:type="dxa"/>
          </w:tcPr>
          <w:p w14:paraId="37B530BE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1BB261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970668" w14:textId="77777777" w:rsidR="00C94B83" w:rsidRDefault="00C94B83" w:rsidP="00585DDF">
            <w:r>
              <w:rPr>
                <w:sz w:val="16"/>
                <w:szCs w:val="16"/>
              </w:rPr>
              <w:t>Correction to PDCCH level in 6.5.1.8</w:t>
            </w:r>
          </w:p>
        </w:tc>
        <w:tc>
          <w:tcPr>
            <w:tcW w:w="517" w:type="dxa"/>
          </w:tcPr>
          <w:p w14:paraId="3EDDB57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86C54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4C3AF1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7E2830" w14:textId="77777777" w:rsidR="00C94B83" w:rsidRDefault="00C94B83" w:rsidP="00585DDF">
            <w:r>
              <w:rPr>
                <w:sz w:val="16"/>
                <w:szCs w:val="16"/>
              </w:rPr>
              <w:t>R5-241999</w:t>
            </w:r>
          </w:p>
        </w:tc>
        <w:tc>
          <w:tcPr>
            <w:tcW w:w="1597" w:type="dxa"/>
          </w:tcPr>
          <w:p w14:paraId="44D87DFF" w14:textId="77777777" w:rsidR="00C94B83" w:rsidRDefault="00C94B83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0668132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77721AC" w14:textId="77777777" w:rsidR="00C94B83" w:rsidRDefault="00C94B83" w:rsidP="00585DDF">
            <w:r>
              <w:rPr>
                <w:sz w:val="16"/>
                <w:szCs w:val="16"/>
              </w:rPr>
              <w:t>6.5.1.8</w:t>
            </w:r>
          </w:p>
        </w:tc>
        <w:tc>
          <w:tcPr>
            <w:tcW w:w="998" w:type="dxa"/>
          </w:tcPr>
          <w:p w14:paraId="70539A66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344B628" w14:textId="77777777" w:rsidTr="00585DDF">
        <w:tc>
          <w:tcPr>
            <w:tcW w:w="879" w:type="dxa"/>
          </w:tcPr>
          <w:p w14:paraId="75D43861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983CE2F" w14:textId="77777777" w:rsidR="00C94B83" w:rsidRDefault="00C94B83" w:rsidP="00585DDF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0089BF1D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756D70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F43A7B" w14:textId="77777777" w:rsidR="00C94B83" w:rsidRDefault="00C94B83" w:rsidP="00585DDF">
            <w:r>
              <w:rPr>
                <w:sz w:val="16"/>
                <w:szCs w:val="16"/>
              </w:rPr>
              <w:t>Correction to EN-DC FR1 Beam Failure TCs 4.5.5.x</w:t>
            </w:r>
          </w:p>
        </w:tc>
        <w:tc>
          <w:tcPr>
            <w:tcW w:w="517" w:type="dxa"/>
          </w:tcPr>
          <w:p w14:paraId="327448FE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20F69D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5A1C3AC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DC60C6" w14:textId="77777777" w:rsidR="00C94B83" w:rsidRDefault="00C94B83" w:rsidP="00585DDF">
            <w:r>
              <w:rPr>
                <w:sz w:val="16"/>
                <w:szCs w:val="16"/>
              </w:rPr>
              <w:t>R5-241160</w:t>
            </w:r>
          </w:p>
        </w:tc>
        <w:tc>
          <w:tcPr>
            <w:tcW w:w="1597" w:type="dxa"/>
          </w:tcPr>
          <w:p w14:paraId="367943C1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52902F3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1631B30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16E465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937E15D" w14:textId="77777777" w:rsidTr="00585DDF">
        <w:tc>
          <w:tcPr>
            <w:tcW w:w="879" w:type="dxa"/>
          </w:tcPr>
          <w:p w14:paraId="3E0CF09B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11772D26" w14:textId="77777777" w:rsidR="00C94B83" w:rsidRDefault="00C94B83" w:rsidP="00585DDF">
            <w:r>
              <w:rPr>
                <w:sz w:val="16"/>
                <w:szCs w:val="16"/>
              </w:rPr>
              <w:t>3006</w:t>
            </w:r>
          </w:p>
        </w:tc>
        <w:tc>
          <w:tcPr>
            <w:tcW w:w="517" w:type="dxa"/>
          </w:tcPr>
          <w:p w14:paraId="240BBF2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B22046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8D1218" w14:textId="77777777" w:rsidR="00C94B83" w:rsidRDefault="00C94B83" w:rsidP="00585DDF">
            <w:r>
              <w:rPr>
                <w:sz w:val="16"/>
                <w:szCs w:val="16"/>
              </w:rPr>
              <w:t>Correction to EN-DC FR2 Beam Failure TCs 5.5.5.x</w:t>
            </w:r>
          </w:p>
        </w:tc>
        <w:tc>
          <w:tcPr>
            <w:tcW w:w="517" w:type="dxa"/>
          </w:tcPr>
          <w:p w14:paraId="13FBF58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0697C7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F98A6E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406F55" w14:textId="77777777" w:rsidR="00C94B83" w:rsidRDefault="00C94B83" w:rsidP="00585DDF">
            <w:r>
              <w:rPr>
                <w:sz w:val="16"/>
                <w:szCs w:val="16"/>
              </w:rPr>
              <w:t>R5-241162</w:t>
            </w:r>
          </w:p>
        </w:tc>
        <w:tc>
          <w:tcPr>
            <w:tcW w:w="1597" w:type="dxa"/>
          </w:tcPr>
          <w:p w14:paraId="25FBF3C3" w14:textId="77777777" w:rsidR="00C94B83" w:rsidRDefault="00C94B83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DC3382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54F53B1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4A875D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  <w:tr w:rsidR="00C94B83" w14:paraId="43359EA6" w14:textId="77777777" w:rsidTr="00585DDF">
        <w:tc>
          <w:tcPr>
            <w:tcW w:w="879" w:type="dxa"/>
          </w:tcPr>
          <w:p w14:paraId="7FCD79CF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8C6EFEA" w14:textId="77777777" w:rsidR="00C94B83" w:rsidRDefault="00C94B83" w:rsidP="00585DDF">
            <w:r>
              <w:rPr>
                <w:sz w:val="16"/>
                <w:szCs w:val="16"/>
              </w:rPr>
              <w:t>3009</w:t>
            </w:r>
          </w:p>
        </w:tc>
        <w:tc>
          <w:tcPr>
            <w:tcW w:w="517" w:type="dxa"/>
          </w:tcPr>
          <w:p w14:paraId="52EEA545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4729ED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20251D" w14:textId="77777777" w:rsidR="00C94B83" w:rsidRDefault="00C94B83" w:rsidP="00585DDF">
            <w:r>
              <w:rPr>
                <w:sz w:val="16"/>
                <w:szCs w:val="16"/>
              </w:rPr>
              <w:t>Correct of EN-DC FR1 addition and release delay of known PSCell for test case 4.5.7.1 including Test Tolerance</w:t>
            </w:r>
          </w:p>
        </w:tc>
        <w:tc>
          <w:tcPr>
            <w:tcW w:w="517" w:type="dxa"/>
          </w:tcPr>
          <w:p w14:paraId="653CB654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2BAAD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7455996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8AAFC7" w14:textId="77777777" w:rsidR="00C94B83" w:rsidRDefault="00C94B83" w:rsidP="00585DDF">
            <w:r>
              <w:rPr>
                <w:sz w:val="16"/>
                <w:szCs w:val="16"/>
              </w:rPr>
              <w:t>R5-241200</w:t>
            </w:r>
          </w:p>
        </w:tc>
        <w:tc>
          <w:tcPr>
            <w:tcW w:w="1597" w:type="dxa"/>
          </w:tcPr>
          <w:p w14:paraId="5586286D" w14:textId="77777777" w:rsidR="00C94B83" w:rsidRDefault="00C94B83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16C9D43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7DEE3B2" w14:textId="77777777" w:rsidR="00C94B83" w:rsidRDefault="00C94B83" w:rsidP="00585DDF">
            <w:r>
              <w:rPr>
                <w:sz w:val="16"/>
                <w:szCs w:val="16"/>
              </w:rPr>
              <w:t>4.5.7.1</w:t>
            </w:r>
          </w:p>
        </w:tc>
        <w:tc>
          <w:tcPr>
            <w:tcW w:w="998" w:type="dxa"/>
          </w:tcPr>
          <w:p w14:paraId="1CD219D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TR 38.903 CR 0684 ; TS/TR ... CR ... </w:t>
            </w:r>
          </w:p>
        </w:tc>
      </w:tr>
      <w:tr w:rsidR="00C94B83" w14:paraId="474254BD" w14:textId="77777777" w:rsidTr="00585DDF">
        <w:tc>
          <w:tcPr>
            <w:tcW w:w="879" w:type="dxa"/>
          </w:tcPr>
          <w:p w14:paraId="7B142ED4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505563C4" w14:textId="77777777" w:rsidR="00C94B83" w:rsidRDefault="00C94B83" w:rsidP="00585DDF">
            <w:r>
              <w:rPr>
                <w:sz w:val="16"/>
                <w:szCs w:val="16"/>
              </w:rPr>
              <w:t>3010</w:t>
            </w:r>
          </w:p>
        </w:tc>
        <w:tc>
          <w:tcPr>
            <w:tcW w:w="517" w:type="dxa"/>
          </w:tcPr>
          <w:p w14:paraId="76E12DA4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A0EBCF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832829" w14:textId="77777777" w:rsidR="00C94B83" w:rsidRDefault="00C94B83" w:rsidP="00585DDF">
            <w:r>
              <w:rPr>
                <w:sz w:val="16"/>
                <w:szCs w:val="16"/>
              </w:rPr>
              <w:t>Correct of Test Tolerance into Annex F for EN-DC FR1 addition and release delay of known PSCell</w:t>
            </w:r>
          </w:p>
        </w:tc>
        <w:tc>
          <w:tcPr>
            <w:tcW w:w="517" w:type="dxa"/>
          </w:tcPr>
          <w:p w14:paraId="49A87D11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D2DCA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67C69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3A531E" w14:textId="77777777" w:rsidR="00C94B83" w:rsidRDefault="00C94B83" w:rsidP="00585DDF">
            <w:r>
              <w:rPr>
                <w:sz w:val="16"/>
                <w:szCs w:val="16"/>
              </w:rPr>
              <w:t>R5-241901</w:t>
            </w:r>
          </w:p>
        </w:tc>
        <w:tc>
          <w:tcPr>
            <w:tcW w:w="1597" w:type="dxa"/>
          </w:tcPr>
          <w:p w14:paraId="0F936B96" w14:textId="77777777" w:rsidR="00C94B83" w:rsidRDefault="00C94B83" w:rsidP="00585DDF">
            <w:r>
              <w:rPr>
                <w:sz w:val="16"/>
                <w:szCs w:val="16"/>
              </w:rPr>
              <w:t>Sporton</w:t>
            </w:r>
          </w:p>
        </w:tc>
        <w:tc>
          <w:tcPr>
            <w:tcW w:w="1122" w:type="dxa"/>
          </w:tcPr>
          <w:p w14:paraId="25930A1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4F81CAF" w14:textId="77777777" w:rsidR="00C94B83" w:rsidRDefault="00C94B83" w:rsidP="00585DDF">
            <w:r>
              <w:rPr>
                <w:sz w:val="16"/>
                <w:szCs w:val="16"/>
              </w:rPr>
              <w:t>F.1.3.2</w:t>
            </w:r>
          </w:p>
        </w:tc>
        <w:tc>
          <w:tcPr>
            <w:tcW w:w="998" w:type="dxa"/>
          </w:tcPr>
          <w:p w14:paraId="0D711BC0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TR 38.903 CR 0684 ; TS/TR ... CR ... </w:t>
            </w:r>
          </w:p>
        </w:tc>
      </w:tr>
      <w:tr w:rsidR="00C94B83" w14:paraId="3431E2C7" w14:textId="77777777" w:rsidTr="00585DDF">
        <w:tc>
          <w:tcPr>
            <w:tcW w:w="879" w:type="dxa"/>
          </w:tcPr>
          <w:p w14:paraId="56B9B525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2D672828" w14:textId="77777777" w:rsidR="00C94B83" w:rsidRDefault="00C94B83" w:rsidP="00585DDF">
            <w:r>
              <w:rPr>
                <w:sz w:val="16"/>
                <w:szCs w:val="16"/>
              </w:rPr>
              <w:t>3025</w:t>
            </w:r>
          </w:p>
        </w:tc>
        <w:tc>
          <w:tcPr>
            <w:tcW w:w="517" w:type="dxa"/>
          </w:tcPr>
          <w:p w14:paraId="697C469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AD1AAC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E51014" w14:textId="77777777" w:rsidR="00C94B83" w:rsidRDefault="00C94B83" w:rsidP="00585DDF">
            <w:r>
              <w:rPr>
                <w:sz w:val="16"/>
                <w:szCs w:val="16"/>
              </w:rPr>
              <w:t>Correction for test case 5.5.6.2.1</w:t>
            </w:r>
          </w:p>
        </w:tc>
        <w:tc>
          <w:tcPr>
            <w:tcW w:w="517" w:type="dxa"/>
          </w:tcPr>
          <w:p w14:paraId="04A68FB5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E3CE53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26F092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BE6C63" w14:textId="77777777" w:rsidR="00C94B83" w:rsidRDefault="00C94B83" w:rsidP="00585DDF">
            <w:r>
              <w:rPr>
                <w:sz w:val="16"/>
                <w:szCs w:val="16"/>
              </w:rPr>
              <w:t>R5-241835</w:t>
            </w:r>
          </w:p>
        </w:tc>
        <w:tc>
          <w:tcPr>
            <w:tcW w:w="1597" w:type="dxa"/>
          </w:tcPr>
          <w:p w14:paraId="6C5108A6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BC5BDB7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0C0798" w14:textId="77777777" w:rsidR="00C94B83" w:rsidRDefault="00C94B83" w:rsidP="00585DDF">
            <w:r>
              <w:rPr>
                <w:sz w:val="16"/>
                <w:szCs w:val="16"/>
              </w:rPr>
              <w:t>5.5.6.2</w:t>
            </w:r>
          </w:p>
        </w:tc>
        <w:tc>
          <w:tcPr>
            <w:tcW w:w="998" w:type="dxa"/>
          </w:tcPr>
          <w:p w14:paraId="248C44A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106F7E9" w14:textId="77777777" w:rsidTr="00585DDF">
        <w:tc>
          <w:tcPr>
            <w:tcW w:w="879" w:type="dxa"/>
          </w:tcPr>
          <w:p w14:paraId="78D5C3A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BFFC4B" w14:textId="77777777" w:rsidR="00C94B83" w:rsidRDefault="00C94B83" w:rsidP="00585DDF">
            <w:r>
              <w:rPr>
                <w:sz w:val="16"/>
                <w:szCs w:val="16"/>
              </w:rPr>
              <w:t>3026</w:t>
            </w:r>
          </w:p>
        </w:tc>
        <w:tc>
          <w:tcPr>
            <w:tcW w:w="517" w:type="dxa"/>
          </w:tcPr>
          <w:p w14:paraId="4F3E9140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573372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5D652B" w14:textId="77777777" w:rsidR="00C94B83" w:rsidRDefault="00C94B83" w:rsidP="00585DDF">
            <w:r>
              <w:rPr>
                <w:sz w:val="16"/>
                <w:szCs w:val="16"/>
              </w:rPr>
              <w:t>Editorial correction in Table 5.6.1.3.5-2</w:t>
            </w:r>
          </w:p>
        </w:tc>
        <w:tc>
          <w:tcPr>
            <w:tcW w:w="517" w:type="dxa"/>
          </w:tcPr>
          <w:p w14:paraId="33FF0AC6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D13D6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9FEE4A3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9630A3" w14:textId="77777777" w:rsidR="00C94B83" w:rsidRDefault="00C94B83" w:rsidP="00585DDF">
            <w:r>
              <w:rPr>
                <w:sz w:val="16"/>
                <w:szCs w:val="16"/>
              </w:rPr>
              <w:t>R5-241233</w:t>
            </w:r>
          </w:p>
        </w:tc>
        <w:tc>
          <w:tcPr>
            <w:tcW w:w="1597" w:type="dxa"/>
          </w:tcPr>
          <w:p w14:paraId="76D49482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4524160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72A2ED58" w14:textId="77777777" w:rsidR="00C94B83" w:rsidRDefault="00C94B83" w:rsidP="00585DDF">
            <w:r>
              <w:rPr>
                <w:sz w:val="16"/>
                <w:szCs w:val="16"/>
              </w:rPr>
              <w:t>5.6.1.3</w:t>
            </w:r>
          </w:p>
        </w:tc>
        <w:tc>
          <w:tcPr>
            <w:tcW w:w="998" w:type="dxa"/>
          </w:tcPr>
          <w:p w14:paraId="6F78314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556EAD47" w14:textId="77777777" w:rsidTr="00585DDF">
        <w:tc>
          <w:tcPr>
            <w:tcW w:w="879" w:type="dxa"/>
          </w:tcPr>
          <w:p w14:paraId="33618960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FDFF8B9" w14:textId="77777777" w:rsidR="00C94B83" w:rsidRDefault="00C94B83" w:rsidP="00585DDF">
            <w:r>
              <w:rPr>
                <w:sz w:val="16"/>
                <w:szCs w:val="16"/>
              </w:rPr>
              <w:t>3027</w:t>
            </w:r>
          </w:p>
        </w:tc>
        <w:tc>
          <w:tcPr>
            <w:tcW w:w="517" w:type="dxa"/>
          </w:tcPr>
          <w:p w14:paraId="0E55AAAD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815DAE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F3A3D9" w14:textId="77777777" w:rsidR="00C94B83" w:rsidRDefault="00C94B83" w:rsidP="00585DDF">
            <w:r>
              <w:rPr>
                <w:sz w:val="16"/>
                <w:szCs w:val="16"/>
              </w:rPr>
              <w:t>Corrections to BFD-LR test case 5.5.5.5</w:t>
            </w:r>
          </w:p>
        </w:tc>
        <w:tc>
          <w:tcPr>
            <w:tcW w:w="517" w:type="dxa"/>
          </w:tcPr>
          <w:p w14:paraId="05E161D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292A7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070D094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2FEBBA5" w14:textId="77777777" w:rsidR="00C94B83" w:rsidRDefault="00C94B83" w:rsidP="00585DDF">
            <w:r>
              <w:rPr>
                <w:sz w:val="16"/>
                <w:szCs w:val="16"/>
              </w:rPr>
              <w:t>R5-241836</w:t>
            </w:r>
          </w:p>
        </w:tc>
        <w:tc>
          <w:tcPr>
            <w:tcW w:w="1597" w:type="dxa"/>
          </w:tcPr>
          <w:p w14:paraId="717188C6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B98F9FC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26BAFB4F" w14:textId="77777777" w:rsidR="00C94B83" w:rsidRDefault="00C94B83" w:rsidP="00585DDF">
            <w:r>
              <w:rPr>
                <w:sz w:val="16"/>
                <w:szCs w:val="16"/>
              </w:rPr>
              <w:t>5.5.5.5</w:t>
            </w:r>
          </w:p>
        </w:tc>
        <w:tc>
          <w:tcPr>
            <w:tcW w:w="998" w:type="dxa"/>
          </w:tcPr>
          <w:p w14:paraId="6E47D97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73353219" w14:textId="77777777" w:rsidTr="00585DDF">
        <w:tc>
          <w:tcPr>
            <w:tcW w:w="879" w:type="dxa"/>
          </w:tcPr>
          <w:p w14:paraId="11FA712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FD3E8BE" w14:textId="77777777" w:rsidR="00C94B83" w:rsidRDefault="00C94B83" w:rsidP="00585DDF">
            <w:r>
              <w:rPr>
                <w:sz w:val="16"/>
                <w:szCs w:val="16"/>
              </w:rPr>
              <w:t>3028</w:t>
            </w:r>
          </w:p>
        </w:tc>
        <w:tc>
          <w:tcPr>
            <w:tcW w:w="517" w:type="dxa"/>
          </w:tcPr>
          <w:p w14:paraId="0F94995E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CC648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3A0795" w14:textId="77777777" w:rsidR="00C94B83" w:rsidRDefault="00C94B83" w:rsidP="00585DDF">
            <w:r>
              <w:rPr>
                <w:sz w:val="16"/>
                <w:szCs w:val="16"/>
              </w:rPr>
              <w:t>Correction to BFD-LR test case 5.5.5.5 message content</w:t>
            </w:r>
          </w:p>
        </w:tc>
        <w:tc>
          <w:tcPr>
            <w:tcW w:w="517" w:type="dxa"/>
          </w:tcPr>
          <w:p w14:paraId="7B41A5DC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84D4BF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E2658D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5E949B" w14:textId="77777777" w:rsidR="00C94B83" w:rsidRDefault="00C94B83" w:rsidP="00585DDF">
            <w:r>
              <w:rPr>
                <w:sz w:val="16"/>
                <w:szCs w:val="16"/>
              </w:rPr>
              <w:t>R5-241235</w:t>
            </w:r>
          </w:p>
        </w:tc>
        <w:tc>
          <w:tcPr>
            <w:tcW w:w="1597" w:type="dxa"/>
          </w:tcPr>
          <w:p w14:paraId="6177FBF6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09FDA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41550872" w14:textId="77777777" w:rsidR="00C94B83" w:rsidRDefault="00C94B83" w:rsidP="00585DDF">
            <w:r>
              <w:rPr>
                <w:sz w:val="16"/>
                <w:szCs w:val="16"/>
              </w:rPr>
              <w:t>5.5.5.5</w:t>
            </w:r>
          </w:p>
        </w:tc>
        <w:tc>
          <w:tcPr>
            <w:tcW w:w="998" w:type="dxa"/>
          </w:tcPr>
          <w:p w14:paraId="7631E543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3054670E" w14:textId="77777777" w:rsidTr="00585DDF">
        <w:tc>
          <w:tcPr>
            <w:tcW w:w="879" w:type="dxa"/>
          </w:tcPr>
          <w:p w14:paraId="5ACFE589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4A5ADBB" w14:textId="77777777" w:rsidR="00C94B83" w:rsidRDefault="00C94B83" w:rsidP="00585DDF">
            <w:r>
              <w:rPr>
                <w:sz w:val="16"/>
                <w:szCs w:val="16"/>
              </w:rPr>
              <w:t>3029</w:t>
            </w:r>
          </w:p>
        </w:tc>
        <w:tc>
          <w:tcPr>
            <w:tcW w:w="517" w:type="dxa"/>
          </w:tcPr>
          <w:p w14:paraId="1306CD88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0791C8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0620C" w14:textId="77777777" w:rsidR="00C94B83" w:rsidRDefault="00C94B83" w:rsidP="00585DDF">
            <w:r>
              <w:rPr>
                <w:sz w:val="16"/>
                <w:szCs w:val="16"/>
              </w:rPr>
              <w:t>Removal of Editors note for RRM FR2 RLM in-sync test cases</w:t>
            </w:r>
          </w:p>
        </w:tc>
        <w:tc>
          <w:tcPr>
            <w:tcW w:w="517" w:type="dxa"/>
          </w:tcPr>
          <w:p w14:paraId="1A6E4FA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1DB90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D80D16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EDDE5D" w14:textId="77777777" w:rsidR="00C94B83" w:rsidRDefault="00C94B83" w:rsidP="00585DDF">
            <w:r>
              <w:rPr>
                <w:sz w:val="16"/>
                <w:szCs w:val="16"/>
              </w:rPr>
              <w:t>R5-241996</w:t>
            </w:r>
          </w:p>
        </w:tc>
        <w:tc>
          <w:tcPr>
            <w:tcW w:w="1597" w:type="dxa"/>
          </w:tcPr>
          <w:p w14:paraId="4D788B59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486AF06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DF53CEA" w14:textId="77777777" w:rsidR="00C94B83" w:rsidRDefault="00C94B83" w:rsidP="00585DDF">
            <w:r>
              <w:rPr>
                <w:sz w:val="16"/>
                <w:szCs w:val="16"/>
              </w:rPr>
              <w:t>5.5.1</w:t>
            </w:r>
          </w:p>
        </w:tc>
        <w:tc>
          <w:tcPr>
            <w:tcW w:w="998" w:type="dxa"/>
          </w:tcPr>
          <w:p w14:paraId="242EBEA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6FA60CC" w14:textId="77777777" w:rsidTr="00585DDF">
        <w:tc>
          <w:tcPr>
            <w:tcW w:w="879" w:type="dxa"/>
          </w:tcPr>
          <w:p w14:paraId="310256E2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41CBEAED" w14:textId="77777777" w:rsidR="00C94B83" w:rsidRDefault="00C94B83" w:rsidP="00585DDF">
            <w:r>
              <w:rPr>
                <w:sz w:val="16"/>
                <w:szCs w:val="16"/>
              </w:rPr>
              <w:t>3030</w:t>
            </w:r>
          </w:p>
        </w:tc>
        <w:tc>
          <w:tcPr>
            <w:tcW w:w="517" w:type="dxa"/>
          </w:tcPr>
          <w:p w14:paraId="4700633C" w14:textId="77777777" w:rsidR="00C94B83" w:rsidRDefault="00C94B83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EBC62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1E4381" w14:textId="77777777" w:rsidR="00C94B83" w:rsidRDefault="00C94B83" w:rsidP="00585DDF">
            <w:r>
              <w:rPr>
                <w:sz w:val="16"/>
                <w:szCs w:val="16"/>
              </w:rPr>
              <w:t>Revision of Editors note for RRM FR2 RLM test cases</w:t>
            </w:r>
          </w:p>
        </w:tc>
        <w:tc>
          <w:tcPr>
            <w:tcW w:w="517" w:type="dxa"/>
          </w:tcPr>
          <w:p w14:paraId="6810644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E415BE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422EFF7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B5CBDAF" w14:textId="77777777" w:rsidR="00C94B83" w:rsidRDefault="00C94B83" w:rsidP="00585DDF">
            <w:r>
              <w:rPr>
                <w:sz w:val="16"/>
                <w:szCs w:val="16"/>
              </w:rPr>
              <w:t>R5-241997</w:t>
            </w:r>
          </w:p>
        </w:tc>
        <w:tc>
          <w:tcPr>
            <w:tcW w:w="1597" w:type="dxa"/>
          </w:tcPr>
          <w:p w14:paraId="1FE5AC15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9075C5F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3A6F91F0" w14:textId="77777777" w:rsidR="00C94B83" w:rsidRDefault="00C94B83" w:rsidP="00585DDF">
            <w:r>
              <w:rPr>
                <w:sz w:val="16"/>
                <w:szCs w:val="16"/>
              </w:rPr>
              <w:t>5.5.1, 7.5.1</w:t>
            </w:r>
          </w:p>
        </w:tc>
        <w:tc>
          <w:tcPr>
            <w:tcW w:w="998" w:type="dxa"/>
          </w:tcPr>
          <w:p w14:paraId="653E6D77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2FFB8744" w14:textId="77777777" w:rsidTr="00585DDF">
        <w:tc>
          <w:tcPr>
            <w:tcW w:w="879" w:type="dxa"/>
          </w:tcPr>
          <w:p w14:paraId="6E604188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DBEECEC" w14:textId="77777777" w:rsidR="00C94B83" w:rsidRDefault="00C94B83" w:rsidP="00585DDF">
            <w:r>
              <w:rPr>
                <w:sz w:val="16"/>
                <w:szCs w:val="16"/>
              </w:rPr>
              <w:t>3031</w:t>
            </w:r>
          </w:p>
        </w:tc>
        <w:tc>
          <w:tcPr>
            <w:tcW w:w="517" w:type="dxa"/>
          </w:tcPr>
          <w:p w14:paraId="209416F1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40E31B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556E8F" w14:textId="77777777" w:rsidR="00C94B83" w:rsidRDefault="00C94B83" w:rsidP="00585DDF">
            <w:r>
              <w:rPr>
                <w:sz w:val="16"/>
                <w:szCs w:val="16"/>
              </w:rPr>
              <w:t>Editor correction to Test Procedure 5.5.1.2</w:t>
            </w:r>
          </w:p>
        </w:tc>
        <w:tc>
          <w:tcPr>
            <w:tcW w:w="517" w:type="dxa"/>
          </w:tcPr>
          <w:p w14:paraId="387F1F38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FDD74D1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DD76F15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CD6DE3" w14:textId="77777777" w:rsidR="00C94B83" w:rsidRDefault="00C94B83" w:rsidP="00585DDF">
            <w:r>
              <w:rPr>
                <w:sz w:val="16"/>
                <w:szCs w:val="16"/>
              </w:rPr>
              <w:t>R5-241238</w:t>
            </w:r>
          </w:p>
        </w:tc>
        <w:tc>
          <w:tcPr>
            <w:tcW w:w="1597" w:type="dxa"/>
          </w:tcPr>
          <w:p w14:paraId="6FFDA801" w14:textId="77777777" w:rsidR="00C94B83" w:rsidRDefault="00C94B83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1232905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6CE98BFE" w14:textId="77777777" w:rsidR="00C94B83" w:rsidRDefault="00C94B83" w:rsidP="00585DDF">
            <w:r>
              <w:rPr>
                <w:sz w:val="16"/>
                <w:szCs w:val="16"/>
              </w:rPr>
              <w:t>5.5.1</w:t>
            </w:r>
          </w:p>
        </w:tc>
        <w:tc>
          <w:tcPr>
            <w:tcW w:w="998" w:type="dxa"/>
          </w:tcPr>
          <w:p w14:paraId="56AC6DC2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49E983D2" w14:textId="77777777" w:rsidTr="00585DDF">
        <w:tc>
          <w:tcPr>
            <w:tcW w:w="879" w:type="dxa"/>
          </w:tcPr>
          <w:p w14:paraId="5F8102BC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352C7A0" w14:textId="77777777" w:rsidR="00C94B83" w:rsidRDefault="00C94B83" w:rsidP="00585DDF">
            <w:r>
              <w:rPr>
                <w:sz w:val="16"/>
                <w:szCs w:val="16"/>
              </w:rPr>
              <w:t>3063</w:t>
            </w:r>
          </w:p>
        </w:tc>
        <w:tc>
          <w:tcPr>
            <w:tcW w:w="517" w:type="dxa"/>
          </w:tcPr>
          <w:p w14:paraId="49C14374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59C93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94684E" w14:textId="77777777" w:rsidR="00C94B83" w:rsidRDefault="00C94B83" w:rsidP="00585DDF">
            <w:r>
              <w:rPr>
                <w:sz w:val="16"/>
                <w:szCs w:val="16"/>
              </w:rPr>
              <w:t>Update to RRM test 6.3.1.4 including TT</w:t>
            </w:r>
          </w:p>
        </w:tc>
        <w:tc>
          <w:tcPr>
            <w:tcW w:w="517" w:type="dxa"/>
          </w:tcPr>
          <w:p w14:paraId="637234F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664C75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8FF9DA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870CF66" w14:textId="77777777" w:rsidR="00C94B83" w:rsidRDefault="00C94B83" w:rsidP="00585DDF">
            <w:r>
              <w:rPr>
                <w:sz w:val="16"/>
                <w:szCs w:val="16"/>
              </w:rPr>
              <w:t>R5-241304</w:t>
            </w:r>
          </w:p>
        </w:tc>
        <w:tc>
          <w:tcPr>
            <w:tcW w:w="1597" w:type="dxa"/>
          </w:tcPr>
          <w:p w14:paraId="4AD16688" w14:textId="77777777" w:rsidR="00C94B83" w:rsidRDefault="00C94B83" w:rsidP="00585DDF"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 w14:paraId="5E573E28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53F85AB3" w14:textId="77777777" w:rsidR="00C94B83" w:rsidRDefault="00C94B83" w:rsidP="00585DDF">
            <w:r>
              <w:rPr>
                <w:sz w:val="16"/>
                <w:szCs w:val="16"/>
              </w:rPr>
              <w:t>6.3.1.4, F.1.3.2</w:t>
            </w:r>
          </w:p>
        </w:tc>
        <w:tc>
          <w:tcPr>
            <w:tcW w:w="998" w:type="dxa"/>
          </w:tcPr>
          <w:p w14:paraId="79BC5A84" w14:textId="77777777" w:rsidR="00C94B83" w:rsidRDefault="00C94B83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94B83" w14:paraId="1A27680D" w14:textId="77777777" w:rsidTr="00585DDF">
        <w:tc>
          <w:tcPr>
            <w:tcW w:w="879" w:type="dxa"/>
          </w:tcPr>
          <w:p w14:paraId="1E72F186" w14:textId="77777777" w:rsidR="00C94B83" w:rsidRDefault="00C94B83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AA85A2D" w14:textId="77777777" w:rsidR="00C94B83" w:rsidRDefault="00C94B83" w:rsidP="00585DDF">
            <w:r>
              <w:rPr>
                <w:sz w:val="16"/>
                <w:szCs w:val="16"/>
              </w:rPr>
              <w:t>3091</w:t>
            </w:r>
          </w:p>
        </w:tc>
        <w:tc>
          <w:tcPr>
            <w:tcW w:w="517" w:type="dxa"/>
          </w:tcPr>
          <w:p w14:paraId="67984889" w14:textId="77777777" w:rsidR="00C94B83" w:rsidRDefault="00C94B83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23A7F4" w14:textId="77777777" w:rsidR="00C94B83" w:rsidRDefault="00C94B83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EF22F7" w14:textId="77777777" w:rsidR="00C94B83" w:rsidRDefault="00C94B83" w:rsidP="00585DDF">
            <w:r>
              <w:rPr>
                <w:sz w:val="16"/>
                <w:szCs w:val="16"/>
              </w:rPr>
              <w:t>Correction to Annex F for R15 RRM test cases</w:t>
            </w:r>
          </w:p>
        </w:tc>
        <w:tc>
          <w:tcPr>
            <w:tcW w:w="517" w:type="dxa"/>
          </w:tcPr>
          <w:p w14:paraId="731D4A13" w14:textId="77777777" w:rsidR="00C94B83" w:rsidRDefault="00C94B83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AFADEB" w14:textId="77777777" w:rsidR="00C94B83" w:rsidRDefault="00C94B83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FAFE350" w14:textId="77777777" w:rsidR="00C94B83" w:rsidRDefault="00C94B83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9B07731" w14:textId="77777777" w:rsidR="00C94B83" w:rsidRDefault="00C94B83" w:rsidP="00585DDF">
            <w:r>
              <w:rPr>
                <w:sz w:val="16"/>
                <w:szCs w:val="16"/>
              </w:rPr>
              <w:t>R5-241447</w:t>
            </w:r>
          </w:p>
        </w:tc>
        <w:tc>
          <w:tcPr>
            <w:tcW w:w="1597" w:type="dxa"/>
          </w:tcPr>
          <w:p w14:paraId="21D9417C" w14:textId="77777777" w:rsidR="00C94B83" w:rsidRDefault="00C94B83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B1EBBE" w14:textId="77777777" w:rsidR="00C94B83" w:rsidRDefault="00C94B83" w:rsidP="00585DDF"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 w14:paraId="12ADAC9F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C40603" w14:textId="77777777" w:rsidR="00C94B83" w:rsidRDefault="00C94B83" w:rsidP="00585DDF">
            <w:pPr>
              <w:rPr>
                <w:sz w:val="16"/>
                <w:szCs w:val="16"/>
              </w:rPr>
            </w:pPr>
          </w:p>
        </w:tc>
      </w:tr>
    </w:tbl>
    <w:p w14:paraId="74CF6EB8" w14:textId="77777777" w:rsidR="00C94B83" w:rsidRDefault="00C94B83" w:rsidP="00C94B83"/>
    <w:p w14:paraId="54D78B4B" w14:textId="77777777" w:rsidR="00C94B83" w:rsidRDefault="00C94B83" w:rsidP="00C94B83"/>
    <w:p w14:paraId="03B72AE0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RP-240232</w:t>
      </w:r>
      <w:r>
        <w:rPr>
          <w:b/>
          <w:i/>
          <w:noProof/>
          <w:sz w:val="28"/>
        </w:rPr>
        <w:fldChar w:fldCharType="end"/>
      </w:r>
    </w:p>
    <w:p w14:paraId="24F49577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5616B1A6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3FAA08B8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91D4565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1)</w:t>
      </w:r>
      <w:r>
        <w:rPr>
          <w:rFonts w:ascii="Arial" w:hAnsi="Arial" w:cs="Arial"/>
          <w:b/>
          <w:bCs/>
        </w:rPr>
        <w:fldChar w:fldCharType="end"/>
      </w:r>
    </w:p>
    <w:p w14:paraId="72FC29A0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4ED5DBBB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D5B7177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1CEEF2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286A0FA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907988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741C8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768569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E8F359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CC6DE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A034B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124FFA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93165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4CBFBDE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8A305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6D586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E4C59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7E6809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642CF88B" w14:textId="77777777" w:rsidTr="00585DDF">
        <w:tc>
          <w:tcPr>
            <w:tcW w:w="879" w:type="dxa"/>
          </w:tcPr>
          <w:p w14:paraId="07E6CF6A" w14:textId="77777777" w:rsidR="002D1841" w:rsidRDefault="002D1841" w:rsidP="00585DDF"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</w:tcPr>
          <w:p w14:paraId="3CAFB7E7" w14:textId="77777777" w:rsidR="002D1841" w:rsidRDefault="002D1841" w:rsidP="00585DDF"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 w14:paraId="3C2EDAB5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917A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5D9A4A" w14:textId="77777777" w:rsidR="002D1841" w:rsidRDefault="002D1841" w:rsidP="00585DDF">
            <w:r>
              <w:rPr>
                <w:sz w:val="16"/>
                <w:szCs w:val="16"/>
              </w:rPr>
              <w:t>Correction to applicability for handover test cases</w:t>
            </w:r>
          </w:p>
        </w:tc>
        <w:tc>
          <w:tcPr>
            <w:tcW w:w="517" w:type="dxa"/>
          </w:tcPr>
          <w:p w14:paraId="3BF4F84D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67FA2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8BB45A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36B6B9D" w14:textId="77777777" w:rsidR="002D1841" w:rsidRDefault="002D1841" w:rsidP="00585DDF">
            <w:r>
              <w:rPr>
                <w:sz w:val="16"/>
                <w:szCs w:val="16"/>
              </w:rPr>
              <w:t>R5-240770</w:t>
            </w:r>
          </w:p>
        </w:tc>
        <w:tc>
          <w:tcPr>
            <w:tcW w:w="1597" w:type="dxa"/>
          </w:tcPr>
          <w:p w14:paraId="1B0C2102" w14:textId="77777777" w:rsidR="002D1841" w:rsidRDefault="002D1841" w:rsidP="00585DDF">
            <w:r>
              <w:rPr>
                <w:sz w:val="16"/>
                <w:szCs w:val="16"/>
              </w:rPr>
              <w:t>TTA</w:t>
            </w:r>
          </w:p>
        </w:tc>
        <w:tc>
          <w:tcPr>
            <w:tcW w:w="1122" w:type="dxa"/>
          </w:tcPr>
          <w:p w14:paraId="3B5AFB54" w14:textId="77777777" w:rsidR="002D1841" w:rsidRDefault="002D1841" w:rsidP="00585DDF">
            <w:r>
              <w:rPr>
                <w:sz w:val="16"/>
                <w:szCs w:val="16"/>
              </w:rPr>
              <w:t>TEI16_Test, LTE_feMob-UEConTest</w:t>
            </w:r>
          </w:p>
        </w:tc>
        <w:tc>
          <w:tcPr>
            <w:tcW w:w="2323" w:type="dxa"/>
          </w:tcPr>
          <w:p w14:paraId="2C68A8CC" w14:textId="77777777" w:rsidR="002D1841" w:rsidRDefault="002D1841" w:rsidP="00585DDF"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 w14:paraId="4620676F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7789C0E" w14:textId="77777777" w:rsidTr="00585DDF">
        <w:tc>
          <w:tcPr>
            <w:tcW w:w="879" w:type="dxa"/>
          </w:tcPr>
          <w:p w14:paraId="2C47E9ED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DE6057C" w14:textId="77777777" w:rsidR="002D1841" w:rsidRDefault="002D1841" w:rsidP="00585DDF">
            <w:r>
              <w:rPr>
                <w:sz w:val="16"/>
                <w:szCs w:val="16"/>
              </w:rPr>
              <w:t>5283</w:t>
            </w:r>
          </w:p>
        </w:tc>
        <w:tc>
          <w:tcPr>
            <w:tcW w:w="517" w:type="dxa"/>
          </w:tcPr>
          <w:p w14:paraId="5C6D3E76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021B98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E9712E" w14:textId="77777777" w:rsidR="002D1841" w:rsidRDefault="002D1841" w:rsidP="00585DDF">
            <w:r>
              <w:rPr>
                <w:sz w:val="16"/>
                <w:szCs w:val="16"/>
              </w:rPr>
              <w:t>Corrections to LTE TC 8.1.3.16</w:t>
            </w:r>
          </w:p>
        </w:tc>
        <w:tc>
          <w:tcPr>
            <w:tcW w:w="517" w:type="dxa"/>
          </w:tcPr>
          <w:p w14:paraId="0BA7DF2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29D016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5920B6C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11DC5E" w14:textId="77777777" w:rsidR="002D1841" w:rsidRDefault="002D1841" w:rsidP="00585DDF">
            <w:r>
              <w:rPr>
                <w:sz w:val="16"/>
                <w:szCs w:val="16"/>
              </w:rPr>
              <w:t>R5-240585</w:t>
            </w:r>
          </w:p>
        </w:tc>
        <w:tc>
          <w:tcPr>
            <w:tcW w:w="1597" w:type="dxa"/>
          </w:tcPr>
          <w:p w14:paraId="633FF2B0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274E4366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07C6465" w14:textId="77777777" w:rsidR="002D1841" w:rsidRDefault="002D1841" w:rsidP="00585DDF">
            <w:r>
              <w:rPr>
                <w:sz w:val="16"/>
                <w:szCs w:val="16"/>
              </w:rPr>
              <w:t>8.1.3.16</w:t>
            </w:r>
          </w:p>
        </w:tc>
        <w:tc>
          <w:tcPr>
            <w:tcW w:w="998" w:type="dxa"/>
          </w:tcPr>
          <w:p w14:paraId="3F241CF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91C28C3" w14:textId="77777777" w:rsidTr="00585DDF">
        <w:tc>
          <w:tcPr>
            <w:tcW w:w="879" w:type="dxa"/>
          </w:tcPr>
          <w:p w14:paraId="1907A658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55854EF7" w14:textId="77777777" w:rsidR="002D1841" w:rsidRDefault="002D1841" w:rsidP="00585DDF">
            <w:r>
              <w:rPr>
                <w:sz w:val="16"/>
                <w:szCs w:val="16"/>
              </w:rPr>
              <w:t>5287</w:t>
            </w:r>
          </w:p>
        </w:tc>
        <w:tc>
          <w:tcPr>
            <w:tcW w:w="517" w:type="dxa"/>
          </w:tcPr>
          <w:p w14:paraId="76334121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56824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D1B2CB" w14:textId="77777777" w:rsidR="002D1841" w:rsidRDefault="002D1841" w:rsidP="00585DDF">
            <w:r>
              <w:rPr>
                <w:sz w:val="16"/>
                <w:szCs w:val="16"/>
              </w:rPr>
              <w:t>Addition of new L2L MPS priority access barring test case</w:t>
            </w:r>
          </w:p>
        </w:tc>
        <w:tc>
          <w:tcPr>
            <w:tcW w:w="517" w:type="dxa"/>
          </w:tcPr>
          <w:p w14:paraId="53C4E20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FD692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777897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FE064D3" w14:textId="77777777" w:rsidR="002D1841" w:rsidRDefault="002D1841" w:rsidP="00585DDF">
            <w:r>
              <w:rPr>
                <w:sz w:val="16"/>
                <w:szCs w:val="16"/>
              </w:rPr>
              <w:t>R5-241475</w:t>
            </w:r>
          </w:p>
        </w:tc>
        <w:tc>
          <w:tcPr>
            <w:tcW w:w="1597" w:type="dxa"/>
          </w:tcPr>
          <w:p w14:paraId="5E88FC5E" w14:textId="77777777" w:rsidR="002D1841" w:rsidRDefault="002D184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8469CF5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80031AD" w14:textId="77777777" w:rsidR="002D1841" w:rsidRDefault="002D1841" w:rsidP="00585DDF">
            <w:r>
              <w:rPr>
                <w:sz w:val="16"/>
                <w:szCs w:val="16"/>
              </w:rPr>
              <w:t>8.1.3.17 (New)</w:t>
            </w:r>
          </w:p>
        </w:tc>
        <w:tc>
          <w:tcPr>
            <w:tcW w:w="998" w:type="dxa"/>
          </w:tcPr>
          <w:p w14:paraId="1A7EAF6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36.523-2 CR 1440; TS/TR ... CR ... </w:t>
            </w:r>
          </w:p>
        </w:tc>
      </w:tr>
      <w:tr w:rsidR="002D1841" w14:paraId="46EED200" w14:textId="77777777" w:rsidTr="00585DDF">
        <w:tc>
          <w:tcPr>
            <w:tcW w:w="879" w:type="dxa"/>
          </w:tcPr>
          <w:p w14:paraId="18547D9C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7C63890F" w14:textId="77777777" w:rsidR="002D1841" w:rsidRDefault="002D1841" w:rsidP="00585DDF">
            <w:r>
              <w:rPr>
                <w:sz w:val="16"/>
                <w:szCs w:val="16"/>
              </w:rPr>
              <w:t>5297</w:t>
            </w:r>
          </w:p>
        </w:tc>
        <w:tc>
          <w:tcPr>
            <w:tcW w:w="517" w:type="dxa"/>
          </w:tcPr>
          <w:p w14:paraId="118DF7EB" w14:textId="77777777" w:rsidR="002D1841" w:rsidRDefault="002D184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E6CA267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9F0D73" w14:textId="77777777" w:rsidR="002D1841" w:rsidRDefault="002D1841" w:rsidP="00585DDF">
            <w:r>
              <w:rPr>
                <w:sz w:val="16"/>
                <w:szCs w:val="16"/>
              </w:rPr>
              <w:t>Correction to RACS Test case 9.2.5.X</w:t>
            </w:r>
          </w:p>
        </w:tc>
        <w:tc>
          <w:tcPr>
            <w:tcW w:w="517" w:type="dxa"/>
          </w:tcPr>
          <w:p w14:paraId="08D3F24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029796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C7E30C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213F18" w14:textId="77777777" w:rsidR="002D1841" w:rsidRDefault="002D1841" w:rsidP="00585DDF">
            <w:r>
              <w:rPr>
                <w:sz w:val="16"/>
                <w:szCs w:val="16"/>
              </w:rPr>
              <w:t>R5-241690</w:t>
            </w:r>
          </w:p>
        </w:tc>
        <w:tc>
          <w:tcPr>
            <w:tcW w:w="1597" w:type="dxa"/>
          </w:tcPr>
          <w:p w14:paraId="567E539C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75A63FC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1BA8BFE" w14:textId="77777777" w:rsidR="002D1841" w:rsidRDefault="002D1841" w:rsidP="00585DDF">
            <w:r>
              <w:rPr>
                <w:sz w:val="16"/>
                <w:szCs w:val="16"/>
              </w:rPr>
              <w:t>9.2.5.1, 9.2.5.2 and 9.2.5.3</w:t>
            </w:r>
          </w:p>
        </w:tc>
        <w:tc>
          <w:tcPr>
            <w:tcW w:w="998" w:type="dxa"/>
          </w:tcPr>
          <w:p w14:paraId="1C997A2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44BC4BA3" w14:textId="77777777" w:rsidTr="00585DDF">
        <w:tc>
          <w:tcPr>
            <w:tcW w:w="879" w:type="dxa"/>
          </w:tcPr>
          <w:p w14:paraId="52FB2290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0769E2FB" w14:textId="77777777" w:rsidR="002D1841" w:rsidRDefault="002D1841" w:rsidP="00585DDF">
            <w:r>
              <w:rPr>
                <w:sz w:val="16"/>
                <w:szCs w:val="16"/>
              </w:rPr>
              <w:t>5298</w:t>
            </w:r>
          </w:p>
        </w:tc>
        <w:tc>
          <w:tcPr>
            <w:tcW w:w="517" w:type="dxa"/>
          </w:tcPr>
          <w:p w14:paraId="0435638C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38935B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79C4F5" w14:textId="77777777" w:rsidR="002D1841" w:rsidRDefault="002D1841" w:rsidP="00585DDF">
            <w:r>
              <w:rPr>
                <w:sz w:val="16"/>
                <w:szCs w:val="16"/>
              </w:rPr>
              <w:t>Correction to LTE RACS test case 8.5.5.1</w:t>
            </w:r>
          </w:p>
        </w:tc>
        <w:tc>
          <w:tcPr>
            <w:tcW w:w="517" w:type="dxa"/>
          </w:tcPr>
          <w:p w14:paraId="428595A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CA759E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70EFB5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CD7413" w14:textId="77777777" w:rsidR="002D1841" w:rsidRDefault="002D1841" w:rsidP="00585DDF">
            <w:r>
              <w:rPr>
                <w:sz w:val="16"/>
                <w:szCs w:val="16"/>
              </w:rPr>
              <w:t>R5-241626</w:t>
            </w:r>
          </w:p>
        </w:tc>
        <w:tc>
          <w:tcPr>
            <w:tcW w:w="1597" w:type="dxa"/>
          </w:tcPr>
          <w:p w14:paraId="38EAE893" w14:textId="77777777" w:rsidR="002D1841" w:rsidRDefault="002D1841" w:rsidP="00585DDF">
            <w:r>
              <w:rPr>
                <w:sz w:val="16"/>
                <w:szCs w:val="16"/>
              </w:rPr>
              <w:t>Keysight Technologies UK, Qualcomm</w:t>
            </w:r>
          </w:p>
        </w:tc>
        <w:tc>
          <w:tcPr>
            <w:tcW w:w="1122" w:type="dxa"/>
          </w:tcPr>
          <w:p w14:paraId="26E929EB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59F9E00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46D9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0528CC5" w14:textId="77777777" w:rsidTr="00585DDF">
        <w:tc>
          <w:tcPr>
            <w:tcW w:w="879" w:type="dxa"/>
          </w:tcPr>
          <w:p w14:paraId="06AE7EA4" w14:textId="77777777" w:rsidR="002D1841" w:rsidRDefault="002D1841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F3D058F" w14:textId="77777777" w:rsidR="002D1841" w:rsidRDefault="002D1841" w:rsidP="00585DDF"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 w14:paraId="130B30B2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57C5F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51D856" w14:textId="77777777" w:rsidR="002D1841" w:rsidRDefault="002D1841" w:rsidP="00585DDF">
            <w:r>
              <w:rPr>
                <w:sz w:val="16"/>
                <w:szCs w:val="16"/>
              </w:rPr>
              <w:t>Addition of applicability for L2L MPS priority access barring test case</w:t>
            </w:r>
          </w:p>
        </w:tc>
        <w:tc>
          <w:tcPr>
            <w:tcW w:w="517" w:type="dxa"/>
          </w:tcPr>
          <w:p w14:paraId="3FE54C0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A1D0BA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CD14DE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A68B0E" w14:textId="77777777" w:rsidR="002D1841" w:rsidRDefault="002D1841" w:rsidP="00585DDF">
            <w:r>
              <w:rPr>
                <w:sz w:val="16"/>
                <w:szCs w:val="16"/>
              </w:rPr>
              <w:t>R5-240978</w:t>
            </w:r>
          </w:p>
        </w:tc>
        <w:tc>
          <w:tcPr>
            <w:tcW w:w="1597" w:type="dxa"/>
          </w:tcPr>
          <w:p w14:paraId="143186C2" w14:textId="77777777" w:rsidR="002D1841" w:rsidRDefault="002D184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B0B7ED1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30CF690" w14:textId="77777777" w:rsidR="002D1841" w:rsidRDefault="002D1841" w:rsidP="00585DDF"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 w14:paraId="735BB59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36.523-1 CR 5287; TS/TR ... CR ... </w:t>
            </w:r>
          </w:p>
        </w:tc>
      </w:tr>
      <w:tr w:rsidR="002D1841" w14:paraId="33283061" w14:textId="77777777" w:rsidTr="00585DDF">
        <w:tc>
          <w:tcPr>
            <w:tcW w:w="879" w:type="dxa"/>
          </w:tcPr>
          <w:p w14:paraId="19EF217C" w14:textId="77777777" w:rsidR="002D1841" w:rsidRDefault="002D1841" w:rsidP="00585DDF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05E44334" w14:textId="77777777" w:rsidR="002D1841" w:rsidRDefault="002D1841" w:rsidP="00585DDF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20F2DB5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D63E7A" w14:textId="77777777" w:rsidR="002D1841" w:rsidRDefault="002D184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92790EE" w14:textId="77777777" w:rsidR="002D1841" w:rsidRDefault="002D1841" w:rsidP="00585DDF">
            <w:r>
              <w:rPr>
                <w:sz w:val="16"/>
                <w:szCs w:val="16"/>
              </w:rPr>
              <w:t>Update SNR conditions in UDP and TCP FR2 FRC scenarios</w:t>
            </w:r>
          </w:p>
        </w:tc>
        <w:tc>
          <w:tcPr>
            <w:tcW w:w="517" w:type="dxa"/>
          </w:tcPr>
          <w:p w14:paraId="7DEFE6A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709FF5" w14:textId="77777777" w:rsidR="002D1841" w:rsidRDefault="002D1841" w:rsidP="00585DDF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36B56D9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93B2ABA" w14:textId="77777777" w:rsidR="002D1841" w:rsidRDefault="002D1841" w:rsidP="00585DDF">
            <w:r>
              <w:rPr>
                <w:sz w:val="16"/>
                <w:szCs w:val="16"/>
              </w:rPr>
              <w:t>R5-240860</w:t>
            </w:r>
          </w:p>
        </w:tc>
        <w:tc>
          <w:tcPr>
            <w:tcW w:w="1597" w:type="dxa"/>
          </w:tcPr>
          <w:p w14:paraId="1DE303BB" w14:textId="77777777" w:rsidR="002D1841" w:rsidRDefault="002D1841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912CE77" w14:textId="77777777" w:rsidR="002D1841" w:rsidRDefault="002D1841" w:rsidP="00585DDF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5187612E" w14:textId="77777777" w:rsidR="002D1841" w:rsidRDefault="002D1841" w:rsidP="00585DDF">
            <w:r>
              <w:rPr>
                <w:sz w:val="16"/>
                <w:szCs w:val="16"/>
              </w:rPr>
              <w:t>A.7.1.1.1, A.9.1.1.1</w:t>
            </w:r>
          </w:p>
        </w:tc>
        <w:tc>
          <w:tcPr>
            <w:tcW w:w="998" w:type="dxa"/>
          </w:tcPr>
          <w:p w14:paraId="51A7F32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19F4919" w14:textId="77777777" w:rsidTr="00585DDF">
        <w:tc>
          <w:tcPr>
            <w:tcW w:w="879" w:type="dxa"/>
          </w:tcPr>
          <w:p w14:paraId="27D4D3D4" w14:textId="77777777" w:rsidR="002D1841" w:rsidRDefault="002D1841" w:rsidP="00585DDF"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</w:tcPr>
          <w:p w14:paraId="2ACF36A5" w14:textId="77777777" w:rsidR="002D1841" w:rsidRDefault="002D1841" w:rsidP="00585DDF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6A702E7B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B41D04" w14:textId="77777777" w:rsidR="002D1841" w:rsidRDefault="002D1841" w:rsidP="00585DD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CA17B7" w14:textId="77777777" w:rsidR="002D1841" w:rsidRDefault="002D1841" w:rsidP="00585DDF">
            <w:r>
              <w:rPr>
                <w:sz w:val="16"/>
                <w:szCs w:val="16"/>
              </w:rPr>
              <w:t>General cleanup of annex for app layer tput test cases</w:t>
            </w:r>
          </w:p>
        </w:tc>
        <w:tc>
          <w:tcPr>
            <w:tcW w:w="517" w:type="dxa"/>
          </w:tcPr>
          <w:p w14:paraId="67FCABA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52469D" w14:textId="77777777" w:rsidR="002D1841" w:rsidRDefault="002D1841" w:rsidP="00585DDF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66BD52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1DDAE2F" w14:textId="77777777" w:rsidR="002D1841" w:rsidRDefault="002D1841" w:rsidP="00585DDF">
            <w:r>
              <w:rPr>
                <w:sz w:val="16"/>
                <w:szCs w:val="16"/>
              </w:rPr>
              <w:t>R5-241852</w:t>
            </w:r>
          </w:p>
        </w:tc>
        <w:tc>
          <w:tcPr>
            <w:tcW w:w="1597" w:type="dxa"/>
          </w:tcPr>
          <w:p w14:paraId="40701991" w14:textId="77777777" w:rsidR="002D1841" w:rsidRDefault="002D184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27919702" w14:textId="77777777" w:rsidR="002D1841" w:rsidRDefault="002D1841" w:rsidP="00585DDF">
            <w:r>
              <w:rPr>
                <w:sz w:val="16"/>
                <w:szCs w:val="16"/>
              </w:rPr>
              <w:t>FS_UE_5GNR_App_Data_Perf, TEI16_Test</w:t>
            </w:r>
          </w:p>
        </w:tc>
        <w:tc>
          <w:tcPr>
            <w:tcW w:w="2323" w:type="dxa"/>
          </w:tcPr>
          <w:p w14:paraId="175AFE9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E4EE8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12FBE3F" w14:textId="77777777" w:rsidTr="00585DDF">
        <w:tc>
          <w:tcPr>
            <w:tcW w:w="879" w:type="dxa"/>
          </w:tcPr>
          <w:p w14:paraId="76C40352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8C04651" w14:textId="77777777" w:rsidR="002D1841" w:rsidRDefault="002D1841" w:rsidP="00585DDF">
            <w:r>
              <w:rPr>
                <w:sz w:val="16"/>
                <w:szCs w:val="16"/>
              </w:rPr>
              <w:t>3007</w:t>
            </w:r>
          </w:p>
        </w:tc>
        <w:tc>
          <w:tcPr>
            <w:tcW w:w="517" w:type="dxa"/>
          </w:tcPr>
          <w:p w14:paraId="6356700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15D91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367245" w14:textId="77777777" w:rsidR="002D1841" w:rsidRDefault="002D1841" w:rsidP="00585DDF">
            <w:r>
              <w:rPr>
                <w:sz w:val="16"/>
                <w:szCs w:val="16"/>
              </w:rPr>
              <w:t>Correction to DLInformationTransfer message</w:t>
            </w:r>
          </w:p>
        </w:tc>
        <w:tc>
          <w:tcPr>
            <w:tcW w:w="517" w:type="dxa"/>
          </w:tcPr>
          <w:p w14:paraId="36CA80E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C014D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EBECF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EECBC5" w14:textId="77777777" w:rsidR="002D1841" w:rsidRDefault="002D1841" w:rsidP="00585DDF">
            <w:r>
              <w:rPr>
                <w:sz w:val="16"/>
                <w:szCs w:val="16"/>
              </w:rPr>
              <w:t>R5-240165</w:t>
            </w:r>
          </w:p>
        </w:tc>
        <w:tc>
          <w:tcPr>
            <w:tcW w:w="1597" w:type="dxa"/>
          </w:tcPr>
          <w:p w14:paraId="750C310F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FC30D40" w14:textId="77777777" w:rsidR="002D1841" w:rsidRDefault="002D1841" w:rsidP="00585DDF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28E0336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1FF61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C1FE3E8" w14:textId="77777777" w:rsidTr="00585DDF">
        <w:tc>
          <w:tcPr>
            <w:tcW w:w="879" w:type="dxa"/>
          </w:tcPr>
          <w:p w14:paraId="0FA24916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5FDA8E6F" w14:textId="77777777" w:rsidR="002D1841" w:rsidRDefault="002D1841" w:rsidP="00585DDF">
            <w:r>
              <w:rPr>
                <w:sz w:val="16"/>
                <w:szCs w:val="16"/>
              </w:rPr>
              <w:t>3046</w:t>
            </w:r>
          </w:p>
        </w:tc>
        <w:tc>
          <w:tcPr>
            <w:tcW w:w="517" w:type="dxa"/>
          </w:tcPr>
          <w:p w14:paraId="5E971010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502A8D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7D3CE9" w14:textId="77777777" w:rsidR="002D1841" w:rsidRDefault="002D1841" w:rsidP="00585DDF">
            <w:r>
              <w:rPr>
                <w:sz w:val="16"/>
                <w:szCs w:val="16"/>
              </w:rPr>
              <w:t>Editorial update IE PosSystemInformation-r16-IEs</w:t>
            </w:r>
          </w:p>
        </w:tc>
        <w:tc>
          <w:tcPr>
            <w:tcW w:w="517" w:type="dxa"/>
          </w:tcPr>
          <w:p w14:paraId="4996A0B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A17AA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7EB4C8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8E2EA06" w14:textId="77777777" w:rsidR="002D1841" w:rsidRDefault="002D1841" w:rsidP="00585DDF">
            <w:r>
              <w:rPr>
                <w:sz w:val="16"/>
                <w:szCs w:val="16"/>
              </w:rPr>
              <w:t>R5-241484</w:t>
            </w:r>
          </w:p>
        </w:tc>
        <w:tc>
          <w:tcPr>
            <w:tcW w:w="1597" w:type="dxa"/>
          </w:tcPr>
          <w:p w14:paraId="5438B714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D45E5F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54352FC3" w14:textId="77777777" w:rsidR="002D1841" w:rsidRDefault="002D1841" w:rsidP="00585DDF">
            <w:r>
              <w:rPr>
                <w:sz w:val="16"/>
                <w:szCs w:val="16"/>
              </w:rPr>
              <w:t>4.6.2a</w:t>
            </w:r>
          </w:p>
        </w:tc>
        <w:tc>
          <w:tcPr>
            <w:tcW w:w="998" w:type="dxa"/>
          </w:tcPr>
          <w:p w14:paraId="1776301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30BF58D" w14:textId="77777777" w:rsidTr="00585DDF">
        <w:tc>
          <w:tcPr>
            <w:tcW w:w="879" w:type="dxa"/>
          </w:tcPr>
          <w:p w14:paraId="5E77174B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9C57430" w14:textId="77777777" w:rsidR="002D1841" w:rsidRDefault="002D1841" w:rsidP="00585DDF">
            <w:r>
              <w:rPr>
                <w:sz w:val="16"/>
                <w:szCs w:val="16"/>
              </w:rPr>
              <w:t>3047</w:t>
            </w:r>
          </w:p>
        </w:tc>
        <w:tc>
          <w:tcPr>
            <w:tcW w:w="517" w:type="dxa"/>
          </w:tcPr>
          <w:p w14:paraId="4707040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32F31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A46BB6" w14:textId="77777777" w:rsidR="002D1841" w:rsidRDefault="002D1841" w:rsidP="00585DDF">
            <w:r>
              <w:rPr>
                <w:sz w:val="16"/>
                <w:szCs w:val="16"/>
              </w:rPr>
              <w:t>Editorial update IE PosSI-SchedulingInfo</w:t>
            </w:r>
          </w:p>
        </w:tc>
        <w:tc>
          <w:tcPr>
            <w:tcW w:w="517" w:type="dxa"/>
          </w:tcPr>
          <w:p w14:paraId="32C4DA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20CC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08010B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0E3D0F" w14:textId="77777777" w:rsidR="002D1841" w:rsidRDefault="002D1841" w:rsidP="00585DDF">
            <w:r>
              <w:rPr>
                <w:sz w:val="16"/>
                <w:szCs w:val="16"/>
              </w:rPr>
              <w:t>R5-240491</w:t>
            </w:r>
          </w:p>
        </w:tc>
        <w:tc>
          <w:tcPr>
            <w:tcW w:w="1597" w:type="dxa"/>
          </w:tcPr>
          <w:p w14:paraId="3949369A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8C076BB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1A97B40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E2776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39A371B" w14:textId="77777777" w:rsidTr="00585DDF">
        <w:tc>
          <w:tcPr>
            <w:tcW w:w="879" w:type="dxa"/>
          </w:tcPr>
          <w:p w14:paraId="6CD7E61B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1A38961" w14:textId="77777777" w:rsidR="002D1841" w:rsidRDefault="002D1841" w:rsidP="00585DDF">
            <w:r>
              <w:rPr>
                <w:sz w:val="16"/>
                <w:szCs w:val="16"/>
              </w:rPr>
              <w:t>3060</w:t>
            </w:r>
          </w:p>
        </w:tc>
        <w:tc>
          <w:tcPr>
            <w:tcW w:w="517" w:type="dxa"/>
          </w:tcPr>
          <w:p w14:paraId="69DA138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2CBC5F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437289" w14:textId="77777777" w:rsidR="002D1841" w:rsidRDefault="002D1841" w:rsidP="00585DDF">
            <w:r>
              <w:rPr>
                <w:sz w:val="16"/>
                <w:szCs w:val="16"/>
              </w:rPr>
              <w:t>Added 30kHz SCS for SSB in n53 to 30kHz SCS test frequencies</w:t>
            </w:r>
          </w:p>
        </w:tc>
        <w:tc>
          <w:tcPr>
            <w:tcW w:w="517" w:type="dxa"/>
          </w:tcPr>
          <w:p w14:paraId="478DCC8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EB6FC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42C8D0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2BD814" w14:textId="77777777" w:rsidR="002D1841" w:rsidRDefault="002D1841" w:rsidP="00585DDF">
            <w:r>
              <w:rPr>
                <w:sz w:val="16"/>
                <w:szCs w:val="16"/>
              </w:rPr>
              <w:t>R5-240617</w:t>
            </w:r>
          </w:p>
        </w:tc>
        <w:tc>
          <w:tcPr>
            <w:tcW w:w="1597" w:type="dxa"/>
          </w:tcPr>
          <w:p w14:paraId="490D657C" w14:textId="77777777" w:rsidR="002D1841" w:rsidRDefault="002D1841" w:rsidP="00585DDF">
            <w:r>
              <w:rPr>
                <w:sz w:val="16"/>
                <w:szCs w:val="16"/>
              </w:rPr>
              <w:t>Keysight Technologies UK Ltd, Apple</w:t>
            </w:r>
          </w:p>
        </w:tc>
        <w:tc>
          <w:tcPr>
            <w:tcW w:w="1122" w:type="dxa"/>
          </w:tcPr>
          <w:p w14:paraId="21FB274E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3B1FAC5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3204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729C7F5" w14:textId="77777777" w:rsidTr="00585DDF">
        <w:tc>
          <w:tcPr>
            <w:tcW w:w="879" w:type="dxa"/>
          </w:tcPr>
          <w:p w14:paraId="2E40F58E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D190DE6" w14:textId="77777777" w:rsidR="002D1841" w:rsidRDefault="002D1841" w:rsidP="00585DDF">
            <w:r>
              <w:rPr>
                <w:sz w:val="16"/>
                <w:szCs w:val="16"/>
              </w:rPr>
              <w:t>2603</w:t>
            </w:r>
          </w:p>
        </w:tc>
        <w:tc>
          <w:tcPr>
            <w:tcW w:w="517" w:type="dxa"/>
          </w:tcPr>
          <w:p w14:paraId="1536E4B5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F0B76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B9382C" w14:textId="77777777" w:rsidR="002D1841" w:rsidRDefault="002D1841" w:rsidP="00585DDF">
            <w:r>
              <w:rPr>
                <w:sz w:val="16"/>
                <w:szCs w:val="16"/>
              </w:rPr>
              <w:t>Addition of PC2 n40 MOP</w:t>
            </w:r>
          </w:p>
        </w:tc>
        <w:tc>
          <w:tcPr>
            <w:tcW w:w="517" w:type="dxa"/>
          </w:tcPr>
          <w:p w14:paraId="12ACC1B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91034C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381E5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F12ED3" w14:textId="77777777" w:rsidR="002D1841" w:rsidRDefault="002D1841" w:rsidP="00585DDF">
            <w:r>
              <w:rPr>
                <w:sz w:val="16"/>
                <w:szCs w:val="16"/>
              </w:rPr>
              <w:t>R5-240081</w:t>
            </w:r>
          </w:p>
        </w:tc>
        <w:tc>
          <w:tcPr>
            <w:tcW w:w="1597" w:type="dxa"/>
          </w:tcPr>
          <w:p w14:paraId="049E1D1D" w14:textId="77777777" w:rsidR="002D1841" w:rsidRDefault="002D1841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0CF8773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748C1D2B" w14:textId="77777777" w:rsidR="002D1841" w:rsidRDefault="002D1841" w:rsidP="00585DDF">
            <w:r>
              <w:rPr>
                <w:sz w:val="16"/>
                <w:szCs w:val="16"/>
              </w:rPr>
              <w:t>6.2G.1</w:t>
            </w:r>
          </w:p>
        </w:tc>
        <w:tc>
          <w:tcPr>
            <w:tcW w:w="998" w:type="dxa"/>
          </w:tcPr>
          <w:p w14:paraId="3E47E505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5D84E7B" w14:textId="77777777" w:rsidTr="00585DDF">
        <w:tc>
          <w:tcPr>
            <w:tcW w:w="879" w:type="dxa"/>
          </w:tcPr>
          <w:p w14:paraId="48E8E55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9B3CEB8" w14:textId="77777777" w:rsidR="002D1841" w:rsidRDefault="002D1841" w:rsidP="00585DDF">
            <w:r>
              <w:rPr>
                <w:sz w:val="16"/>
                <w:szCs w:val="16"/>
              </w:rPr>
              <w:t>2655</w:t>
            </w:r>
          </w:p>
        </w:tc>
        <w:tc>
          <w:tcPr>
            <w:tcW w:w="517" w:type="dxa"/>
          </w:tcPr>
          <w:p w14:paraId="720E299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5E109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AE89FB" w14:textId="77777777" w:rsidR="002D1841" w:rsidRDefault="002D1841" w:rsidP="00585DDF">
            <w:r>
              <w:rPr>
                <w:sz w:val="16"/>
                <w:szCs w:val="16"/>
              </w:rPr>
              <w:t>Added 30kHz SCS for SSB in n53 to be aligned with core specs</w:t>
            </w:r>
          </w:p>
        </w:tc>
        <w:tc>
          <w:tcPr>
            <w:tcW w:w="517" w:type="dxa"/>
          </w:tcPr>
          <w:p w14:paraId="0DF02CF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F9BDD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4F4F78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CA1EF5" w14:textId="77777777" w:rsidR="002D1841" w:rsidRDefault="002D1841" w:rsidP="00585DDF">
            <w:r>
              <w:rPr>
                <w:sz w:val="16"/>
                <w:szCs w:val="16"/>
              </w:rPr>
              <w:t>R5-241776</w:t>
            </w:r>
          </w:p>
        </w:tc>
        <w:tc>
          <w:tcPr>
            <w:tcW w:w="1597" w:type="dxa"/>
          </w:tcPr>
          <w:p w14:paraId="0912A082" w14:textId="77777777" w:rsidR="002D1841" w:rsidRDefault="002D1841" w:rsidP="00585DDF">
            <w:r>
              <w:rPr>
                <w:sz w:val="16"/>
                <w:szCs w:val="16"/>
              </w:rPr>
              <w:t>Keysight Technologies UK Ltd, Apple</w:t>
            </w:r>
          </w:p>
        </w:tc>
        <w:tc>
          <w:tcPr>
            <w:tcW w:w="1122" w:type="dxa"/>
          </w:tcPr>
          <w:p w14:paraId="2AA44650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7B2A2F8B" w14:textId="77777777" w:rsidR="002D1841" w:rsidRDefault="002D1841" w:rsidP="00585DDF">
            <w:r>
              <w:rPr>
                <w:sz w:val="16"/>
                <w:szCs w:val="16"/>
              </w:rPr>
              <w:t>5.4.3.3</w:t>
            </w:r>
          </w:p>
        </w:tc>
        <w:tc>
          <w:tcPr>
            <w:tcW w:w="998" w:type="dxa"/>
          </w:tcPr>
          <w:p w14:paraId="1C6EE87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BE69810" w14:textId="77777777" w:rsidTr="00585DDF">
        <w:tc>
          <w:tcPr>
            <w:tcW w:w="879" w:type="dxa"/>
          </w:tcPr>
          <w:p w14:paraId="3647A232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5262603" w14:textId="77777777" w:rsidR="002D1841" w:rsidRDefault="002D1841" w:rsidP="00585DDF">
            <w:r>
              <w:rPr>
                <w:sz w:val="16"/>
                <w:szCs w:val="16"/>
              </w:rPr>
              <w:t>2677</w:t>
            </w:r>
          </w:p>
        </w:tc>
        <w:tc>
          <w:tcPr>
            <w:tcW w:w="517" w:type="dxa"/>
          </w:tcPr>
          <w:p w14:paraId="538D36B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B795E4D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239CEC" w14:textId="77777777" w:rsidR="002D1841" w:rsidRDefault="002D1841" w:rsidP="00585DDF">
            <w:r>
              <w:rPr>
                <w:sz w:val="16"/>
                <w:szCs w:val="16"/>
              </w:rPr>
              <w:t>Update to AMPR, ASEM and ASE for intra-band CA for CA_NS_04</w:t>
            </w:r>
          </w:p>
        </w:tc>
        <w:tc>
          <w:tcPr>
            <w:tcW w:w="517" w:type="dxa"/>
          </w:tcPr>
          <w:p w14:paraId="3347C16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D38B0C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8A242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699A903" w14:textId="77777777" w:rsidR="002D1841" w:rsidRDefault="002D1841" w:rsidP="00585DDF">
            <w:r>
              <w:rPr>
                <w:sz w:val="16"/>
                <w:szCs w:val="16"/>
              </w:rPr>
              <w:t>R5-241768</w:t>
            </w:r>
          </w:p>
        </w:tc>
        <w:tc>
          <w:tcPr>
            <w:tcW w:w="1597" w:type="dxa"/>
          </w:tcPr>
          <w:p w14:paraId="1FF59E73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CC6AC2" w14:textId="77777777" w:rsidR="002D1841" w:rsidRDefault="002D1841" w:rsidP="00585DDF">
            <w:r>
              <w:rPr>
                <w:sz w:val="16"/>
                <w:szCs w:val="16"/>
              </w:rPr>
              <w:t>NR_RF_FR1, TEI16_Test</w:t>
            </w:r>
          </w:p>
        </w:tc>
        <w:tc>
          <w:tcPr>
            <w:tcW w:w="2323" w:type="dxa"/>
          </w:tcPr>
          <w:p w14:paraId="39286B2B" w14:textId="77777777" w:rsidR="002D1841" w:rsidRDefault="002D1841" w:rsidP="00585DDF">
            <w:r>
              <w:rPr>
                <w:sz w:val="16"/>
                <w:szCs w:val="16"/>
              </w:rPr>
              <w:t>6.1A, 6.2A.3, 6.5A.2.3.1, 6.5A.3.3.1</w:t>
            </w:r>
          </w:p>
        </w:tc>
        <w:tc>
          <w:tcPr>
            <w:tcW w:w="998" w:type="dxa"/>
          </w:tcPr>
          <w:p w14:paraId="5EA4308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50D072CA" w14:textId="77777777" w:rsidTr="00585DDF">
        <w:tc>
          <w:tcPr>
            <w:tcW w:w="879" w:type="dxa"/>
          </w:tcPr>
          <w:p w14:paraId="386482AB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02F5A055" w14:textId="77777777" w:rsidR="002D1841" w:rsidRDefault="002D1841" w:rsidP="00585DDF">
            <w:r>
              <w:rPr>
                <w:sz w:val="16"/>
                <w:szCs w:val="16"/>
              </w:rPr>
              <w:t>2681</w:t>
            </w:r>
          </w:p>
        </w:tc>
        <w:tc>
          <w:tcPr>
            <w:tcW w:w="517" w:type="dxa"/>
          </w:tcPr>
          <w:p w14:paraId="241497E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1517A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39F148" w14:textId="77777777" w:rsidR="002D1841" w:rsidRDefault="002D1841" w:rsidP="00585DDF">
            <w:r>
              <w:rPr>
                <w:sz w:val="16"/>
                <w:szCs w:val="16"/>
              </w:rPr>
              <w:t>Adding the support of NS_47 for PC 1.5</w:t>
            </w:r>
          </w:p>
        </w:tc>
        <w:tc>
          <w:tcPr>
            <w:tcW w:w="517" w:type="dxa"/>
          </w:tcPr>
          <w:p w14:paraId="2AEA422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F8BAB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C1F010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C782729" w14:textId="77777777" w:rsidR="002D1841" w:rsidRDefault="002D1841" w:rsidP="00585DDF">
            <w:r>
              <w:rPr>
                <w:sz w:val="16"/>
                <w:szCs w:val="16"/>
              </w:rPr>
              <w:t>R5-241007</w:t>
            </w:r>
          </w:p>
        </w:tc>
        <w:tc>
          <w:tcPr>
            <w:tcW w:w="1597" w:type="dxa"/>
          </w:tcPr>
          <w:p w14:paraId="58834F1F" w14:textId="77777777" w:rsidR="002D1841" w:rsidRDefault="002D1841" w:rsidP="00585DDF">
            <w:r>
              <w:rPr>
                <w:sz w:val="16"/>
                <w:szCs w:val="16"/>
              </w:rPr>
              <w:t>Huawei, HiSilicon, SoftBank Corp.</w:t>
            </w:r>
          </w:p>
        </w:tc>
        <w:tc>
          <w:tcPr>
            <w:tcW w:w="1122" w:type="dxa"/>
          </w:tcPr>
          <w:p w14:paraId="407F4296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6D2A44AA" w14:textId="77777777" w:rsidR="002D1841" w:rsidRDefault="002D1841" w:rsidP="00585DDF">
            <w:r>
              <w:rPr>
                <w:sz w:val="16"/>
                <w:szCs w:val="16"/>
              </w:rPr>
              <w:t>6.2.3.3.1, 6.2.G.3</w:t>
            </w:r>
          </w:p>
        </w:tc>
        <w:tc>
          <w:tcPr>
            <w:tcW w:w="998" w:type="dxa"/>
          </w:tcPr>
          <w:p w14:paraId="0999153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021FCE6" w14:textId="77777777" w:rsidTr="00585DDF">
        <w:tc>
          <w:tcPr>
            <w:tcW w:w="879" w:type="dxa"/>
          </w:tcPr>
          <w:p w14:paraId="67D0A0F9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9BC5862" w14:textId="77777777" w:rsidR="002D1841" w:rsidRDefault="002D1841" w:rsidP="00585DDF">
            <w:r>
              <w:rPr>
                <w:sz w:val="16"/>
                <w:szCs w:val="16"/>
              </w:rPr>
              <w:t>2706</w:t>
            </w:r>
          </w:p>
        </w:tc>
        <w:tc>
          <w:tcPr>
            <w:tcW w:w="517" w:type="dxa"/>
          </w:tcPr>
          <w:p w14:paraId="59977EF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EEC1F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94F535" w14:textId="77777777" w:rsidR="002D1841" w:rsidRDefault="002D1841" w:rsidP="00585DDF">
            <w:r>
              <w:rPr>
                <w:sz w:val="16"/>
                <w:szCs w:val="16"/>
              </w:rPr>
              <w:t>Correction to UL configuration for intra-band contiguous CA</w:t>
            </w:r>
          </w:p>
        </w:tc>
        <w:tc>
          <w:tcPr>
            <w:tcW w:w="517" w:type="dxa"/>
          </w:tcPr>
          <w:p w14:paraId="028FB41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FDAFC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84D26B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D2CE2F" w14:textId="77777777" w:rsidR="002D1841" w:rsidRDefault="002D1841" w:rsidP="00585DDF">
            <w:r>
              <w:rPr>
                <w:sz w:val="16"/>
                <w:szCs w:val="16"/>
              </w:rPr>
              <w:t>R5-241099</w:t>
            </w:r>
          </w:p>
        </w:tc>
        <w:tc>
          <w:tcPr>
            <w:tcW w:w="1597" w:type="dxa"/>
          </w:tcPr>
          <w:p w14:paraId="1C3CD883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54AE1BE" w14:textId="77777777" w:rsidR="002D1841" w:rsidRDefault="002D1841" w:rsidP="00585DDF">
            <w:r>
              <w:rPr>
                <w:sz w:val="16"/>
                <w:szCs w:val="16"/>
              </w:rPr>
              <w:t>TEI16_Test, NR_RF_FR1-UEConTest</w:t>
            </w:r>
          </w:p>
        </w:tc>
        <w:tc>
          <w:tcPr>
            <w:tcW w:w="2323" w:type="dxa"/>
          </w:tcPr>
          <w:p w14:paraId="04C3332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8E460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3274065" w14:textId="77777777" w:rsidTr="00585DDF">
        <w:tc>
          <w:tcPr>
            <w:tcW w:w="879" w:type="dxa"/>
          </w:tcPr>
          <w:p w14:paraId="52EFC26B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3026BEB" w14:textId="77777777" w:rsidR="002D1841" w:rsidRDefault="002D1841" w:rsidP="00585DDF">
            <w:r>
              <w:rPr>
                <w:sz w:val="16"/>
                <w:szCs w:val="16"/>
              </w:rPr>
              <w:t>2708</w:t>
            </w:r>
          </w:p>
        </w:tc>
        <w:tc>
          <w:tcPr>
            <w:tcW w:w="517" w:type="dxa"/>
          </w:tcPr>
          <w:p w14:paraId="1EF3098A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1AD9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2CD451" w14:textId="77777777" w:rsidR="002D1841" w:rsidRDefault="002D1841" w:rsidP="00585DDF">
            <w:r>
              <w:rPr>
                <w:sz w:val="16"/>
                <w:szCs w:val="16"/>
              </w:rPr>
              <w:t>Correction to Rel-16 A-MPR</w:t>
            </w:r>
          </w:p>
        </w:tc>
        <w:tc>
          <w:tcPr>
            <w:tcW w:w="517" w:type="dxa"/>
          </w:tcPr>
          <w:p w14:paraId="1BDA014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6F5F6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AABF4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D7861ED" w14:textId="77777777" w:rsidR="002D1841" w:rsidRDefault="002D1841" w:rsidP="00585DDF">
            <w:r>
              <w:rPr>
                <w:sz w:val="16"/>
                <w:szCs w:val="16"/>
              </w:rPr>
              <w:t>R5-241101</w:t>
            </w:r>
          </w:p>
        </w:tc>
        <w:tc>
          <w:tcPr>
            <w:tcW w:w="1597" w:type="dxa"/>
          </w:tcPr>
          <w:p w14:paraId="3E51B337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5F551108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5D7B47C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7CADE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9C8066C" w14:textId="77777777" w:rsidTr="00585DDF">
        <w:tc>
          <w:tcPr>
            <w:tcW w:w="879" w:type="dxa"/>
          </w:tcPr>
          <w:p w14:paraId="63DE2A3F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079EA2" w14:textId="77777777" w:rsidR="002D1841" w:rsidRDefault="002D1841" w:rsidP="00585DDF">
            <w:r>
              <w:rPr>
                <w:sz w:val="16"/>
                <w:szCs w:val="16"/>
              </w:rPr>
              <w:t>2709</w:t>
            </w:r>
          </w:p>
        </w:tc>
        <w:tc>
          <w:tcPr>
            <w:tcW w:w="517" w:type="dxa"/>
          </w:tcPr>
          <w:p w14:paraId="085D8E56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2A38C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D12BB1" w14:textId="77777777" w:rsidR="002D1841" w:rsidRDefault="002D1841" w:rsidP="00585DDF">
            <w:r>
              <w:rPr>
                <w:sz w:val="16"/>
                <w:szCs w:val="16"/>
              </w:rPr>
              <w:t>Correction to test configuration in 6.2D.2</w:t>
            </w:r>
          </w:p>
        </w:tc>
        <w:tc>
          <w:tcPr>
            <w:tcW w:w="517" w:type="dxa"/>
          </w:tcPr>
          <w:p w14:paraId="318619B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964BD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E84B5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9E8F4A" w14:textId="77777777" w:rsidR="002D1841" w:rsidRDefault="002D1841" w:rsidP="00585DDF">
            <w:r>
              <w:rPr>
                <w:sz w:val="16"/>
                <w:szCs w:val="16"/>
              </w:rPr>
              <w:t>R5-241969</w:t>
            </w:r>
          </w:p>
        </w:tc>
        <w:tc>
          <w:tcPr>
            <w:tcW w:w="1597" w:type="dxa"/>
          </w:tcPr>
          <w:p w14:paraId="7FEBCA94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13C79D45" w14:textId="77777777" w:rsidR="002D1841" w:rsidRDefault="002D1841" w:rsidP="00585DDF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6BE927E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AD69F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677CA3B" w14:textId="77777777" w:rsidTr="00585DDF">
        <w:tc>
          <w:tcPr>
            <w:tcW w:w="879" w:type="dxa"/>
          </w:tcPr>
          <w:p w14:paraId="29AB2C36" w14:textId="77777777" w:rsidR="002D1841" w:rsidRDefault="002D1841" w:rsidP="00585DDF"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 w14:paraId="26CBD854" w14:textId="77777777" w:rsidR="002D1841" w:rsidRDefault="002D1841" w:rsidP="00585DDF">
            <w:r>
              <w:rPr>
                <w:sz w:val="16"/>
                <w:szCs w:val="16"/>
              </w:rPr>
              <w:t>1028</w:t>
            </w:r>
          </w:p>
        </w:tc>
        <w:tc>
          <w:tcPr>
            <w:tcW w:w="517" w:type="dxa"/>
          </w:tcPr>
          <w:p w14:paraId="7536D7A5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FBB99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0AEDC7" w14:textId="77777777" w:rsidR="002D1841" w:rsidRDefault="002D1841" w:rsidP="00585DDF">
            <w:r>
              <w:rPr>
                <w:sz w:val="16"/>
                <w:szCs w:val="16"/>
              </w:rPr>
              <w:t>Update for FR2c MU</w:t>
            </w:r>
          </w:p>
        </w:tc>
        <w:tc>
          <w:tcPr>
            <w:tcW w:w="517" w:type="dxa"/>
          </w:tcPr>
          <w:p w14:paraId="6D50E00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F6CBF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EEBAD2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5DD1B6" w14:textId="77777777" w:rsidR="002D1841" w:rsidRDefault="002D1841" w:rsidP="00585DDF">
            <w:r>
              <w:rPr>
                <w:sz w:val="16"/>
                <w:szCs w:val="16"/>
              </w:rPr>
              <w:t>R5-241859</w:t>
            </w:r>
          </w:p>
        </w:tc>
        <w:tc>
          <w:tcPr>
            <w:tcW w:w="1597" w:type="dxa"/>
          </w:tcPr>
          <w:p w14:paraId="0442FD3A" w14:textId="77777777" w:rsidR="002D1841" w:rsidRDefault="002D1841" w:rsidP="00585DDF">
            <w:r>
              <w:rPr>
                <w:sz w:val="16"/>
                <w:szCs w:val="16"/>
              </w:rPr>
              <w:t>Anritsu, Keysight</w:t>
            </w:r>
          </w:p>
        </w:tc>
        <w:tc>
          <w:tcPr>
            <w:tcW w:w="1122" w:type="dxa"/>
          </w:tcPr>
          <w:p w14:paraId="18F93FD6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2D12BD33" w14:textId="77777777" w:rsidR="002D1841" w:rsidRDefault="002D1841" w:rsidP="00585DDF">
            <w:r>
              <w:rPr>
                <w:sz w:val="16"/>
                <w:szCs w:val="16"/>
              </w:rPr>
              <w:t>6.2.1.2, 6.2.2, 6.2.2_1, 6.3.1, 6.5.2.1, 6.5.3.1, 6.5.3.1_1, 7.5, 7.6.2, 7.9, F.1.2, F.1.3, F.2.3</w:t>
            </w:r>
          </w:p>
        </w:tc>
        <w:tc>
          <w:tcPr>
            <w:tcW w:w="998" w:type="dxa"/>
          </w:tcPr>
          <w:p w14:paraId="42F119C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6132B38" w14:textId="77777777" w:rsidTr="00585DDF">
        <w:tc>
          <w:tcPr>
            <w:tcW w:w="879" w:type="dxa"/>
          </w:tcPr>
          <w:p w14:paraId="2C95FD78" w14:textId="77777777" w:rsidR="002D1841" w:rsidRDefault="002D1841" w:rsidP="00585DDF"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 w14:paraId="1129BBBD" w14:textId="77777777" w:rsidR="002D1841" w:rsidRDefault="002D1841" w:rsidP="00585DDF">
            <w:r>
              <w:rPr>
                <w:sz w:val="16"/>
                <w:szCs w:val="16"/>
              </w:rPr>
              <w:t>1747</w:t>
            </w:r>
          </w:p>
        </w:tc>
        <w:tc>
          <w:tcPr>
            <w:tcW w:w="517" w:type="dxa"/>
          </w:tcPr>
          <w:p w14:paraId="0913FEA8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1D20F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866477" w14:textId="77777777" w:rsidR="002D1841" w:rsidRDefault="002D1841" w:rsidP="00585DDF">
            <w:r>
              <w:rPr>
                <w:sz w:val="16"/>
                <w:szCs w:val="16"/>
              </w:rPr>
              <w:t>Update for FR2c MU</w:t>
            </w:r>
          </w:p>
        </w:tc>
        <w:tc>
          <w:tcPr>
            <w:tcW w:w="517" w:type="dxa"/>
          </w:tcPr>
          <w:p w14:paraId="6DC9270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EB5D35" w14:textId="77777777" w:rsidR="002D1841" w:rsidRDefault="002D1841" w:rsidP="00585DDF">
            <w:r>
              <w:rPr>
                <w:sz w:val="16"/>
                <w:szCs w:val="16"/>
              </w:rPr>
              <w:t>18.1.1</w:t>
            </w:r>
          </w:p>
        </w:tc>
        <w:tc>
          <w:tcPr>
            <w:tcW w:w="758" w:type="dxa"/>
          </w:tcPr>
          <w:p w14:paraId="5863AB7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B6060C" w14:textId="77777777" w:rsidR="002D1841" w:rsidRDefault="002D1841" w:rsidP="00585DDF">
            <w:r>
              <w:rPr>
                <w:sz w:val="16"/>
                <w:szCs w:val="16"/>
              </w:rPr>
              <w:t>R5-241861</w:t>
            </w:r>
          </w:p>
        </w:tc>
        <w:tc>
          <w:tcPr>
            <w:tcW w:w="1597" w:type="dxa"/>
          </w:tcPr>
          <w:p w14:paraId="1C12999B" w14:textId="77777777" w:rsidR="002D1841" w:rsidRDefault="002D1841" w:rsidP="00585DDF">
            <w:r>
              <w:rPr>
                <w:sz w:val="16"/>
                <w:szCs w:val="16"/>
              </w:rPr>
              <w:t>Anritsu, Keysight</w:t>
            </w:r>
          </w:p>
        </w:tc>
        <w:tc>
          <w:tcPr>
            <w:tcW w:w="1122" w:type="dxa"/>
          </w:tcPr>
          <w:p w14:paraId="109B9F56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3D3C706C" w14:textId="77777777" w:rsidR="002D1841" w:rsidRDefault="002D1841" w:rsidP="00585DDF">
            <w:r>
              <w:rPr>
                <w:sz w:val="16"/>
                <w:szCs w:val="16"/>
              </w:rPr>
              <w:t>6.5B.3.4, 6.5B.3.4.1, 6.5B.3.4.1a, 6.5B.4.4, 6.5B.4.4a, 7.9B.4</w:t>
            </w:r>
          </w:p>
        </w:tc>
        <w:tc>
          <w:tcPr>
            <w:tcW w:w="998" w:type="dxa"/>
          </w:tcPr>
          <w:p w14:paraId="52B1B254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3C20653" w14:textId="77777777" w:rsidTr="00585DDF">
        <w:tc>
          <w:tcPr>
            <w:tcW w:w="879" w:type="dxa"/>
          </w:tcPr>
          <w:p w14:paraId="286DA9A2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12117EBA" w14:textId="77777777" w:rsidR="002D1841" w:rsidRDefault="002D1841" w:rsidP="00585DDF">
            <w:r>
              <w:rPr>
                <w:sz w:val="16"/>
                <w:szCs w:val="16"/>
              </w:rPr>
              <w:t>0813</w:t>
            </w:r>
          </w:p>
        </w:tc>
        <w:tc>
          <w:tcPr>
            <w:tcW w:w="517" w:type="dxa"/>
          </w:tcPr>
          <w:p w14:paraId="44375500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4BA04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0FD34" w14:textId="77777777" w:rsidR="002D1841" w:rsidRDefault="002D1841" w:rsidP="00585DDF">
            <w:r>
              <w:rPr>
                <w:sz w:val="16"/>
                <w:szCs w:val="16"/>
              </w:rPr>
              <w:t>Update to power imbalance test cases</w:t>
            </w:r>
          </w:p>
        </w:tc>
        <w:tc>
          <w:tcPr>
            <w:tcW w:w="517" w:type="dxa"/>
          </w:tcPr>
          <w:p w14:paraId="2B9E6DE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EA679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94182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6FF214" w14:textId="77777777" w:rsidR="002D1841" w:rsidRDefault="002D1841" w:rsidP="00585DDF">
            <w:r>
              <w:rPr>
                <w:sz w:val="16"/>
                <w:szCs w:val="16"/>
              </w:rPr>
              <w:t>R5-241145</w:t>
            </w:r>
          </w:p>
        </w:tc>
        <w:tc>
          <w:tcPr>
            <w:tcW w:w="1597" w:type="dxa"/>
          </w:tcPr>
          <w:p w14:paraId="23A6B59F" w14:textId="77777777" w:rsidR="002D1841" w:rsidRDefault="002D184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D924BC2" w14:textId="77777777" w:rsidR="002D1841" w:rsidRDefault="002D1841" w:rsidP="00585DDF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007137C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74BEA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405F88B8" w14:textId="77777777" w:rsidTr="00585DDF">
        <w:tc>
          <w:tcPr>
            <w:tcW w:w="879" w:type="dxa"/>
          </w:tcPr>
          <w:p w14:paraId="65796957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7DCB263A" w14:textId="77777777" w:rsidR="002D1841" w:rsidRDefault="002D1841" w:rsidP="00585DDF">
            <w:r>
              <w:rPr>
                <w:sz w:val="16"/>
                <w:szCs w:val="16"/>
              </w:rPr>
              <w:t>0818</w:t>
            </w:r>
          </w:p>
        </w:tc>
        <w:tc>
          <w:tcPr>
            <w:tcW w:w="517" w:type="dxa"/>
          </w:tcPr>
          <w:p w14:paraId="75866BB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DF3401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DAF330" w14:textId="77777777" w:rsidR="002D1841" w:rsidRDefault="002D1841" w:rsidP="00585DDF">
            <w:r>
              <w:rPr>
                <w:sz w:val="16"/>
                <w:szCs w:val="16"/>
              </w:rPr>
              <w:t>HST-DPS channel profile clarifications</w:t>
            </w:r>
          </w:p>
        </w:tc>
        <w:tc>
          <w:tcPr>
            <w:tcW w:w="517" w:type="dxa"/>
          </w:tcPr>
          <w:p w14:paraId="63B056B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FAD7D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836F92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1CAF3" w14:textId="77777777" w:rsidR="002D1841" w:rsidRDefault="002D1841" w:rsidP="00585DDF">
            <w:r>
              <w:rPr>
                <w:sz w:val="16"/>
                <w:szCs w:val="16"/>
              </w:rPr>
              <w:t>R5-241157</w:t>
            </w:r>
          </w:p>
        </w:tc>
        <w:tc>
          <w:tcPr>
            <w:tcW w:w="1597" w:type="dxa"/>
          </w:tcPr>
          <w:p w14:paraId="0FD3AE83" w14:textId="77777777" w:rsidR="002D1841" w:rsidRDefault="002D1841" w:rsidP="00585DDF">
            <w:r>
              <w:rPr>
                <w:sz w:val="16"/>
                <w:szCs w:val="16"/>
              </w:rPr>
              <w:t>QUALCOMM Europe Inc. - Italy</w:t>
            </w:r>
          </w:p>
        </w:tc>
        <w:tc>
          <w:tcPr>
            <w:tcW w:w="1122" w:type="dxa"/>
          </w:tcPr>
          <w:p w14:paraId="46DA9029" w14:textId="77777777" w:rsidR="002D1841" w:rsidRDefault="002D1841" w:rsidP="00585DDF">
            <w:r>
              <w:rPr>
                <w:sz w:val="16"/>
                <w:szCs w:val="16"/>
              </w:rPr>
              <w:t>TEI16_Test, NR_perf_enh-UEConTest</w:t>
            </w:r>
          </w:p>
        </w:tc>
        <w:tc>
          <w:tcPr>
            <w:tcW w:w="2323" w:type="dxa"/>
          </w:tcPr>
          <w:p w14:paraId="49D9540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7A6AC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4CC6072" w14:textId="77777777" w:rsidTr="00585DDF">
        <w:tc>
          <w:tcPr>
            <w:tcW w:w="879" w:type="dxa"/>
          </w:tcPr>
          <w:p w14:paraId="2C0CE3AC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0586F563" w14:textId="77777777" w:rsidR="002D1841" w:rsidRDefault="002D1841" w:rsidP="00585DDF"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 w14:paraId="2580776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71C39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689C5E" w14:textId="77777777" w:rsidR="002D1841" w:rsidRDefault="002D1841" w:rsidP="00585DDF">
            <w:r>
              <w:rPr>
                <w:sz w:val="16"/>
                <w:szCs w:val="16"/>
              </w:rPr>
              <w:t>Corrections to URLLC Test Cases</w:t>
            </w:r>
          </w:p>
        </w:tc>
        <w:tc>
          <w:tcPr>
            <w:tcW w:w="517" w:type="dxa"/>
          </w:tcPr>
          <w:p w14:paraId="1F43A44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031C3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F5EB96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FAB60D" w14:textId="77777777" w:rsidR="002D1841" w:rsidRDefault="002D1841" w:rsidP="00585DDF">
            <w:r>
              <w:rPr>
                <w:sz w:val="16"/>
                <w:szCs w:val="16"/>
              </w:rPr>
              <w:t>R5-241818</w:t>
            </w:r>
          </w:p>
        </w:tc>
        <w:tc>
          <w:tcPr>
            <w:tcW w:w="1597" w:type="dxa"/>
          </w:tcPr>
          <w:p w14:paraId="7026E0D2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E8BB8CD" w14:textId="77777777" w:rsidR="002D1841" w:rsidRDefault="002D1841" w:rsidP="00585DDF">
            <w:r>
              <w:rPr>
                <w:sz w:val="16"/>
                <w:szCs w:val="16"/>
              </w:rPr>
              <w:t>TEI16_Test, NR_L1enh_URLLC-UEConTest</w:t>
            </w:r>
          </w:p>
        </w:tc>
        <w:tc>
          <w:tcPr>
            <w:tcW w:w="2323" w:type="dxa"/>
          </w:tcPr>
          <w:p w14:paraId="713D422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1F960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4162272" w14:textId="77777777" w:rsidTr="00585DDF">
        <w:tc>
          <w:tcPr>
            <w:tcW w:w="879" w:type="dxa"/>
          </w:tcPr>
          <w:p w14:paraId="7F9CA238" w14:textId="77777777" w:rsidR="002D1841" w:rsidRDefault="002D1841" w:rsidP="00585DDF"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 w14:paraId="37083003" w14:textId="77777777" w:rsidR="002D1841" w:rsidRDefault="002D1841" w:rsidP="00585DDF"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 w14:paraId="5026ABB2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95A5E0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0976E3" w14:textId="77777777" w:rsidR="002D1841" w:rsidRDefault="002D1841" w:rsidP="00585DDF">
            <w:r>
              <w:rPr>
                <w:sz w:val="16"/>
                <w:szCs w:val="16"/>
              </w:rPr>
              <w:t>Correction to FR2 256QAM CQI reporting</w:t>
            </w:r>
          </w:p>
        </w:tc>
        <w:tc>
          <w:tcPr>
            <w:tcW w:w="517" w:type="dxa"/>
          </w:tcPr>
          <w:p w14:paraId="1422CDB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39B002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E21F2C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6A882B" w14:textId="77777777" w:rsidR="002D1841" w:rsidRDefault="002D1841" w:rsidP="00585DDF">
            <w:r>
              <w:rPr>
                <w:sz w:val="16"/>
                <w:szCs w:val="16"/>
              </w:rPr>
              <w:t>R5-241171</w:t>
            </w:r>
          </w:p>
        </w:tc>
        <w:tc>
          <w:tcPr>
            <w:tcW w:w="1597" w:type="dxa"/>
          </w:tcPr>
          <w:p w14:paraId="0CF699FD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B7E3382" w14:textId="77777777" w:rsidR="002D1841" w:rsidRDefault="002D1841" w:rsidP="00585DDF">
            <w:r>
              <w:rPr>
                <w:sz w:val="16"/>
                <w:szCs w:val="16"/>
              </w:rPr>
              <w:t>TEI16_Test, NR_DL256QAM_FR2-UEConTest</w:t>
            </w:r>
          </w:p>
        </w:tc>
        <w:tc>
          <w:tcPr>
            <w:tcW w:w="2323" w:type="dxa"/>
          </w:tcPr>
          <w:p w14:paraId="638AEFB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1A680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</w:tbl>
    <w:p w14:paraId="40344EF3" w14:textId="77777777" w:rsidR="002D1841" w:rsidRDefault="002D1841" w:rsidP="002D1841"/>
    <w:p w14:paraId="31C58A75" w14:textId="77777777" w:rsidR="002D1841" w:rsidRDefault="002D1841" w:rsidP="002D1841"/>
    <w:p w14:paraId="6800753C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RP-240233</w:t>
      </w:r>
      <w:r>
        <w:rPr>
          <w:b/>
          <w:i/>
          <w:noProof/>
          <w:sz w:val="28"/>
        </w:rPr>
        <w:fldChar w:fldCharType="end"/>
      </w:r>
    </w:p>
    <w:p w14:paraId="749E7B53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EEE1B01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0F8EFF4F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7BE53C9B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REL-16 (batch 2)</w:t>
      </w:r>
      <w:r>
        <w:rPr>
          <w:rFonts w:ascii="Arial" w:hAnsi="Arial" w:cs="Arial"/>
          <w:b/>
          <w:bCs/>
        </w:rPr>
        <w:fldChar w:fldCharType="end"/>
      </w:r>
    </w:p>
    <w:p w14:paraId="24530E61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15B73AF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4C71CF40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5289973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7A21A694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93AA6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FCA17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CAEB4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B01013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65A5A8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91088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001B0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1A818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E941D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9078F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7CEEE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0E6BC1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CB58F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7A76C577" w14:textId="77777777" w:rsidTr="00585DDF">
        <w:tc>
          <w:tcPr>
            <w:tcW w:w="879" w:type="dxa"/>
          </w:tcPr>
          <w:p w14:paraId="78007AF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579DC8D" w14:textId="77777777" w:rsidR="002D1841" w:rsidRDefault="002D1841" w:rsidP="00585DDF">
            <w:r>
              <w:rPr>
                <w:sz w:val="16"/>
                <w:szCs w:val="16"/>
              </w:rPr>
              <w:t>4170</w:t>
            </w:r>
          </w:p>
        </w:tc>
        <w:tc>
          <w:tcPr>
            <w:tcW w:w="517" w:type="dxa"/>
          </w:tcPr>
          <w:p w14:paraId="6F0ED514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1418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0B82D3" w14:textId="77777777" w:rsidR="002D1841" w:rsidRDefault="002D1841" w:rsidP="00585DDF">
            <w:r>
              <w:rPr>
                <w:sz w:val="16"/>
                <w:szCs w:val="16"/>
              </w:rPr>
              <w:t>Correction to 2-step RACH MAC TC 7.1.1.1.8 and 7.1.1.1.10</w:t>
            </w:r>
          </w:p>
        </w:tc>
        <w:tc>
          <w:tcPr>
            <w:tcW w:w="517" w:type="dxa"/>
          </w:tcPr>
          <w:p w14:paraId="40A6CD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394DF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37185AD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522227B" w14:textId="77777777" w:rsidR="002D1841" w:rsidRDefault="002D1841" w:rsidP="00585DDF">
            <w:r>
              <w:rPr>
                <w:sz w:val="16"/>
                <w:szCs w:val="16"/>
              </w:rPr>
              <w:t>R5-240175</w:t>
            </w:r>
          </w:p>
        </w:tc>
        <w:tc>
          <w:tcPr>
            <w:tcW w:w="1597" w:type="dxa"/>
          </w:tcPr>
          <w:p w14:paraId="599179FC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D01A651" w14:textId="77777777" w:rsidR="002D1841" w:rsidRDefault="002D1841" w:rsidP="00585DDF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03564F3D" w14:textId="77777777" w:rsidR="002D1841" w:rsidRDefault="002D1841" w:rsidP="00585DDF">
            <w:r>
              <w:rPr>
                <w:sz w:val="16"/>
                <w:szCs w:val="16"/>
              </w:rPr>
              <w:t>7.1.1.1.8.3.3 and 7.1.1.1.10.3.3</w:t>
            </w:r>
          </w:p>
        </w:tc>
        <w:tc>
          <w:tcPr>
            <w:tcW w:w="998" w:type="dxa"/>
          </w:tcPr>
          <w:p w14:paraId="212A9A8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D3FF566" w14:textId="77777777" w:rsidTr="00585DDF">
        <w:tc>
          <w:tcPr>
            <w:tcW w:w="879" w:type="dxa"/>
          </w:tcPr>
          <w:p w14:paraId="39826EAD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BDCB3D8" w14:textId="77777777" w:rsidR="002D1841" w:rsidRDefault="002D1841" w:rsidP="00585DDF">
            <w:r>
              <w:rPr>
                <w:sz w:val="16"/>
                <w:szCs w:val="16"/>
              </w:rPr>
              <w:t>4174</w:t>
            </w:r>
          </w:p>
        </w:tc>
        <w:tc>
          <w:tcPr>
            <w:tcW w:w="517" w:type="dxa"/>
          </w:tcPr>
          <w:p w14:paraId="3CEC4CDF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04DD3F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C9731C" w14:textId="77777777" w:rsidR="002D1841" w:rsidRDefault="002D1841" w:rsidP="00585DDF">
            <w:r>
              <w:rPr>
                <w:sz w:val="16"/>
                <w:szCs w:val="16"/>
              </w:rPr>
              <w:t>Correction to NR MAC TC 7.1.1.6.4 and 7.1.1.6.5</w:t>
            </w:r>
          </w:p>
        </w:tc>
        <w:tc>
          <w:tcPr>
            <w:tcW w:w="517" w:type="dxa"/>
          </w:tcPr>
          <w:p w14:paraId="4F51E4D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50CFC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98FE33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0C42EA" w14:textId="77777777" w:rsidR="002D1841" w:rsidRDefault="002D1841" w:rsidP="00585DDF">
            <w:r>
              <w:rPr>
                <w:sz w:val="16"/>
                <w:szCs w:val="16"/>
              </w:rPr>
              <w:t>R5-241504</w:t>
            </w:r>
          </w:p>
        </w:tc>
        <w:tc>
          <w:tcPr>
            <w:tcW w:w="1597" w:type="dxa"/>
          </w:tcPr>
          <w:p w14:paraId="217002F8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12EB697" w14:textId="77777777" w:rsidR="002D1841" w:rsidRDefault="002D1841" w:rsidP="00585DDF">
            <w:r>
              <w:rPr>
                <w:sz w:val="16"/>
                <w:szCs w:val="16"/>
              </w:rPr>
              <w:t>TEI16_Test, NR_IioT-UEConTest</w:t>
            </w:r>
          </w:p>
        </w:tc>
        <w:tc>
          <w:tcPr>
            <w:tcW w:w="2323" w:type="dxa"/>
          </w:tcPr>
          <w:p w14:paraId="581F982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D973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E59422C" w14:textId="77777777" w:rsidTr="00585DDF">
        <w:tc>
          <w:tcPr>
            <w:tcW w:w="879" w:type="dxa"/>
          </w:tcPr>
          <w:p w14:paraId="59B615A8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969B270" w14:textId="77777777" w:rsidR="002D1841" w:rsidRDefault="002D1841" w:rsidP="00585DDF">
            <w:r>
              <w:rPr>
                <w:sz w:val="16"/>
                <w:szCs w:val="16"/>
              </w:rPr>
              <w:t>4177</w:t>
            </w:r>
          </w:p>
        </w:tc>
        <w:tc>
          <w:tcPr>
            <w:tcW w:w="517" w:type="dxa"/>
          </w:tcPr>
          <w:p w14:paraId="26EF357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E2508C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38E78C" w14:textId="77777777" w:rsidR="002D1841" w:rsidRDefault="002D1841" w:rsidP="00585DDF">
            <w:r>
              <w:rPr>
                <w:sz w:val="16"/>
                <w:szCs w:val="16"/>
              </w:rPr>
              <w:t>Correction to NR HO TC 8.1.4.2.1.2</w:t>
            </w:r>
          </w:p>
        </w:tc>
        <w:tc>
          <w:tcPr>
            <w:tcW w:w="517" w:type="dxa"/>
          </w:tcPr>
          <w:p w14:paraId="7C17B3C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8FC4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4D272E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8DE1BB" w14:textId="77777777" w:rsidR="002D1841" w:rsidRDefault="002D1841" w:rsidP="00585DDF">
            <w:r>
              <w:rPr>
                <w:sz w:val="16"/>
                <w:szCs w:val="16"/>
              </w:rPr>
              <w:t>R5-241514</w:t>
            </w:r>
          </w:p>
        </w:tc>
        <w:tc>
          <w:tcPr>
            <w:tcW w:w="1597" w:type="dxa"/>
          </w:tcPr>
          <w:p w14:paraId="66197B0E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7A92A3CB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6A2AF8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35004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9FBC06C" w14:textId="77777777" w:rsidTr="00585DDF">
        <w:tc>
          <w:tcPr>
            <w:tcW w:w="879" w:type="dxa"/>
          </w:tcPr>
          <w:p w14:paraId="314C4E4E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764C247" w14:textId="77777777" w:rsidR="002D1841" w:rsidRDefault="002D1841" w:rsidP="00585DDF">
            <w:r>
              <w:rPr>
                <w:sz w:val="16"/>
                <w:szCs w:val="16"/>
              </w:rPr>
              <w:t>4195</w:t>
            </w:r>
          </w:p>
        </w:tc>
        <w:tc>
          <w:tcPr>
            <w:tcW w:w="517" w:type="dxa"/>
          </w:tcPr>
          <w:p w14:paraId="4F7E039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5DBED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6EC394" w14:textId="77777777" w:rsidR="002D1841" w:rsidRDefault="002D1841" w:rsidP="00585DDF">
            <w:r>
              <w:rPr>
                <w:sz w:val="16"/>
                <w:szCs w:val="16"/>
              </w:rPr>
              <w:t>Correction to NR testcase 8.1.5.11.2</w:t>
            </w:r>
          </w:p>
        </w:tc>
        <w:tc>
          <w:tcPr>
            <w:tcW w:w="517" w:type="dxa"/>
          </w:tcPr>
          <w:p w14:paraId="0F51C23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9442FF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8DAFF0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75EFC7" w14:textId="77777777" w:rsidR="002D1841" w:rsidRDefault="002D1841" w:rsidP="00585DDF">
            <w:r>
              <w:rPr>
                <w:sz w:val="16"/>
                <w:szCs w:val="16"/>
              </w:rPr>
              <w:t>R5-240239</w:t>
            </w:r>
          </w:p>
        </w:tc>
        <w:tc>
          <w:tcPr>
            <w:tcW w:w="1597" w:type="dxa"/>
          </w:tcPr>
          <w:p w14:paraId="6B7C8F64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2495D0F6" w14:textId="77777777" w:rsidR="002D1841" w:rsidRDefault="002D1841" w:rsidP="00585DDF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227E3AEC" w14:textId="77777777" w:rsidR="002D1841" w:rsidRDefault="002D1841" w:rsidP="00585DDF">
            <w:r>
              <w:rPr>
                <w:sz w:val="16"/>
                <w:szCs w:val="16"/>
              </w:rPr>
              <w:t>8.1.5.11.2</w:t>
            </w:r>
          </w:p>
        </w:tc>
        <w:tc>
          <w:tcPr>
            <w:tcW w:w="998" w:type="dxa"/>
          </w:tcPr>
          <w:p w14:paraId="5FA7232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30BB4D75" w14:textId="77777777" w:rsidTr="00585DDF">
        <w:tc>
          <w:tcPr>
            <w:tcW w:w="879" w:type="dxa"/>
          </w:tcPr>
          <w:p w14:paraId="3A11A662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228CB74" w14:textId="77777777" w:rsidR="002D1841" w:rsidRDefault="002D1841" w:rsidP="00585DDF">
            <w:r>
              <w:rPr>
                <w:sz w:val="16"/>
                <w:szCs w:val="16"/>
              </w:rPr>
              <w:t>4198</w:t>
            </w:r>
          </w:p>
        </w:tc>
        <w:tc>
          <w:tcPr>
            <w:tcW w:w="517" w:type="dxa"/>
          </w:tcPr>
          <w:p w14:paraId="0211F06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0F318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A985E" w14:textId="77777777" w:rsidR="002D1841" w:rsidRDefault="002D1841" w:rsidP="00585DDF">
            <w:r>
              <w:rPr>
                <w:sz w:val="16"/>
                <w:szCs w:val="16"/>
              </w:rPr>
              <w:t>Correction to NR testcase 8.2.6.3.5</w:t>
            </w:r>
          </w:p>
        </w:tc>
        <w:tc>
          <w:tcPr>
            <w:tcW w:w="517" w:type="dxa"/>
          </w:tcPr>
          <w:p w14:paraId="3C7424E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8AFE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E4154B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B5BA681" w14:textId="77777777" w:rsidR="002D1841" w:rsidRDefault="002D1841" w:rsidP="00585DDF">
            <w:r>
              <w:rPr>
                <w:sz w:val="16"/>
                <w:szCs w:val="16"/>
              </w:rPr>
              <w:t>R5-240243</w:t>
            </w:r>
          </w:p>
        </w:tc>
        <w:tc>
          <w:tcPr>
            <w:tcW w:w="1597" w:type="dxa"/>
          </w:tcPr>
          <w:p w14:paraId="160F7B48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6AF93984" w14:textId="77777777" w:rsidR="002D1841" w:rsidRDefault="002D1841" w:rsidP="00585DDF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76207E47" w14:textId="77777777" w:rsidR="002D1841" w:rsidRDefault="002D1841" w:rsidP="00585DDF">
            <w:r>
              <w:rPr>
                <w:sz w:val="16"/>
                <w:szCs w:val="16"/>
              </w:rPr>
              <w:t>8.2.6.3.5</w:t>
            </w:r>
          </w:p>
        </w:tc>
        <w:tc>
          <w:tcPr>
            <w:tcW w:w="998" w:type="dxa"/>
          </w:tcPr>
          <w:p w14:paraId="5799576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2C47377B" w14:textId="77777777" w:rsidTr="00585DDF">
        <w:tc>
          <w:tcPr>
            <w:tcW w:w="879" w:type="dxa"/>
          </w:tcPr>
          <w:p w14:paraId="1C97541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4813D2F" w14:textId="77777777" w:rsidR="002D1841" w:rsidRDefault="002D1841" w:rsidP="00585DDF">
            <w:r>
              <w:rPr>
                <w:sz w:val="16"/>
                <w:szCs w:val="16"/>
              </w:rPr>
              <w:t>4199</w:t>
            </w:r>
          </w:p>
        </w:tc>
        <w:tc>
          <w:tcPr>
            <w:tcW w:w="517" w:type="dxa"/>
          </w:tcPr>
          <w:p w14:paraId="1D151D93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1C60A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B4AEC0" w14:textId="77777777" w:rsidR="002D1841" w:rsidRDefault="002D1841" w:rsidP="00585DDF">
            <w:r>
              <w:rPr>
                <w:sz w:val="16"/>
                <w:szCs w:val="16"/>
              </w:rPr>
              <w:t>Correction to NR testcase 8.2.6.3.6</w:t>
            </w:r>
          </w:p>
        </w:tc>
        <w:tc>
          <w:tcPr>
            <w:tcW w:w="517" w:type="dxa"/>
          </w:tcPr>
          <w:p w14:paraId="7BA0CB8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ADA4D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A9A4E1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CB26461" w14:textId="77777777" w:rsidR="002D1841" w:rsidRDefault="002D1841" w:rsidP="00585DDF">
            <w:r>
              <w:rPr>
                <w:sz w:val="16"/>
                <w:szCs w:val="16"/>
              </w:rPr>
              <w:t>R5-240244</w:t>
            </w:r>
          </w:p>
        </w:tc>
        <w:tc>
          <w:tcPr>
            <w:tcW w:w="1597" w:type="dxa"/>
          </w:tcPr>
          <w:p w14:paraId="72C1B487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0C379057" w14:textId="77777777" w:rsidR="002D1841" w:rsidRDefault="002D1841" w:rsidP="00585DDF">
            <w:r>
              <w:rPr>
                <w:sz w:val="16"/>
                <w:szCs w:val="16"/>
              </w:rPr>
              <w:t>TEI16_Test, LTE_NR_DC_CA_enh-UEConTest</w:t>
            </w:r>
          </w:p>
        </w:tc>
        <w:tc>
          <w:tcPr>
            <w:tcW w:w="2323" w:type="dxa"/>
          </w:tcPr>
          <w:p w14:paraId="4AA8FF4B" w14:textId="77777777" w:rsidR="002D1841" w:rsidRDefault="002D1841" w:rsidP="00585DDF">
            <w:r>
              <w:rPr>
                <w:sz w:val="16"/>
                <w:szCs w:val="16"/>
              </w:rPr>
              <w:t>8.2.6.3.6</w:t>
            </w:r>
          </w:p>
        </w:tc>
        <w:tc>
          <w:tcPr>
            <w:tcW w:w="998" w:type="dxa"/>
          </w:tcPr>
          <w:p w14:paraId="5056C81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4DEEB316" w14:textId="77777777" w:rsidTr="00585DDF">
        <w:tc>
          <w:tcPr>
            <w:tcW w:w="879" w:type="dxa"/>
          </w:tcPr>
          <w:p w14:paraId="43283FB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A20A3F2" w14:textId="77777777" w:rsidR="002D1841" w:rsidRDefault="002D1841" w:rsidP="00585DDF">
            <w:r>
              <w:rPr>
                <w:sz w:val="16"/>
                <w:szCs w:val="16"/>
              </w:rPr>
              <w:t>4200</w:t>
            </w:r>
          </w:p>
        </w:tc>
        <w:tc>
          <w:tcPr>
            <w:tcW w:w="517" w:type="dxa"/>
          </w:tcPr>
          <w:p w14:paraId="513E66A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F5430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193106" w14:textId="77777777" w:rsidR="002D1841" w:rsidRDefault="002D1841" w:rsidP="00585DDF">
            <w:r>
              <w:rPr>
                <w:sz w:val="16"/>
                <w:szCs w:val="16"/>
              </w:rPr>
              <w:t>Correction to NR testcase 8.1.4.3.1</w:t>
            </w:r>
          </w:p>
        </w:tc>
        <w:tc>
          <w:tcPr>
            <w:tcW w:w="517" w:type="dxa"/>
          </w:tcPr>
          <w:p w14:paraId="767A5F9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B2D8DC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B364D0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3709D3" w14:textId="77777777" w:rsidR="002D1841" w:rsidRDefault="002D1841" w:rsidP="00585DDF">
            <w:r>
              <w:rPr>
                <w:sz w:val="16"/>
                <w:szCs w:val="16"/>
              </w:rPr>
              <w:t>R5-241515</w:t>
            </w:r>
          </w:p>
        </w:tc>
        <w:tc>
          <w:tcPr>
            <w:tcW w:w="1597" w:type="dxa"/>
          </w:tcPr>
          <w:p w14:paraId="1380A12C" w14:textId="77777777" w:rsidR="002D1841" w:rsidRDefault="002D1841" w:rsidP="00585DDF">
            <w:r>
              <w:rPr>
                <w:sz w:val="16"/>
                <w:szCs w:val="16"/>
              </w:rPr>
              <w:t>Starpoint, TDIA</w:t>
            </w:r>
          </w:p>
        </w:tc>
        <w:tc>
          <w:tcPr>
            <w:tcW w:w="1122" w:type="dxa"/>
          </w:tcPr>
          <w:p w14:paraId="48B3CD55" w14:textId="77777777" w:rsidR="002D1841" w:rsidRDefault="002D1841" w:rsidP="00585DDF">
            <w:r>
              <w:rPr>
                <w:sz w:val="16"/>
                <w:szCs w:val="16"/>
              </w:rPr>
              <w:t>TEI16_Test, NR_Mob_enh-UEConTest</w:t>
            </w:r>
          </w:p>
        </w:tc>
        <w:tc>
          <w:tcPr>
            <w:tcW w:w="2323" w:type="dxa"/>
          </w:tcPr>
          <w:p w14:paraId="34D90022" w14:textId="77777777" w:rsidR="002D1841" w:rsidRDefault="002D1841" w:rsidP="00585DDF">
            <w:r>
              <w:rPr>
                <w:sz w:val="16"/>
                <w:szCs w:val="16"/>
              </w:rPr>
              <w:t>8.1.4.3.1</w:t>
            </w:r>
          </w:p>
        </w:tc>
        <w:tc>
          <w:tcPr>
            <w:tcW w:w="998" w:type="dxa"/>
          </w:tcPr>
          <w:p w14:paraId="03E6F26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0E0F2ADA" w14:textId="77777777" w:rsidTr="00585DDF">
        <w:tc>
          <w:tcPr>
            <w:tcW w:w="879" w:type="dxa"/>
          </w:tcPr>
          <w:p w14:paraId="5959200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B2E2F2A" w14:textId="77777777" w:rsidR="002D1841" w:rsidRDefault="002D1841" w:rsidP="00585DDF">
            <w:r>
              <w:rPr>
                <w:sz w:val="16"/>
                <w:szCs w:val="16"/>
              </w:rPr>
              <w:t>4238</w:t>
            </w:r>
          </w:p>
        </w:tc>
        <w:tc>
          <w:tcPr>
            <w:tcW w:w="517" w:type="dxa"/>
          </w:tcPr>
          <w:p w14:paraId="45D445C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86F11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DBBF80" w14:textId="77777777" w:rsidR="002D1841" w:rsidRDefault="002D1841" w:rsidP="00585DDF">
            <w:r>
              <w:rPr>
                <w:sz w:val="16"/>
                <w:szCs w:val="16"/>
              </w:rPr>
              <w:t>Correction to NR5GC testcase 11.3.11</w:t>
            </w:r>
          </w:p>
        </w:tc>
        <w:tc>
          <w:tcPr>
            <w:tcW w:w="517" w:type="dxa"/>
          </w:tcPr>
          <w:p w14:paraId="434E313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C21EA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71E2B0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B65A73F" w14:textId="77777777" w:rsidR="002D1841" w:rsidRDefault="002D1841" w:rsidP="00585DDF">
            <w:r>
              <w:rPr>
                <w:sz w:val="16"/>
                <w:szCs w:val="16"/>
              </w:rPr>
              <w:t>R5-240510</w:t>
            </w:r>
          </w:p>
        </w:tc>
        <w:tc>
          <w:tcPr>
            <w:tcW w:w="1597" w:type="dxa"/>
          </w:tcPr>
          <w:p w14:paraId="05CE17D2" w14:textId="77777777" w:rsidR="002D1841" w:rsidRDefault="002D1841" w:rsidP="00585DDF">
            <w:r>
              <w:rPr>
                <w:sz w:val="16"/>
                <w:szCs w:val="16"/>
              </w:rPr>
              <w:t>ROHDE &amp; SCHWARZ, Qualcomm</w:t>
            </w:r>
          </w:p>
        </w:tc>
        <w:tc>
          <w:tcPr>
            <w:tcW w:w="1122" w:type="dxa"/>
          </w:tcPr>
          <w:p w14:paraId="4E74978C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69E6C1E7" w14:textId="77777777" w:rsidR="002D1841" w:rsidRDefault="002D1841" w:rsidP="00585DDF">
            <w:r>
              <w:rPr>
                <w:sz w:val="16"/>
                <w:szCs w:val="16"/>
              </w:rPr>
              <w:t>11.3.11</w:t>
            </w:r>
          </w:p>
        </w:tc>
        <w:tc>
          <w:tcPr>
            <w:tcW w:w="998" w:type="dxa"/>
          </w:tcPr>
          <w:p w14:paraId="54A9B84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9B14E1F" w14:textId="77777777" w:rsidTr="00585DDF">
        <w:tc>
          <w:tcPr>
            <w:tcW w:w="879" w:type="dxa"/>
          </w:tcPr>
          <w:p w14:paraId="76EBA35E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8E73380" w14:textId="77777777" w:rsidR="002D1841" w:rsidRDefault="002D1841" w:rsidP="00585DDF">
            <w:r>
              <w:rPr>
                <w:sz w:val="16"/>
                <w:szCs w:val="16"/>
              </w:rPr>
              <w:t>4248</w:t>
            </w:r>
          </w:p>
        </w:tc>
        <w:tc>
          <w:tcPr>
            <w:tcW w:w="517" w:type="dxa"/>
          </w:tcPr>
          <w:p w14:paraId="68AF9422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D2C60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02CC2F" w14:textId="77777777" w:rsidR="002D1841" w:rsidRDefault="002D1841" w:rsidP="00585DDF">
            <w:r>
              <w:rPr>
                <w:sz w:val="16"/>
                <w:szCs w:val="16"/>
              </w:rPr>
              <w:t>Corrections to 5G TC 8.1.4.2.1.2</w:t>
            </w:r>
          </w:p>
        </w:tc>
        <w:tc>
          <w:tcPr>
            <w:tcW w:w="517" w:type="dxa"/>
          </w:tcPr>
          <w:p w14:paraId="15600D4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A2D58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2DA468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AD1C1A1" w14:textId="77777777" w:rsidR="002D1841" w:rsidRDefault="002D1841" w:rsidP="00585DDF">
            <w:r>
              <w:rPr>
                <w:sz w:val="16"/>
                <w:szCs w:val="16"/>
              </w:rPr>
              <w:t>R5-240541</w:t>
            </w:r>
          </w:p>
        </w:tc>
        <w:tc>
          <w:tcPr>
            <w:tcW w:w="1597" w:type="dxa"/>
          </w:tcPr>
          <w:p w14:paraId="7BFE039E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5ADDC533" w14:textId="77777777" w:rsidR="002D1841" w:rsidRDefault="002D1841" w:rsidP="00585DDF"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 w14:paraId="08E318A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35CAC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93A494D" w14:textId="77777777" w:rsidTr="00585DDF">
        <w:tc>
          <w:tcPr>
            <w:tcW w:w="879" w:type="dxa"/>
          </w:tcPr>
          <w:p w14:paraId="120ED195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D8AFE32" w14:textId="77777777" w:rsidR="002D1841" w:rsidRDefault="002D1841" w:rsidP="00585DDF">
            <w:r>
              <w:rPr>
                <w:sz w:val="16"/>
                <w:szCs w:val="16"/>
              </w:rPr>
              <w:t>4286</w:t>
            </w:r>
          </w:p>
        </w:tc>
        <w:tc>
          <w:tcPr>
            <w:tcW w:w="517" w:type="dxa"/>
          </w:tcPr>
          <w:p w14:paraId="38469F6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5EFB9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E63495" w14:textId="77777777" w:rsidR="002D1841" w:rsidRDefault="002D1841" w:rsidP="00585DDF">
            <w:r>
              <w:rPr>
                <w:sz w:val="16"/>
                <w:szCs w:val="16"/>
              </w:rPr>
              <w:t>Corrections to eMIMO TC 7.1.1.3.10</w:t>
            </w:r>
          </w:p>
        </w:tc>
        <w:tc>
          <w:tcPr>
            <w:tcW w:w="517" w:type="dxa"/>
          </w:tcPr>
          <w:p w14:paraId="207C0D7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1DB086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809EF2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0288948" w14:textId="77777777" w:rsidR="002D1841" w:rsidRDefault="002D1841" w:rsidP="00585DDF">
            <w:r>
              <w:rPr>
                <w:sz w:val="16"/>
                <w:szCs w:val="16"/>
              </w:rPr>
              <w:t>R5-241509</w:t>
            </w:r>
          </w:p>
        </w:tc>
        <w:tc>
          <w:tcPr>
            <w:tcW w:w="1597" w:type="dxa"/>
          </w:tcPr>
          <w:p w14:paraId="7E274806" w14:textId="77777777" w:rsidR="002D1841" w:rsidRDefault="002D1841" w:rsidP="00585DDF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44030936" w14:textId="77777777" w:rsidR="002D1841" w:rsidRDefault="002D1841" w:rsidP="00585DDF">
            <w:r>
              <w:rPr>
                <w:sz w:val="16"/>
                <w:szCs w:val="16"/>
              </w:rPr>
              <w:t>TEI16_Test, NR_eMIMO-UEConTest</w:t>
            </w:r>
          </w:p>
        </w:tc>
        <w:tc>
          <w:tcPr>
            <w:tcW w:w="2323" w:type="dxa"/>
          </w:tcPr>
          <w:p w14:paraId="4385405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02671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9ACAE0E" w14:textId="77777777" w:rsidTr="00585DDF">
        <w:tc>
          <w:tcPr>
            <w:tcW w:w="879" w:type="dxa"/>
          </w:tcPr>
          <w:p w14:paraId="4C1B0EA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50DE3ED" w14:textId="77777777" w:rsidR="002D1841" w:rsidRDefault="002D1841" w:rsidP="00585DDF">
            <w:r>
              <w:rPr>
                <w:sz w:val="16"/>
                <w:szCs w:val="16"/>
              </w:rPr>
              <w:t>4290</w:t>
            </w:r>
          </w:p>
        </w:tc>
        <w:tc>
          <w:tcPr>
            <w:tcW w:w="517" w:type="dxa"/>
          </w:tcPr>
          <w:p w14:paraId="40EDCAF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907E0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B40E9DB" w14:textId="77777777" w:rsidR="002D1841" w:rsidRDefault="002D1841" w:rsidP="00585DDF">
            <w:r>
              <w:rPr>
                <w:sz w:val="16"/>
                <w:szCs w:val="16"/>
              </w:rPr>
              <w:t>Correction to IRAT MDT test case 8.1.6.2.2</w:t>
            </w:r>
          </w:p>
        </w:tc>
        <w:tc>
          <w:tcPr>
            <w:tcW w:w="517" w:type="dxa"/>
          </w:tcPr>
          <w:p w14:paraId="7458395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9BD28E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2FE994C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EFDBEF5" w14:textId="77777777" w:rsidR="002D1841" w:rsidRDefault="002D1841" w:rsidP="00585DDF">
            <w:r>
              <w:rPr>
                <w:sz w:val="16"/>
                <w:szCs w:val="16"/>
              </w:rPr>
              <w:t>R5-241045</w:t>
            </w:r>
          </w:p>
        </w:tc>
        <w:tc>
          <w:tcPr>
            <w:tcW w:w="1597" w:type="dxa"/>
          </w:tcPr>
          <w:p w14:paraId="579391F9" w14:textId="77777777" w:rsidR="002D1841" w:rsidRDefault="002D1841" w:rsidP="00585DD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353D68C" w14:textId="77777777" w:rsidR="002D1841" w:rsidRDefault="002D1841" w:rsidP="00585DDF">
            <w:r>
              <w:rPr>
                <w:sz w:val="16"/>
                <w:szCs w:val="16"/>
              </w:rPr>
              <w:t>TEI16_Test, NR_SON_MDT-UEConTest</w:t>
            </w:r>
          </w:p>
        </w:tc>
        <w:tc>
          <w:tcPr>
            <w:tcW w:w="2323" w:type="dxa"/>
          </w:tcPr>
          <w:p w14:paraId="525A9193" w14:textId="77777777" w:rsidR="002D1841" w:rsidRDefault="002D1841" w:rsidP="00585DDF">
            <w:r>
              <w:rPr>
                <w:sz w:val="16"/>
                <w:szCs w:val="16"/>
              </w:rPr>
              <w:t>8.1.6.2.2</w:t>
            </w:r>
          </w:p>
        </w:tc>
        <w:tc>
          <w:tcPr>
            <w:tcW w:w="998" w:type="dxa"/>
          </w:tcPr>
          <w:p w14:paraId="778F90A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534C6025" w14:textId="77777777" w:rsidTr="00585DDF">
        <w:tc>
          <w:tcPr>
            <w:tcW w:w="879" w:type="dxa"/>
          </w:tcPr>
          <w:p w14:paraId="509E3E3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1C5390A" w14:textId="77777777" w:rsidR="002D1841" w:rsidRDefault="002D1841" w:rsidP="00585DDF">
            <w:r>
              <w:rPr>
                <w:sz w:val="16"/>
                <w:szCs w:val="16"/>
              </w:rPr>
              <w:t>4296</w:t>
            </w:r>
          </w:p>
        </w:tc>
        <w:tc>
          <w:tcPr>
            <w:tcW w:w="517" w:type="dxa"/>
          </w:tcPr>
          <w:p w14:paraId="662A20E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3D29D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79FFFB" w14:textId="77777777" w:rsidR="002D1841" w:rsidRDefault="002D1841" w:rsidP="00585DDF">
            <w:r>
              <w:rPr>
                <w:sz w:val="16"/>
                <w:szCs w:val="16"/>
              </w:rPr>
              <w:t>Correction to RACS Test case 9.1.9.7</w:t>
            </w:r>
          </w:p>
        </w:tc>
        <w:tc>
          <w:tcPr>
            <w:tcW w:w="517" w:type="dxa"/>
          </w:tcPr>
          <w:p w14:paraId="755E1DE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AEA321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4B4EC0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D07802" w14:textId="77777777" w:rsidR="002D1841" w:rsidRDefault="002D1841" w:rsidP="00585DDF">
            <w:r>
              <w:rPr>
                <w:sz w:val="16"/>
                <w:szCs w:val="16"/>
              </w:rPr>
              <w:t>R5-241158</w:t>
            </w:r>
          </w:p>
        </w:tc>
        <w:tc>
          <w:tcPr>
            <w:tcW w:w="1597" w:type="dxa"/>
          </w:tcPr>
          <w:p w14:paraId="57988A90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1208AC1A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1BF299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ABCFB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3AF33DB" w14:textId="77777777" w:rsidTr="00585DDF">
        <w:tc>
          <w:tcPr>
            <w:tcW w:w="879" w:type="dxa"/>
          </w:tcPr>
          <w:p w14:paraId="34113BEA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345CFF" w14:textId="77777777" w:rsidR="002D1841" w:rsidRDefault="002D1841" w:rsidP="00585DDF">
            <w:r>
              <w:rPr>
                <w:sz w:val="16"/>
                <w:szCs w:val="16"/>
              </w:rPr>
              <w:t>4299</w:t>
            </w:r>
          </w:p>
        </w:tc>
        <w:tc>
          <w:tcPr>
            <w:tcW w:w="517" w:type="dxa"/>
          </w:tcPr>
          <w:p w14:paraId="37E0661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B8ACA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C4AD5A" w14:textId="77777777" w:rsidR="002D1841" w:rsidRDefault="002D1841" w:rsidP="00585DDF">
            <w:r>
              <w:rPr>
                <w:sz w:val="16"/>
                <w:szCs w:val="16"/>
              </w:rPr>
              <w:t>Correction to title of 8.1.5.9.1</w:t>
            </w:r>
          </w:p>
        </w:tc>
        <w:tc>
          <w:tcPr>
            <w:tcW w:w="517" w:type="dxa"/>
          </w:tcPr>
          <w:p w14:paraId="453B4D5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1378F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914A4E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807E1FB" w14:textId="77777777" w:rsidR="002D1841" w:rsidRDefault="002D1841" w:rsidP="00585DDF">
            <w:r>
              <w:rPr>
                <w:sz w:val="16"/>
                <w:szCs w:val="16"/>
              </w:rPr>
              <w:t>R5-241643</w:t>
            </w:r>
          </w:p>
        </w:tc>
        <w:tc>
          <w:tcPr>
            <w:tcW w:w="1597" w:type="dxa"/>
          </w:tcPr>
          <w:p w14:paraId="5175118E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132F5758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1A368DE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EDD27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42BDAB1" w14:textId="77777777" w:rsidTr="00585DDF">
        <w:tc>
          <w:tcPr>
            <w:tcW w:w="879" w:type="dxa"/>
          </w:tcPr>
          <w:p w14:paraId="23654D99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05EB5EF" w14:textId="77777777" w:rsidR="002D1841" w:rsidRDefault="002D1841" w:rsidP="00585DDF">
            <w:r>
              <w:rPr>
                <w:sz w:val="16"/>
                <w:szCs w:val="16"/>
              </w:rPr>
              <w:t>4308</w:t>
            </w:r>
          </w:p>
        </w:tc>
        <w:tc>
          <w:tcPr>
            <w:tcW w:w="517" w:type="dxa"/>
          </w:tcPr>
          <w:p w14:paraId="4C76530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5B74F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A38FB6" w14:textId="77777777" w:rsidR="002D1841" w:rsidRDefault="002D1841" w:rsidP="00585DDF">
            <w:r>
              <w:rPr>
                <w:sz w:val="16"/>
                <w:szCs w:val="16"/>
              </w:rPr>
              <w:t>Corrrection to NR5GC CAG test case 6.5.2.1</w:t>
            </w:r>
          </w:p>
        </w:tc>
        <w:tc>
          <w:tcPr>
            <w:tcW w:w="517" w:type="dxa"/>
          </w:tcPr>
          <w:p w14:paraId="52CCFA6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AE3D1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36AA41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D263FE2" w14:textId="77777777" w:rsidR="002D1841" w:rsidRDefault="002D1841" w:rsidP="00585DDF">
            <w:r>
              <w:rPr>
                <w:sz w:val="16"/>
                <w:szCs w:val="16"/>
              </w:rPr>
              <w:t>R5-241637</w:t>
            </w:r>
          </w:p>
        </w:tc>
        <w:tc>
          <w:tcPr>
            <w:tcW w:w="1597" w:type="dxa"/>
          </w:tcPr>
          <w:p w14:paraId="0F6D6AB1" w14:textId="77777777" w:rsidR="002D1841" w:rsidRDefault="002D1841" w:rsidP="00585DDF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 w14:paraId="73A2B481" w14:textId="77777777" w:rsidR="002D1841" w:rsidRDefault="002D1841" w:rsidP="00585DDF">
            <w:r>
              <w:rPr>
                <w:sz w:val="16"/>
                <w:szCs w:val="16"/>
              </w:rPr>
              <w:t>TEI16_Test, NG_RAN_PRN_Vertical_LAN-UEConTest</w:t>
            </w:r>
          </w:p>
        </w:tc>
        <w:tc>
          <w:tcPr>
            <w:tcW w:w="2323" w:type="dxa"/>
          </w:tcPr>
          <w:p w14:paraId="43F3BF8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06C7C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4721446" w14:textId="77777777" w:rsidTr="00585DDF">
        <w:tc>
          <w:tcPr>
            <w:tcW w:w="879" w:type="dxa"/>
          </w:tcPr>
          <w:p w14:paraId="71717C42" w14:textId="77777777" w:rsidR="002D1841" w:rsidRDefault="002D1841" w:rsidP="00585DDF"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 w14:paraId="29B8E684" w14:textId="77777777" w:rsidR="002D1841" w:rsidRDefault="002D1841" w:rsidP="00585DDF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3570173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377AD7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70461F" w14:textId="77777777" w:rsidR="002D1841" w:rsidRDefault="002D1841" w:rsidP="00585DDF">
            <w:r>
              <w:rPr>
                <w:sz w:val="16"/>
                <w:szCs w:val="16"/>
              </w:rPr>
              <w:t>Correction to title of 8.1.5.9.1</w:t>
            </w:r>
          </w:p>
        </w:tc>
        <w:tc>
          <w:tcPr>
            <w:tcW w:w="517" w:type="dxa"/>
          </w:tcPr>
          <w:p w14:paraId="353F000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20F66" w14:textId="77777777" w:rsidR="002D1841" w:rsidRDefault="002D1841" w:rsidP="00585DDF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7D458E9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07D7068" w14:textId="77777777" w:rsidR="002D1841" w:rsidRDefault="002D1841" w:rsidP="00585DDF">
            <w:r>
              <w:rPr>
                <w:sz w:val="16"/>
                <w:szCs w:val="16"/>
              </w:rPr>
              <w:t>R5-241645</w:t>
            </w:r>
          </w:p>
        </w:tc>
        <w:tc>
          <w:tcPr>
            <w:tcW w:w="1597" w:type="dxa"/>
          </w:tcPr>
          <w:p w14:paraId="174E2F5C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2D7B8D5A" w14:textId="77777777" w:rsidR="002D1841" w:rsidRDefault="002D1841" w:rsidP="00585DDF">
            <w:r>
              <w:rPr>
                <w:sz w:val="16"/>
                <w:szCs w:val="16"/>
              </w:rPr>
              <w:t>TEI16_Test, RACS-UEConTest</w:t>
            </w:r>
          </w:p>
        </w:tc>
        <w:tc>
          <w:tcPr>
            <w:tcW w:w="2323" w:type="dxa"/>
          </w:tcPr>
          <w:p w14:paraId="77EA809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55462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0B78CAF" w14:textId="77777777" w:rsidTr="00585DDF">
        <w:tc>
          <w:tcPr>
            <w:tcW w:w="879" w:type="dxa"/>
          </w:tcPr>
          <w:p w14:paraId="178098E0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3B757BE1" w14:textId="77777777" w:rsidR="002D1841" w:rsidRDefault="002D1841" w:rsidP="00585DDF">
            <w:r>
              <w:rPr>
                <w:sz w:val="16"/>
                <w:szCs w:val="16"/>
              </w:rPr>
              <w:t>2882</w:t>
            </w:r>
          </w:p>
        </w:tc>
        <w:tc>
          <w:tcPr>
            <w:tcW w:w="517" w:type="dxa"/>
          </w:tcPr>
          <w:p w14:paraId="251E2A8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53257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D0E939" w14:textId="77777777" w:rsidR="002D1841" w:rsidRDefault="002D1841" w:rsidP="00585DDF">
            <w:r>
              <w:rPr>
                <w:sz w:val="16"/>
                <w:szCs w:val="16"/>
              </w:rPr>
              <w:t>Correction to Table H.3.1-12</w:t>
            </w:r>
          </w:p>
        </w:tc>
        <w:tc>
          <w:tcPr>
            <w:tcW w:w="517" w:type="dxa"/>
          </w:tcPr>
          <w:p w14:paraId="129002E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CB3D0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4F1978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34EE94B" w14:textId="77777777" w:rsidR="002D1841" w:rsidRDefault="002D1841" w:rsidP="00585DDF">
            <w:r>
              <w:rPr>
                <w:sz w:val="16"/>
                <w:szCs w:val="16"/>
              </w:rPr>
              <w:t>R5-241839</w:t>
            </w:r>
          </w:p>
        </w:tc>
        <w:tc>
          <w:tcPr>
            <w:tcW w:w="1597" w:type="dxa"/>
          </w:tcPr>
          <w:p w14:paraId="05588E28" w14:textId="77777777" w:rsidR="002D1841" w:rsidRDefault="002D1841" w:rsidP="00585DDF">
            <w:r>
              <w:rPr>
                <w:sz w:val="16"/>
                <w:szCs w:val="16"/>
              </w:rPr>
              <w:t>MediaTek Beijing Inc.</w:t>
            </w:r>
          </w:p>
        </w:tc>
        <w:tc>
          <w:tcPr>
            <w:tcW w:w="1122" w:type="dxa"/>
          </w:tcPr>
          <w:p w14:paraId="315258F2" w14:textId="77777777" w:rsidR="002D1841" w:rsidRDefault="002D1841" w:rsidP="00585DDF">
            <w:r>
              <w:rPr>
                <w:sz w:val="16"/>
                <w:szCs w:val="16"/>
              </w:rPr>
              <w:t>TEI16_Test, NR_feMIMO-UEConTest</w:t>
            </w:r>
          </w:p>
        </w:tc>
        <w:tc>
          <w:tcPr>
            <w:tcW w:w="2323" w:type="dxa"/>
          </w:tcPr>
          <w:p w14:paraId="3F2B002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2280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BA4292F" w14:textId="77777777" w:rsidTr="00585DDF">
        <w:tc>
          <w:tcPr>
            <w:tcW w:w="879" w:type="dxa"/>
          </w:tcPr>
          <w:p w14:paraId="3C9CE91F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6AA8120A" w14:textId="77777777" w:rsidR="002D1841" w:rsidRDefault="002D1841" w:rsidP="00585DDF">
            <w:r>
              <w:rPr>
                <w:sz w:val="16"/>
                <w:szCs w:val="16"/>
              </w:rPr>
              <w:t>2956</w:t>
            </w:r>
          </w:p>
        </w:tc>
        <w:tc>
          <w:tcPr>
            <w:tcW w:w="517" w:type="dxa"/>
          </w:tcPr>
          <w:p w14:paraId="4CC90A4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9C67A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40BF3E" w14:textId="77777777" w:rsidR="002D1841" w:rsidRDefault="002D1841" w:rsidP="00585DDF">
            <w:r>
              <w:rPr>
                <w:sz w:val="16"/>
                <w:szCs w:val="16"/>
              </w:rPr>
              <w:t>Correction to FR1 2-step RACH test cases with TT</w:t>
            </w:r>
          </w:p>
        </w:tc>
        <w:tc>
          <w:tcPr>
            <w:tcW w:w="517" w:type="dxa"/>
          </w:tcPr>
          <w:p w14:paraId="1CF57E0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EF7CA0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E8CC98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A1D5F13" w14:textId="77777777" w:rsidR="002D1841" w:rsidRDefault="002D1841" w:rsidP="00585DDF">
            <w:r>
              <w:rPr>
                <w:sz w:val="16"/>
                <w:szCs w:val="16"/>
              </w:rPr>
              <w:t>R5-240759</w:t>
            </w:r>
          </w:p>
        </w:tc>
        <w:tc>
          <w:tcPr>
            <w:tcW w:w="1597" w:type="dxa"/>
          </w:tcPr>
          <w:p w14:paraId="23D51380" w14:textId="77777777" w:rsidR="002D1841" w:rsidRDefault="002D1841" w:rsidP="00585DDF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059E6CC" w14:textId="77777777" w:rsidR="002D1841" w:rsidRDefault="002D1841" w:rsidP="00585DDF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53F7FD05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B28BA5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8302D70" w14:textId="77777777" w:rsidTr="00585DDF">
        <w:tc>
          <w:tcPr>
            <w:tcW w:w="879" w:type="dxa"/>
          </w:tcPr>
          <w:p w14:paraId="23CCCDD0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030060F5" w14:textId="77777777" w:rsidR="002D1841" w:rsidRDefault="002D1841" w:rsidP="00585DDF">
            <w:r>
              <w:rPr>
                <w:sz w:val="16"/>
                <w:szCs w:val="16"/>
              </w:rPr>
              <w:t>2995</w:t>
            </w:r>
          </w:p>
        </w:tc>
        <w:tc>
          <w:tcPr>
            <w:tcW w:w="517" w:type="dxa"/>
          </w:tcPr>
          <w:p w14:paraId="409459E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4A47B8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AE22EE" w14:textId="77777777" w:rsidR="002D1841" w:rsidRDefault="002D1841" w:rsidP="00585DDF">
            <w:r>
              <w:rPr>
                <w:sz w:val="16"/>
                <w:szCs w:val="16"/>
              </w:rPr>
              <w:t>Correction to test applicability of 4.6.1.7</w:t>
            </w:r>
          </w:p>
        </w:tc>
        <w:tc>
          <w:tcPr>
            <w:tcW w:w="517" w:type="dxa"/>
          </w:tcPr>
          <w:p w14:paraId="457ECA1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1AE490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EBF41D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A4E245C" w14:textId="77777777" w:rsidR="002D1841" w:rsidRDefault="002D1841" w:rsidP="00585DDF">
            <w:r>
              <w:rPr>
                <w:sz w:val="16"/>
                <w:szCs w:val="16"/>
              </w:rPr>
              <w:t>R5-241834</w:t>
            </w:r>
          </w:p>
        </w:tc>
        <w:tc>
          <w:tcPr>
            <w:tcW w:w="1597" w:type="dxa"/>
          </w:tcPr>
          <w:p w14:paraId="12D5A0EF" w14:textId="77777777" w:rsidR="002D1841" w:rsidRDefault="002D1841" w:rsidP="00585DDF">
            <w:r>
              <w:rPr>
                <w:sz w:val="16"/>
                <w:szCs w:val="16"/>
              </w:rPr>
              <w:t>Anritsu, MediaTek Beijing Inc.</w:t>
            </w:r>
          </w:p>
        </w:tc>
        <w:tc>
          <w:tcPr>
            <w:tcW w:w="1122" w:type="dxa"/>
          </w:tcPr>
          <w:p w14:paraId="288BBD8D" w14:textId="77777777" w:rsidR="002D1841" w:rsidRDefault="002D1841" w:rsidP="00585DDF">
            <w:r>
              <w:rPr>
                <w:sz w:val="16"/>
                <w:szCs w:val="16"/>
              </w:rPr>
              <w:t>TEI16_Test, NR_HST-UEConTest</w:t>
            </w:r>
          </w:p>
        </w:tc>
        <w:tc>
          <w:tcPr>
            <w:tcW w:w="2323" w:type="dxa"/>
          </w:tcPr>
          <w:p w14:paraId="13F3A411" w14:textId="77777777" w:rsidR="002D1841" w:rsidRDefault="002D1841" w:rsidP="00585DDF">
            <w:r>
              <w:rPr>
                <w:sz w:val="16"/>
                <w:szCs w:val="16"/>
              </w:rPr>
              <w:t>4.6.1.7</w:t>
            </w:r>
          </w:p>
        </w:tc>
        <w:tc>
          <w:tcPr>
            <w:tcW w:w="998" w:type="dxa"/>
          </w:tcPr>
          <w:p w14:paraId="04E9CB7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FE67DD1" w14:textId="77777777" w:rsidTr="00585DDF">
        <w:tc>
          <w:tcPr>
            <w:tcW w:w="879" w:type="dxa"/>
          </w:tcPr>
          <w:p w14:paraId="0B4BEFEB" w14:textId="77777777" w:rsidR="002D1841" w:rsidRDefault="002D1841" w:rsidP="00585DDF"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 w14:paraId="7B3FAFC2" w14:textId="77777777" w:rsidR="002D1841" w:rsidRDefault="002D1841" w:rsidP="00585DDF">
            <w:r>
              <w:rPr>
                <w:sz w:val="16"/>
                <w:szCs w:val="16"/>
              </w:rPr>
              <w:t>3024</w:t>
            </w:r>
          </w:p>
        </w:tc>
        <w:tc>
          <w:tcPr>
            <w:tcW w:w="517" w:type="dxa"/>
          </w:tcPr>
          <w:p w14:paraId="554697D1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3B0DF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935276" w14:textId="77777777" w:rsidR="002D1841" w:rsidRDefault="002D1841" w:rsidP="00585DDF">
            <w:r>
              <w:rPr>
                <w:sz w:val="16"/>
                <w:szCs w:val="16"/>
              </w:rPr>
              <w:t>Corrections to test procedure for 2-step RACH TC 6.3.2.2.4</w:t>
            </w:r>
          </w:p>
        </w:tc>
        <w:tc>
          <w:tcPr>
            <w:tcW w:w="517" w:type="dxa"/>
          </w:tcPr>
          <w:p w14:paraId="62CF464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C790E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70E742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A3F7A" w14:textId="77777777" w:rsidR="002D1841" w:rsidRDefault="002D1841" w:rsidP="00585DDF">
            <w:r>
              <w:rPr>
                <w:sz w:val="16"/>
                <w:szCs w:val="16"/>
              </w:rPr>
              <w:t>R5-241837</w:t>
            </w:r>
          </w:p>
        </w:tc>
        <w:tc>
          <w:tcPr>
            <w:tcW w:w="1597" w:type="dxa"/>
          </w:tcPr>
          <w:p w14:paraId="12B20038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1BF101A" w14:textId="77777777" w:rsidR="002D1841" w:rsidRDefault="002D1841" w:rsidP="00585DDF">
            <w:r>
              <w:rPr>
                <w:sz w:val="16"/>
                <w:szCs w:val="16"/>
              </w:rPr>
              <w:t>TEI16_Test, NR_2step_RACH-UEConTest</w:t>
            </w:r>
          </w:p>
        </w:tc>
        <w:tc>
          <w:tcPr>
            <w:tcW w:w="2323" w:type="dxa"/>
          </w:tcPr>
          <w:p w14:paraId="29D99248" w14:textId="77777777" w:rsidR="002D1841" w:rsidRDefault="002D1841" w:rsidP="00585DDF">
            <w:r>
              <w:rPr>
                <w:sz w:val="16"/>
                <w:szCs w:val="16"/>
              </w:rPr>
              <w:t>6.3.2.2.4</w:t>
            </w:r>
          </w:p>
        </w:tc>
        <w:tc>
          <w:tcPr>
            <w:tcW w:w="998" w:type="dxa"/>
          </w:tcPr>
          <w:p w14:paraId="1ACDB005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434D1D5" w14:textId="77777777" w:rsidTr="00585DDF">
        <w:tc>
          <w:tcPr>
            <w:tcW w:w="879" w:type="dxa"/>
          </w:tcPr>
          <w:p w14:paraId="28759823" w14:textId="77777777" w:rsidR="002D1841" w:rsidRDefault="002D1841" w:rsidP="00585DDF"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 w14:paraId="425A4F0E" w14:textId="77777777" w:rsidR="002D1841" w:rsidRDefault="002D1841" w:rsidP="00585DDF"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</w:tcPr>
          <w:p w14:paraId="1D97ABD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A85C8D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F37A51" w14:textId="77777777" w:rsidR="002D1841" w:rsidRDefault="002D1841" w:rsidP="00585DDF">
            <w:r>
              <w:rPr>
                <w:sz w:val="16"/>
                <w:szCs w:val="16"/>
              </w:rPr>
              <w:t>Update for FR2c MU</w:t>
            </w:r>
          </w:p>
        </w:tc>
        <w:tc>
          <w:tcPr>
            <w:tcW w:w="517" w:type="dxa"/>
          </w:tcPr>
          <w:p w14:paraId="46A8613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A79669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4222E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41827C" w14:textId="77777777" w:rsidR="002D1841" w:rsidRDefault="002D1841" w:rsidP="00585DDF">
            <w:r>
              <w:rPr>
                <w:sz w:val="16"/>
                <w:szCs w:val="16"/>
              </w:rPr>
              <w:t>R5-241865</w:t>
            </w:r>
          </w:p>
        </w:tc>
        <w:tc>
          <w:tcPr>
            <w:tcW w:w="1597" w:type="dxa"/>
          </w:tcPr>
          <w:p w14:paraId="2C379A0D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C1DB7BE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4B1ED7C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47D7F5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08E9F356" w14:textId="77777777" w:rsidTr="00585DDF">
        <w:tc>
          <w:tcPr>
            <w:tcW w:w="879" w:type="dxa"/>
          </w:tcPr>
          <w:p w14:paraId="0962ADBA" w14:textId="77777777" w:rsidR="002D1841" w:rsidRDefault="002D1841" w:rsidP="00585DDF"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 w14:paraId="29AF67C7" w14:textId="77777777" w:rsidR="002D1841" w:rsidRDefault="002D1841" w:rsidP="00585DDF">
            <w:r>
              <w:rPr>
                <w:sz w:val="16"/>
                <w:szCs w:val="16"/>
              </w:rPr>
              <w:t>0871</w:t>
            </w:r>
          </w:p>
        </w:tc>
        <w:tc>
          <w:tcPr>
            <w:tcW w:w="517" w:type="dxa"/>
          </w:tcPr>
          <w:p w14:paraId="492D016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9BAA87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E9DC48" w14:textId="77777777" w:rsidR="002D1841" w:rsidRDefault="002D1841" w:rsidP="00585DDF">
            <w:r>
              <w:rPr>
                <w:sz w:val="16"/>
                <w:szCs w:val="16"/>
              </w:rPr>
              <w:t>Test points analysis for FR1 AMPR test case with NS_47 and PC 1.5</w:t>
            </w:r>
          </w:p>
        </w:tc>
        <w:tc>
          <w:tcPr>
            <w:tcW w:w="517" w:type="dxa"/>
          </w:tcPr>
          <w:p w14:paraId="6AB4647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7EE673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5B8C9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2E3DC7" w14:textId="77777777" w:rsidR="002D1841" w:rsidRDefault="002D1841" w:rsidP="00585DDF">
            <w:r>
              <w:rPr>
                <w:sz w:val="16"/>
                <w:szCs w:val="16"/>
              </w:rPr>
              <w:t>R5-241006</w:t>
            </w:r>
          </w:p>
        </w:tc>
        <w:tc>
          <w:tcPr>
            <w:tcW w:w="1597" w:type="dxa"/>
          </w:tcPr>
          <w:p w14:paraId="4004AD7F" w14:textId="77777777" w:rsidR="002D1841" w:rsidRDefault="002D1841" w:rsidP="00585DDF">
            <w:r>
              <w:rPr>
                <w:sz w:val="16"/>
                <w:szCs w:val="16"/>
              </w:rPr>
              <w:t>Huawei, HiSilicon, SoftBank Corp.</w:t>
            </w:r>
          </w:p>
        </w:tc>
        <w:tc>
          <w:tcPr>
            <w:tcW w:w="1122" w:type="dxa"/>
          </w:tcPr>
          <w:p w14:paraId="0E80AF71" w14:textId="77777777" w:rsidR="002D1841" w:rsidRDefault="002D1841" w:rsidP="00585DDF">
            <w:r>
              <w:rPr>
                <w:sz w:val="16"/>
                <w:szCs w:val="16"/>
              </w:rPr>
              <w:t>NR_bands_BW_R16-UEConTest, TEI16_Test</w:t>
            </w:r>
          </w:p>
        </w:tc>
        <w:tc>
          <w:tcPr>
            <w:tcW w:w="2323" w:type="dxa"/>
          </w:tcPr>
          <w:p w14:paraId="79D72E6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C3A0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</w:tbl>
    <w:p w14:paraId="1228DBD9" w14:textId="77777777" w:rsidR="002D1841" w:rsidRDefault="002D1841" w:rsidP="002D1841"/>
    <w:p w14:paraId="4486D0C0" w14:textId="77777777" w:rsidR="002D1841" w:rsidRDefault="002D1841" w:rsidP="002D1841"/>
    <w:p w14:paraId="14267334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RP-240234</w:t>
      </w:r>
      <w:r>
        <w:rPr>
          <w:b/>
          <w:i/>
          <w:noProof/>
          <w:sz w:val="28"/>
        </w:rPr>
        <w:fldChar w:fldCharType="end"/>
      </w:r>
    </w:p>
    <w:p w14:paraId="221E4D9C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7F942A97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7232E9A6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263A7CD1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1)</w:t>
      </w:r>
      <w:r>
        <w:rPr>
          <w:rFonts w:ascii="Arial" w:hAnsi="Arial" w:cs="Arial"/>
          <w:b/>
          <w:bCs/>
        </w:rPr>
        <w:fldChar w:fldCharType="end"/>
      </w:r>
    </w:p>
    <w:p w14:paraId="2CD32CFA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3C713E80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F777982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57D553C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782AE807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43B8C9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8CE2EE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EAA42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A7F7A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D3D3AC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6C54D0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FE758B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F0485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14DCCB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7673CB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9265E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5BDB6E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FDF19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77A9047F" w14:textId="77777777" w:rsidTr="00585DDF">
        <w:tc>
          <w:tcPr>
            <w:tcW w:w="879" w:type="dxa"/>
          </w:tcPr>
          <w:p w14:paraId="21144623" w14:textId="77777777" w:rsidR="002D1841" w:rsidRDefault="002D1841" w:rsidP="00585DDF"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 w14:paraId="21D36E47" w14:textId="77777777" w:rsidR="002D1841" w:rsidRDefault="002D1841" w:rsidP="00585DDF">
            <w:r>
              <w:rPr>
                <w:sz w:val="16"/>
                <w:szCs w:val="16"/>
              </w:rPr>
              <w:t>5296</w:t>
            </w:r>
          </w:p>
        </w:tc>
        <w:tc>
          <w:tcPr>
            <w:tcW w:w="517" w:type="dxa"/>
          </w:tcPr>
          <w:p w14:paraId="473A712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81403CB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E24AAE" w14:textId="77777777" w:rsidR="002D1841" w:rsidRDefault="002D1841" w:rsidP="00585DDF">
            <w:r>
              <w:rPr>
                <w:sz w:val="16"/>
                <w:szCs w:val="16"/>
              </w:rPr>
              <w:t>Addition of test case 8.1.3.6b Redirection to UTRAN-Redir-policy bit</w:t>
            </w:r>
          </w:p>
        </w:tc>
        <w:tc>
          <w:tcPr>
            <w:tcW w:w="517" w:type="dxa"/>
          </w:tcPr>
          <w:p w14:paraId="5E57B71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1720C7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20515A1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F92DF7" w14:textId="77777777" w:rsidR="002D1841" w:rsidRDefault="002D1841" w:rsidP="00585DDF">
            <w:r>
              <w:rPr>
                <w:sz w:val="16"/>
                <w:szCs w:val="16"/>
              </w:rPr>
              <w:t>R5-241477</w:t>
            </w:r>
          </w:p>
        </w:tc>
        <w:tc>
          <w:tcPr>
            <w:tcW w:w="1597" w:type="dxa"/>
          </w:tcPr>
          <w:p w14:paraId="51655D3B" w14:textId="77777777" w:rsidR="002D1841" w:rsidRDefault="002D1841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38B68E0E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E747EF5" w14:textId="77777777" w:rsidR="002D1841" w:rsidRDefault="002D1841" w:rsidP="00585DDF">
            <w:r>
              <w:rPr>
                <w:sz w:val="16"/>
                <w:szCs w:val="16"/>
              </w:rPr>
              <w:t>8.1.3.6b</w:t>
            </w:r>
          </w:p>
        </w:tc>
        <w:tc>
          <w:tcPr>
            <w:tcW w:w="998" w:type="dxa"/>
          </w:tcPr>
          <w:p w14:paraId="66376EF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36.523-2 CR 1446; TS/TR ... CR ... </w:t>
            </w:r>
          </w:p>
        </w:tc>
      </w:tr>
      <w:tr w:rsidR="002D1841" w14:paraId="7C16C4BF" w14:textId="77777777" w:rsidTr="00585DDF">
        <w:tc>
          <w:tcPr>
            <w:tcW w:w="879" w:type="dxa"/>
          </w:tcPr>
          <w:p w14:paraId="2A1E6543" w14:textId="77777777" w:rsidR="002D1841" w:rsidRDefault="002D1841" w:rsidP="00585DDF"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 w14:paraId="6B1F8F2F" w14:textId="77777777" w:rsidR="002D1841" w:rsidRDefault="002D1841" w:rsidP="00585DDF"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</w:tcPr>
          <w:p w14:paraId="34C4E1BB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148CE4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6DC505" w14:textId="77777777" w:rsidR="002D1841" w:rsidRDefault="002D1841" w:rsidP="00585DDF">
            <w:r>
              <w:rPr>
                <w:sz w:val="16"/>
                <w:szCs w:val="16"/>
              </w:rPr>
              <w:t>Addition of applicability of new test case 8.1.3.6b for redir-policy bit</w:t>
            </w:r>
          </w:p>
        </w:tc>
        <w:tc>
          <w:tcPr>
            <w:tcW w:w="517" w:type="dxa"/>
          </w:tcPr>
          <w:p w14:paraId="212C218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0E9E1E" w14:textId="77777777" w:rsidR="002D1841" w:rsidRDefault="002D1841" w:rsidP="00585DDF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0CD4C4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986603E" w14:textId="77777777" w:rsidR="002D1841" w:rsidRDefault="002D1841" w:rsidP="00585DDF">
            <w:r>
              <w:rPr>
                <w:sz w:val="16"/>
                <w:szCs w:val="16"/>
              </w:rPr>
              <w:t>R5-241623</w:t>
            </w:r>
          </w:p>
        </w:tc>
        <w:tc>
          <w:tcPr>
            <w:tcW w:w="1597" w:type="dxa"/>
          </w:tcPr>
          <w:p w14:paraId="13271BBE" w14:textId="77777777" w:rsidR="002D1841" w:rsidRDefault="002D1841" w:rsidP="00585DDF">
            <w:r>
              <w:rPr>
                <w:sz w:val="16"/>
                <w:szCs w:val="16"/>
              </w:rPr>
              <w:t>Vodafone</w:t>
            </w:r>
          </w:p>
        </w:tc>
        <w:tc>
          <w:tcPr>
            <w:tcW w:w="1122" w:type="dxa"/>
          </w:tcPr>
          <w:p w14:paraId="5E600D1B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5E3B0C8" w14:textId="77777777" w:rsidR="002D1841" w:rsidRDefault="002D1841" w:rsidP="00585DDF">
            <w:r>
              <w:rPr>
                <w:sz w:val="16"/>
                <w:szCs w:val="16"/>
              </w:rPr>
              <w:t>8.1.3.6b</w:t>
            </w:r>
          </w:p>
        </w:tc>
        <w:tc>
          <w:tcPr>
            <w:tcW w:w="998" w:type="dxa"/>
          </w:tcPr>
          <w:p w14:paraId="2B01B8A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36.523-1 CR 5296; TS/TR ... CR ... </w:t>
            </w:r>
          </w:p>
        </w:tc>
      </w:tr>
      <w:tr w:rsidR="002D1841" w14:paraId="16B0499A" w14:textId="77777777" w:rsidTr="00585DDF">
        <w:tc>
          <w:tcPr>
            <w:tcW w:w="879" w:type="dxa"/>
          </w:tcPr>
          <w:p w14:paraId="1086D5EA" w14:textId="77777777" w:rsidR="002D1841" w:rsidRDefault="002D1841" w:rsidP="00585DDF"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 w14:paraId="1FC935AC" w14:textId="77777777" w:rsidR="002D1841" w:rsidRDefault="002D1841" w:rsidP="00585DDF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 w14:paraId="051CBBCA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5CDF9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FB82D3" w14:textId="77777777" w:rsidR="002D1841" w:rsidRDefault="002D1841" w:rsidP="00585DDF">
            <w:r>
              <w:rPr>
                <w:sz w:val="16"/>
                <w:szCs w:val="16"/>
              </w:rPr>
              <w:t>Removal of PIXIT for deprecated signalling GNSS scenarios</w:t>
            </w:r>
          </w:p>
        </w:tc>
        <w:tc>
          <w:tcPr>
            <w:tcW w:w="517" w:type="dxa"/>
          </w:tcPr>
          <w:p w14:paraId="26D684A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B2C99" w14:textId="77777777" w:rsidR="002D1841" w:rsidRDefault="002D1841" w:rsidP="00585DD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57DA92B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3B6BF7" w14:textId="77777777" w:rsidR="002D1841" w:rsidRDefault="002D1841" w:rsidP="00585DDF">
            <w:r>
              <w:rPr>
                <w:sz w:val="16"/>
                <w:szCs w:val="16"/>
              </w:rPr>
              <w:t>R5-240553</w:t>
            </w:r>
          </w:p>
        </w:tc>
        <w:tc>
          <w:tcPr>
            <w:tcW w:w="1597" w:type="dxa"/>
          </w:tcPr>
          <w:p w14:paraId="3DA9DBBD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385FC8FD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DAE57E5" w14:textId="77777777" w:rsidR="002D1841" w:rsidRDefault="002D1841" w:rsidP="00585DDF">
            <w:r>
              <w:rPr>
                <w:sz w:val="16"/>
                <w:szCs w:val="16"/>
              </w:rPr>
              <w:t>8.2</w:t>
            </w:r>
          </w:p>
        </w:tc>
        <w:tc>
          <w:tcPr>
            <w:tcW w:w="998" w:type="dxa"/>
          </w:tcPr>
          <w:p w14:paraId="346EB8B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2B569EF7" w14:textId="77777777" w:rsidTr="00585DDF">
        <w:tc>
          <w:tcPr>
            <w:tcW w:w="879" w:type="dxa"/>
          </w:tcPr>
          <w:p w14:paraId="0404509F" w14:textId="77777777" w:rsidR="002D1841" w:rsidRDefault="002D1841" w:rsidP="00585DDF">
            <w:r>
              <w:rPr>
                <w:sz w:val="16"/>
                <w:szCs w:val="16"/>
              </w:rPr>
              <w:t>37.571-5</w:t>
            </w:r>
          </w:p>
        </w:tc>
        <w:tc>
          <w:tcPr>
            <w:tcW w:w="637" w:type="dxa"/>
          </w:tcPr>
          <w:p w14:paraId="349595AA" w14:textId="77777777" w:rsidR="002D1841" w:rsidRDefault="002D1841" w:rsidP="00585DDF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14:paraId="699B738C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ACA51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454388" w14:textId="77777777" w:rsidR="002D1841" w:rsidRDefault="002D1841" w:rsidP="00585DDF">
            <w:r>
              <w:rPr>
                <w:sz w:val="16"/>
                <w:szCs w:val="16"/>
              </w:rPr>
              <w:t>Removal of deprecated signalling GNSS scenarios</w:t>
            </w:r>
          </w:p>
        </w:tc>
        <w:tc>
          <w:tcPr>
            <w:tcW w:w="517" w:type="dxa"/>
          </w:tcPr>
          <w:p w14:paraId="713CA7B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C4798" w14:textId="77777777" w:rsidR="002D1841" w:rsidRDefault="002D1841" w:rsidP="00585DDF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6F5359C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BA7ECAD" w14:textId="77777777" w:rsidR="002D1841" w:rsidRDefault="002D1841" w:rsidP="00585DDF">
            <w:r>
              <w:rPr>
                <w:sz w:val="16"/>
                <w:szCs w:val="16"/>
              </w:rPr>
              <w:t>R5-240554</w:t>
            </w:r>
          </w:p>
        </w:tc>
        <w:tc>
          <w:tcPr>
            <w:tcW w:w="1597" w:type="dxa"/>
          </w:tcPr>
          <w:p w14:paraId="242F8A7B" w14:textId="77777777" w:rsidR="002D1841" w:rsidRDefault="002D1841" w:rsidP="00585DDF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 w14:paraId="4EE05E3C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108BFD90" w14:textId="77777777" w:rsidR="002D1841" w:rsidRDefault="002D1841" w:rsidP="00585DDF">
            <w:r>
              <w:rPr>
                <w:sz w:val="16"/>
                <w:szCs w:val="16"/>
              </w:rPr>
              <w:t>6.1.2, Annex B, data files</w:t>
            </w:r>
          </w:p>
        </w:tc>
        <w:tc>
          <w:tcPr>
            <w:tcW w:w="998" w:type="dxa"/>
          </w:tcPr>
          <w:p w14:paraId="658B4804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D1841" w14:paraId="3176AC04" w14:textId="77777777" w:rsidTr="00585DDF">
        <w:tc>
          <w:tcPr>
            <w:tcW w:w="879" w:type="dxa"/>
          </w:tcPr>
          <w:p w14:paraId="351D3795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CEA1E67" w14:textId="77777777" w:rsidR="002D1841" w:rsidRDefault="002D1841" w:rsidP="00585DDF">
            <w:r>
              <w:rPr>
                <w:sz w:val="16"/>
                <w:szCs w:val="16"/>
              </w:rPr>
              <w:t>3006</w:t>
            </w:r>
          </w:p>
        </w:tc>
        <w:tc>
          <w:tcPr>
            <w:tcW w:w="517" w:type="dxa"/>
          </w:tcPr>
          <w:p w14:paraId="7C9D35F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2D7D03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219BDC" w14:textId="77777777" w:rsidR="002D1841" w:rsidRDefault="002D1841" w:rsidP="00585DDF">
            <w:r>
              <w:rPr>
                <w:sz w:val="16"/>
                <w:szCs w:val="16"/>
              </w:rPr>
              <w:t>Correction to Test procedure 4.9.38</w:t>
            </w:r>
          </w:p>
        </w:tc>
        <w:tc>
          <w:tcPr>
            <w:tcW w:w="517" w:type="dxa"/>
          </w:tcPr>
          <w:p w14:paraId="4664EA2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7728C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E64B2A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27D397" w14:textId="77777777" w:rsidR="002D1841" w:rsidRDefault="002D1841" w:rsidP="00585DDF">
            <w:r>
              <w:rPr>
                <w:sz w:val="16"/>
                <w:szCs w:val="16"/>
              </w:rPr>
              <w:t>R5-240164</w:t>
            </w:r>
          </w:p>
        </w:tc>
        <w:tc>
          <w:tcPr>
            <w:tcW w:w="1597" w:type="dxa"/>
          </w:tcPr>
          <w:p w14:paraId="2AED36FA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62D6AE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0FD2C47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C7578E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0EBBDA0" w14:textId="77777777" w:rsidTr="00585DDF">
        <w:tc>
          <w:tcPr>
            <w:tcW w:w="879" w:type="dxa"/>
          </w:tcPr>
          <w:p w14:paraId="30B1EF98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35416167" w14:textId="77777777" w:rsidR="002D1841" w:rsidRDefault="002D1841" w:rsidP="00585DDF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28427553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BC0E1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433568" w14:textId="77777777" w:rsidR="002D1841" w:rsidRDefault="002D1841" w:rsidP="00585DDF">
            <w:r>
              <w:rPr>
                <w:sz w:val="16"/>
                <w:szCs w:val="16"/>
              </w:rPr>
              <w:t>Correction to UEInformationRequest message</w:t>
            </w:r>
          </w:p>
        </w:tc>
        <w:tc>
          <w:tcPr>
            <w:tcW w:w="517" w:type="dxa"/>
          </w:tcPr>
          <w:p w14:paraId="6F649D1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EA573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61FA75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6301A8" w14:textId="77777777" w:rsidR="002D1841" w:rsidRDefault="002D1841" w:rsidP="00585DDF">
            <w:r>
              <w:rPr>
                <w:sz w:val="16"/>
                <w:szCs w:val="16"/>
              </w:rPr>
              <w:t>R5-240166</w:t>
            </w:r>
          </w:p>
        </w:tc>
        <w:tc>
          <w:tcPr>
            <w:tcW w:w="1597" w:type="dxa"/>
          </w:tcPr>
          <w:p w14:paraId="0C436718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0D6CE20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1BAE6344" w14:textId="77777777" w:rsidR="002D1841" w:rsidRDefault="002D1841" w:rsidP="00585DDF">
            <w:r>
              <w:rPr>
                <w:sz w:val="16"/>
                <w:szCs w:val="16"/>
              </w:rPr>
              <w:t>4.6.1</w:t>
            </w:r>
          </w:p>
        </w:tc>
        <w:tc>
          <w:tcPr>
            <w:tcW w:w="998" w:type="dxa"/>
          </w:tcPr>
          <w:p w14:paraId="0C22DFA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2305C95" w14:textId="77777777" w:rsidTr="00585DDF">
        <w:tc>
          <w:tcPr>
            <w:tcW w:w="879" w:type="dxa"/>
          </w:tcPr>
          <w:p w14:paraId="5ED66B6E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2E43FAA" w14:textId="77777777" w:rsidR="002D1841" w:rsidRDefault="002D1841" w:rsidP="00585DDF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696B3B64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254F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12D902" w14:textId="77777777" w:rsidR="002D1841" w:rsidRDefault="002D1841" w:rsidP="00585DDF">
            <w:r>
              <w:rPr>
                <w:sz w:val="16"/>
                <w:szCs w:val="16"/>
              </w:rPr>
              <w:t>Style correction for clause title of 4.3.1.1.1.100 and 4.3.1.1.1.101</w:t>
            </w:r>
          </w:p>
        </w:tc>
        <w:tc>
          <w:tcPr>
            <w:tcW w:w="517" w:type="dxa"/>
          </w:tcPr>
          <w:p w14:paraId="271BE19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A94839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04496A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254B739" w14:textId="77777777" w:rsidR="002D1841" w:rsidRDefault="002D1841" w:rsidP="00585DDF">
            <w:r>
              <w:rPr>
                <w:sz w:val="16"/>
                <w:szCs w:val="16"/>
              </w:rPr>
              <w:t>R5-240272</w:t>
            </w:r>
          </w:p>
        </w:tc>
        <w:tc>
          <w:tcPr>
            <w:tcW w:w="1597" w:type="dxa"/>
          </w:tcPr>
          <w:p w14:paraId="2705D9C7" w14:textId="77777777" w:rsidR="002D1841" w:rsidRDefault="002D1841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680797E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29C19437" w14:textId="77777777" w:rsidR="002D1841" w:rsidRDefault="002D1841" w:rsidP="00585DDF">
            <w:r>
              <w:rPr>
                <w:sz w:val="16"/>
                <w:szCs w:val="16"/>
              </w:rPr>
              <w:t>4.3.1.1.1.100, 4.3.1.1.1.101</w:t>
            </w:r>
          </w:p>
        </w:tc>
        <w:tc>
          <w:tcPr>
            <w:tcW w:w="998" w:type="dxa"/>
          </w:tcPr>
          <w:p w14:paraId="025FD9B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CCB859C" w14:textId="77777777" w:rsidTr="00585DDF">
        <w:tc>
          <w:tcPr>
            <w:tcW w:w="879" w:type="dxa"/>
          </w:tcPr>
          <w:p w14:paraId="045C99D3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F85E806" w14:textId="77777777" w:rsidR="002D1841" w:rsidRDefault="002D1841" w:rsidP="00585DDF">
            <w:r>
              <w:rPr>
                <w:sz w:val="16"/>
                <w:szCs w:val="16"/>
              </w:rPr>
              <w:t>3033</w:t>
            </w:r>
          </w:p>
        </w:tc>
        <w:tc>
          <w:tcPr>
            <w:tcW w:w="517" w:type="dxa"/>
          </w:tcPr>
          <w:p w14:paraId="7F232D1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8659A0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29097E" w14:textId="77777777" w:rsidR="002D1841" w:rsidRDefault="002D1841" w:rsidP="00585DDF">
            <w:r>
              <w:rPr>
                <w:sz w:val="16"/>
                <w:szCs w:val="16"/>
              </w:rPr>
              <w:t>Add MeasurementReportAppLayer</w:t>
            </w:r>
          </w:p>
        </w:tc>
        <w:tc>
          <w:tcPr>
            <w:tcW w:w="517" w:type="dxa"/>
          </w:tcPr>
          <w:p w14:paraId="455E13B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2757B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15D6B4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7E8CA5F" w14:textId="77777777" w:rsidR="002D1841" w:rsidRDefault="002D1841" w:rsidP="00585DDF">
            <w:r>
              <w:rPr>
                <w:sz w:val="16"/>
                <w:szCs w:val="16"/>
              </w:rPr>
              <w:t>R5-240446</w:t>
            </w:r>
          </w:p>
        </w:tc>
        <w:tc>
          <w:tcPr>
            <w:tcW w:w="1597" w:type="dxa"/>
          </w:tcPr>
          <w:p w14:paraId="48A880F8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3687780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59BD0EF7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F3ECAD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C60472C" w14:textId="77777777" w:rsidTr="00585DDF">
        <w:tc>
          <w:tcPr>
            <w:tcW w:w="879" w:type="dxa"/>
          </w:tcPr>
          <w:p w14:paraId="06D18692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2F243ACC" w14:textId="77777777" w:rsidR="002D1841" w:rsidRDefault="002D1841" w:rsidP="00585DDF">
            <w:r>
              <w:rPr>
                <w:sz w:val="16"/>
                <w:szCs w:val="16"/>
              </w:rPr>
              <w:t>3035</w:t>
            </w:r>
          </w:p>
        </w:tc>
        <w:tc>
          <w:tcPr>
            <w:tcW w:w="517" w:type="dxa"/>
          </w:tcPr>
          <w:p w14:paraId="1BF080F3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8F9FC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F1634B" w14:textId="77777777" w:rsidR="002D1841" w:rsidRDefault="002D1841" w:rsidP="00585DDF">
            <w:r>
              <w:rPr>
                <w:sz w:val="16"/>
                <w:szCs w:val="16"/>
              </w:rPr>
              <w:t>Add UEPositioningAssistanceInfo</w:t>
            </w:r>
          </w:p>
        </w:tc>
        <w:tc>
          <w:tcPr>
            <w:tcW w:w="517" w:type="dxa"/>
          </w:tcPr>
          <w:p w14:paraId="7B7B118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5C6DB7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E9E11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6E1B5C" w14:textId="77777777" w:rsidR="002D1841" w:rsidRDefault="002D1841" w:rsidP="00585DDF">
            <w:r>
              <w:rPr>
                <w:sz w:val="16"/>
                <w:szCs w:val="16"/>
              </w:rPr>
              <w:t>R5-240448</w:t>
            </w:r>
          </w:p>
        </w:tc>
        <w:tc>
          <w:tcPr>
            <w:tcW w:w="1597" w:type="dxa"/>
          </w:tcPr>
          <w:p w14:paraId="011C5BA3" w14:textId="77777777" w:rsidR="002D1841" w:rsidRDefault="002D1841" w:rsidP="00585DD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F42D12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2D71CF8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323D2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55EAFF6" w14:textId="77777777" w:rsidTr="00585DDF">
        <w:tc>
          <w:tcPr>
            <w:tcW w:w="879" w:type="dxa"/>
          </w:tcPr>
          <w:p w14:paraId="74974C8F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6B60F82B" w14:textId="77777777" w:rsidR="002D1841" w:rsidRDefault="002D1841" w:rsidP="00585DDF">
            <w:r>
              <w:rPr>
                <w:sz w:val="16"/>
                <w:szCs w:val="16"/>
              </w:rPr>
              <w:t>3037</w:t>
            </w:r>
          </w:p>
        </w:tc>
        <w:tc>
          <w:tcPr>
            <w:tcW w:w="517" w:type="dxa"/>
          </w:tcPr>
          <w:p w14:paraId="021D6AF5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9CEAAF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E3FF76" w14:textId="77777777" w:rsidR="002D1841" w:rsidRDefault="002D1841" w:rsidP="00585DDF">
            <w:r>
              <w:rPr>
                <w:sz w:val="16"/>
                <w:szCs w:val="16"/>
              </w:rPr>
              <w:t>Test frequencies and channel bandwidth updates for band n71 and n25 in Rel-17</w:t>
            </w:r>
          </w:p>
        </w:tc>
        <w:tc>
          <w:tcPr>
            <w:tcW w:w="517" w:type="dxa"/>
          </w:tcPr>
          <w:p w14:paraId="10CC321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A9E570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4D3A7B3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6D51F5F" w14:textId="77777777" w:rsidR="002D1841" w:rsidRDefault="002D1841" w:rsidP="00585DDF">
            <w:r>
              <w:rPr>
                <w:sz w:val="16"/>
                <w:szCs w:val="16"/>
              </w:rPr>
              <w:t>R5-240468</w:t>
            </w:r>
          </w:p>
        </w:tc>
        <w:tc>
          <w:tcPr>
            <w:tcW w:w="1597" w:type="dxa"/>
          </w:tcPr>
          <w:p w14:paraId="792152D4" w14:textId="77777777" w:rsidR="002D1841" w:rsidRDefault="002D1841" w:rsidP="00585DDF">
            <w:r>
              <w:rPr>
                <w:sz w:val="16"/>
                <w:szCs w:val="16"/>
              </w:rPr>
              <w:t>Nokia, T-Mobile USA, Keysight Technologies, Skyworks Solutions, Inc.</w:t>
            </w:r>
          </w:p>
        </w:tc>
        <w:tc>
          <w:tcPr>
            <w:tcW w:w="1122" w:type="dxa"/>
          </w:tcPr>
          <w:p w14:paraId="0E738E9F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02332A2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E3E896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41A8BFB1" w14:textId="77777777" w:rsidTr="00585DDF">
        <w:tc>
          <w:tcPr>
            <w:tcW w:w="879" w:type="dxa"/>
          </w:tcPr>
          <w:p w14:paraId="7C916FAB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275E443" w14:textId="77777777" w:rsidR="002D1841" w:rsidRDefault="002D1841" w:rsidP="00585DDF"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 w14:paraId="2FC2C2F8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BE7BD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A18F1D" w14:textId="77777777" w:rsidR="002D1841" w:rsidRDefault="002D1841" w:rsidP="00585DDF">
            <w:r>
              <w:rPr>
                <w:sz w:val="16"/>
                <w:szCs w:val="16"/>
              </w:rPr>
              <w:t>RF TRx testing - P-Max configuration extension to RX tests to enable TxD</w:t>
            </w:r>
          </w:p>
        </w:tc>
        <w:tc>
          <w:tcPr>
            <w:tcW w:w="517" w:type="dxa"/>
          </w:tcPr>
          <w:p w14:paraId="23FC4B9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CA3A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14F995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5BB27C7" w14:textId="77777777" w:rsidR="002D1841" w:rsidRDefault="002D1841" w:rsidP="00585DDF">
            <w:r>
              <w:rPr>
                <w:sz w:val="16"/>
                <w:szCs w:val="16"/>
              </w:rPr>
              <w:t>R5-241704</w:t>
            </w:r>
          </w:p>
        </w:tc>
        <w:tc>
          <w:tcPr>
            <w:tcW w:w="1597" w:type="dxa"/>
          </w:tcPr>
          <w:p w14:paraId="07F1D078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2D73088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746DC04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771D3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2B0B3C28" w14:textId="77777777" w:rsidTr="00585DDF">
        <w:tc>
          <w:tcPr>
            <w:tcW w:w="879" w:type="dxa"/>
          </w:tcPr>
          <w:p w14:paraId="01CEB4AF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71F646B5" w14:textId="77777777" w:rsidR="002D1841" w:rsidRDefault="002D1841" w:rsidP="00585DDF"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 w14:paraId="1003833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CECB3F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58150B" w14:textId="77777777" w:rsidR="002D1841" w:rsidRDefault="002D1841" w:rsidP="00585DDF">
            <w:r>
              <w:rPr>
                <w:sz w:val="16"/>
                <w:szCs w:val="16"/>
              </w:rPr>
              <w:t>Annex C update to asymmetric channel bandwidths test frequencies calculation</w:t>
            </w:r>
          </w:p>
        </w:tc>
        <w:tc>
          <w:tcPr>
            <w:tcW w:w="517" w:type="dxa"/>
          </w:tcPr>
          <w:p w14:paraId="3F2C02DD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76B72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35CDEA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CD5BEAB" w14:textId="77777777" w:rsidR="002D1841" w:rsidRDefault="002D1841" w:rsidP="00585DDF">
            <w:r>
              <w:rPr>
                <w:sz w:val="16"/>
                <w:szCs w:val="16"/>
              </w:rPr>
              <w:t>R5-240971</w:t>
            </w:r>
          </w:p>
        </w:tc>
        <w:tc>
          <w:tcPr>
            <w:tcW w:w="1597" w:type="dxa"/>
          </w:tcPr>
          <w:p w14:paraId="2F00B3D0" w14:textId="77777777" w:rsidR="002D1841" w:rsidRDefault="002D1841" w:rsidP="00585DDF">
            <w:r>
              <w:rPr>
                <w:sz w:val="16"/>
                <w:szCs w:val="16"/>
              </w:rPr>
              <w:t>Keysight Technologies UK Ltd, Nokia, Skyworks Solutions Inc., T-Mobile USA</w:t>
            </w:r>
          </w:p>
        </w:tc>
        <w:tc>
          <w:tcPr>
            <w:tcW w:w="1122" w:type="dxa"/>
          </w:tcPr>
          <w:p w14:paraId="48FEF89F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894BF3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79219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0102E7A" w14:textId="77777777" w:rsidTr="00585DDF">
        <w:tc>
          <w:tcPr>
            <w:tcW w:w="879" w:type="dxa"/>
          </w:tcPr>
          <w:p w14:paraId="690FA651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186C5ED3" w14:textId="77777777" w:rsidR="002D1841" w:rsidRDefault="002D1841" w:rsidP="00585DDF"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 w14:paraId="107E7FA0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F2CEB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0F198DB" w14:textId="77777777" w:rsidR="002D1841" w:rsidRDefault="002D1841" w:rsidP="00585DDF">
            <w:r>
              <w:rPr>
                <w:sz w:val="16"/>
                <w:szCs w:val="16"/>
              </w:rPr>
              <w:t>Asymmetric channel bandwidths test frequencies updates for frequency bands n5 and n8</w:t>
            </w:r>
          </w:p>
        </w:tc>
        <w:tc>
          <w:tcPr>
            <w:tcW w:w="517" w:type="dxa"/>
          </w:tcPr>
          <w:p w14:paraId="4F81B08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5DC98A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20995A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4BF6F20" w14:textId="77777777" w:rsidR="002D1841" w:rsidRDefault="002D1841" w:rsidP="00585DDF">
            <w:r>
              <w:rPr>
                <w:sz w:val="16"/>
                <w:szCs w:val="16"/>
              </w:rPr>
              <w:t>R5-241703</w:t>
            </w:r>
          </w:p>
        </w:tc>
        <w:tc>
          <w:tcPr>
            <w:tcW w:w="1597" w:type="dxa"/>
          </w:tcPr>
          <w:p w14:paraId="4F170CB2" w14:textId="77777777" w:rsidR="002D1841" w:rsidRDefault="002D1841" w:rsidP="00585DDF">
            <w:r>
              <w:rPr>
                <w:sz w:val="16"/>
                <w:szCs w:val="16"/>
              </w:rPr>
              <w:t>Keysight Technologies UK Ltd, Nokia, Skyworks Solutions Inc., T-Mobile USA</w:t>
            </w:r>
          </w:p>
        </w:tc>
        <w:tc>
          <w:tcPr>
            <w:tcW w:w="1122" w:type="dxa"/>
          </w:tcPr>
          <w:p w14:paraId="424EDBFC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65A2BC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4EA4A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03FC9268" w14:textId="77777777" w:rsidTr="00585DDF">
        <w:tc>
          <w:tcPr>
            <w:tcW w:w="879" w:type="dxa"/>
          </w:tcPr>
          <w:p w14:paraId="67D3EFE9" w14:textId="77777777" w:rsidR="002D1841" w:rsidRDefault="002D1841" w:rsidP="00585DDF"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 w14:paraId="48A7A592" w14:textId="77777777" w:rsidR="002D1841" w:rsidRDefault="002D1841" w:rsidP="00585DDF"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 w14:paraId="6287A96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7ACCA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0AF724" w14:textId="77777777" w:rsidR="002D1841" w:rsidRDefault="002D1841" w:rsidP="00585DDF">
            <w:r>
              <w:rPr>
                <w:sz w:val="16"/>
                <w:szCs w:val="16"/>
              </w:rPr>
              <w:t>Correction to parameters for Rel-17 bands</w:t>
            </w:r>
          </w:p>
        </w:tc>
        <w:tc>
          <w:tcPr>
            <w:tcW w:w="517" w:type="dxa"/>
          </w:tcPr>
          <w:p w14:paraId="0AB8084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23653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5EEB06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F1DC1F" w14:textId="77777777" w:rsidR="002D1841" w:rsidRDefault="002D1841" w:rsidP="00585DDF">
            <w:r>
              <w:rPr>
                <w:sz w:val="16"/>
                <w:szCs w:val="16"/>
              </w:rPr>
              <w:t>R5-241718</w:t>
            </w:r>
          </w:p>
        </w:tc>
        <w:tc>
          <w:tcPr>
            <w:tcW w:w="1597" w:type="dxa"/>
          </w:tcPr>
          <w:p w14:paraId="19966B67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AA3159A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D807DDA" w14:textId="77777777" w:rsidR="002D1841" w:rsidRDefault="002D1841" w:rsidP="00585DDF">
            <w:r>
              <w:rPr>
                <w:sz w:val="16"/>
                <w:szCs w:val="16"/>
              </w:rPr>
              <w:t>4.3.1.1.1.79, 4.3.1.1.1.100, 4.3.1.1.1.101</w:t>
            </w:r>
          </w:p>
        </w:tc>
        <w:tc>
          <w:tcPr>
            <w:tcW w:w="998" w:type="dxa"/>
          </w:tcPr>
          <w:p w14:paraId="6568E3E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452C750" w14:textId="77777777" w:rsidTr="00585DDF">
        <w:tc>
          <w:tcPr>
            <w:tcW w:w="879" w:type="dxa"/>
          </w:tcPr>
          <w:p w14:paraId="0B893FB4" w14:textId="77777777" w:rsidR="002D1841" w:rsidRDefault="002D184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B5D9E67" w14:textId="77777777" w:rsidR="002D1841" w:rsidRDefault="002D1841" w:rsidP="00585DDF"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4192B03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7FA6F8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354246" w14:textId="77777777" w:rsidR="002D1841" w:rsidRDefault="002D1841" w:rsidP="00585DDF">
            <w:r>
              <w:rPr>
                <w:sz w:val="16"/>
                <w:szCs w:val="16"/>
              </w:rPr>
              <w:t>Update NR band and CADC configs status in ICS Annex B</w:t>
            </w:r>
          </w:p>
        </w:tc>
        <w:tc>
          <w:tcPr>
            <w:tcW w:w="517" w:type="dxa"/>
          </w:tcPr>
          <w:p w14:paraId="6D3C4A8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03E161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8EA12E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E387B3" w14:textId="77777777" w:rsidR="002D1841" w:rsidRDefault="002D1841" w:rsidP="00585DDF">
            <w:r>
              <w:rPr>
                <w:sz w:val="16"/>
                <w:szCs w:val="16"/>
              </w:rPr>
              <w:t>R5-240093</w:t>
            </w:r>
          </w:p>
        </w:tc>
        <w:tc>
          <w:tcPr>
            <w:tcW w:w="1597" w:type="dxa"/>
          </w:tcPr>
          <w:p w14:paraId="01D9B3D3" w14:textId="77777777" w:rsidR="002D1841" w:rsidRDefault="002D1841" w:rsidP="00585DD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17D4584F" w14:textId="77777777" w:rsidR="002D1841" w:rsidRDefault="002D1841" w:rsidP="00585DDF"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 w14:paraId="484C7A16" w14:textId="77777777" w:rsidR="002D1841" w:rsidRDefault="002D1841" w:rsidP="00585DDF">
            <w:r>
              <w:rPr>
                <w:sz w:val="16"/>
                <w:szCs w:val="16"/>
              </w:rPr>
              <w:t>Annex B</w:t>
            </w:r>
          </w:p>
        </w:tc>
        <w:tc>
          <w:tcPr>
            <w:tcW w:w="998" w:type="dxa"/>
          </w:tcPr>
          <w:p w14:paraId="38F46EF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C6F61D8" w14:textId="77777777" w:rsidTr="00585DDF">
        <w:tc>
          <w:tcPr>
            <w:tcW w:w="879" w:type="dxa"/>
          </w:tcPr>
          <w:p w14:paraId="46B51504" w14:textId="77777777" w:rsidR="002D1841" w:rsidRDefault="002D1841" w:rsidP="00585DDF"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 w14:paraId="2BF402D6" w14:textId="77777777" w:rsidR="002D1841" w:rsidRDefault="002D1841" w:rsidP="00585DDF">
            <w:r>
              <w:rPr>
                <w:sz w:val="16"/>
                <w:szCs w:val="16"/>
              </w:rPr>
              <w:t>0591</w:t>
            </w:r>
          </w:p>
        </w:tc>
        <w:tc>
          <w:tcPr>
            <w:tcW w:w="517" w:type="dxa"/>
          </w:tcPr>
          <w:p w14:paraId="4B1D910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527A3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2839D3" w14:textId="77777777" w:rsidR="002D1841" w:rsidRDefault="002D1841" w:rsidP="00585DDF">
            <w:r>
              <w:rPr>
                <w:sz w:val="16"/>
                <w:szCs w:val="16"/>
              </w:rPr>
              <w:t>Addition of new PICS for UE supporting extended rejected NSSAI (ER-NSSAI)</w:t>
            </w:r>
          </w:p>
        </w:tc>
        <w:tc>
          <w:tcPr>
            <w:tcW w:w="517" w:type="dxa"/>
          </w:tcPr>
          <w:p w14:paraId="653F07F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20ED3D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103A0F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E74997A" w14:textId="77777777" w:rsidR="002D1841" w:rsidRDefault="002D1841" w:rsidP="00585DDF">
            <w:r>
              <w:rPr>
                <w:sz w:val="16"/>
                <w:szCs w:val="16"/>
              </w:rPr>
              <w:t>R5-241631</w:t>
            </w:r>
          </w:p>
        </w:tc>
        <w:tc>
          <w:tcPr>
            <w:tcW w:w="1597" w:type="dxa"/>
          </w:tcPr>
          <w:p w14:paraId="7A30A8B2" w14:textId="77777777" w:rsidR="002D1841" w:rsidRDefault="002D1841" w:rsidP="00585DDF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14:paraId="37C4AA87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0ECECC3F" w14:textId="77777777" w:rsidR="002D1841" w:rsidRDefault="002D1841" w:rsidP="00585DDF"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2E7E4024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38.523-2 CR 0443; TS/TR ... CR ... </w:t>
            </w:r>
          </w:p>
        </w:tc>
      </w:tr>
      <w:tr w:rsidR="002D1841" w14:paraId="16647052" w14:textId="77777777" w:rsidTr="00585DDF">
        <w:tc>
          <w:tcPr>
            <w:tcW w:w="879" w:type="dxa"/>
          </w:tcPr>
          <w:p w14:paraId="18098139" w14:textId="77777777" w:rsidR="002D1841" w:rsidRDefault="002D1841" w:rsidP="00585DDF">
            <w:r>
              <w:rPr>
                <w:sz w:val="16"/>
                <w:szCs w:val="16"/>
              </w:rPr>
              <w:t>38.509</w:t>
            </w:r>
          </w:p>
        </w:tc>
        <w:tc>
          <w:tcPr>
            <w:tcW w:w="637" w:type="dxa"/>
          </w:tcPr>
          <w:p w14:paraId="3FAF34CF" w14:textId="77777777" w:rsidR="002D1841" w:rsidRDefault="002D1841" w:rsidP="00585DDF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14:paraId="3F89BF8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850E63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85A0DD" w14:textId="77777777" w:rsidR="002D1841" w:rsidRDefault="002D1841" w:rsidP="00585DDF">
            <w:r>
              <w:rPr>
                <w:sz w:val="16"/>
                <w:szCs w:val="16"/>
              </w:rPr>
              <w:t>Correction of Test Loop Mode C for MBS broadcast</w:t>
            </w:r>
          </w:p>
        </w:tc>
        <w:tc>
          <w:tcPr>
            <w:tcW w:w="517" w:type="dxa"/>
          </w:tcPr>
          <w:p w14:paraId="5279214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FE0586" w14:textId="77777777" w:rsidR="002D1841" w:rsidRDefault="002D1841" w:rsidP="00585DDF"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 w14:paraId="2B2694A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221ECF7" w14:textId="77777777" w:rsidR="002D1841" w:rsidRDefault="002D1841" w:rsidP="00585DDF">
            <w:r>
              <w:rPr>
                <w:sz w:val="16"/>
                <w:szCs w:val="16"/>
              </w:rPr>
              <w:t>R5-241492</w:t>
            </w:r>
          </w:p>
        </w:tc>
        <w:tc>
          <w:tcPr>
            <w:tcW w:w="1597" w:type="dxa"/>
          </w:tcPr>
          <w:p w14:paraId="6A8C83D7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AAAD38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4DC40D37" w14:textId="77777777" w:rsidR="002D1841" w:rsidRDefault="002D1841" w:rsidP="00585DDF">
            <w:r>
              <w:rPr>
                <w:sz w:val="16"/>
                <w:szCs w:val="16"/>
              </w:rPr>
              <w:t>5.3.2.1</w:t>
            </w:r>
          </w:p>
        </w:tc>
        <w:tc>
          <w:tcPr>
            <w:tcW w:w="998" w:type="dxa"/>
          </w:tcPr>
          <w:p w14:paraId="753BE8F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</w:tbl>
    <w:p w14:paraId="2635BC8D" w14:textId="77777777" w:rsidR="002D1841" w:rsidRDefault="002D1841" w:rsidP="002D1841"/>
    <w:p w14:paraId="768F40FD" w14:textId="77777777" w:rsidR="002D1841" w:rsidRDefault="002D1841" w:rsidP="002D1841"/>
    <w:p w14:paraId="72B2817C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RP-240235</w:t>
      </w:r>
      <w:r>
        <w:rPr>
          <w:b/>
          <w:i/>
          <w:noProof/>
          <w:sz w:val="28"/>
        </w:rPr>
        <w:fldChar w:fldCharType="end"/>
      </w:r>
    </w:p>
    <w:p w14:paraId="451E6895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3A9F03C1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015FE4F9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6DFE079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2)</w:t>
      </w:r>
      <w:r>
        <w:rPr>
          <w:rFonts w:ascii="Arial" w:hAnsi="Arial" w:cs="Arial"/>
          <w:b/>
          <w:bCs/>
        </w:rPr>
        <w:fldChar w:fldCharType="end"/>
      </w:r>
    </w:p>
    <w:p w14:paraId="65B36EC1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FACBD87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0EFAE9A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609F328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5A1628B6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C21B9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AA97A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88A2E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DF666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67F3C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FEFC64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257AE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6E872B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E84BF6D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B08B3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0DAB0C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BC814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B98453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23719B94" w14:textId="77777777" w:rsidTr="00585DDF">
        <w:tc>
          <w:tcPr>
            <w:tcW w:w="879" w:type="dxa"/>
          </w:tcPr>
          <w:p w14:paraId="1F24AFAD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5D74465B" w14:textId="77777777" w:rsidR="002D1841" w:rsidRDefault="002D1841" w:rsidP="00585DDF">
            <w:r>
              <w:rPr>
                <w:sz w:val="16"/>
                <w:szCs w:val="16"/>
              </w:rPr>
              <w:t>2611</w:t>
            </w:r>
          </w:p>
        </w:tc>
        <w:tc>
          <w:tcPr>
            <w:tcW w:w="517" w:type="dxa"/>
          </w:tcPr>
          <w:p w14:paraId="50BBE7F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BF304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ABA7B9" w14:textId="77777777" w:rsidR="002D1841" w:rsidRDefault="002D1841" w:rsidP="00585DDF">
            <w:r>
              <w:rPr>
                <w:sz w:val="16"/>
                <w:szCs w:val="16"/>
              </w:rPr>
              <w:t>General updates of clause 5 for R17 new CBW configurations</w:t>
            </w:r>
          </w:p>
        </w:tc>
        <w:tc>
          <w:tcPr>
            <w:tcW w:w="517" w:type="dxa"/>
          </w:tcPr>
          <w:p w14:paraId="1C4E4A3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80CF1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29522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E5C92AF" w14:textId="77777777" w:rsidR="002D1841" w:rsidRDefault="002D1841" w:rsidP="00585DDF">
            <w:r>
              <w:rPr>
                <w:sz w:val="16"/>
                <w:szCs w:val="16"/>
              </w:rPr>
              <w:t>R5-241775</w:t>
            </w:r>
          </w:p>
        </w:tc>
        <w:tc>
          <w:tcPr>
            <w:tcW w:w="1597" w:type="dxa"/>
          </w:tcPr>
          <w:p w14:paraId="50742B46" w14:textId="77777777" w:rsidR="002D1841" w:rsidRDefault="002D1841" w:rsidP="00585DDF">
            <w:r>
              <w:rPr>
                <w:sz w:val="16"/>
                <w:szCs w:val="16"/>
              </w:rPr>
              <w:t>CU Digital Technology, Nokia</w:t>
            </w:r>
          </w:p>
        </w:tc>
        <w:tc>
          <w:tcPr>
            <w:tcW w:w="1122" w:type="dxa"/>
          </w:tcPr>
          <w:p w14:paraId="13AD0542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FAF6CDF" w14:textId="77777777" w:rsidR="002D1841" w:rsidRDefault="002D1841" w:rsidP="00585DDF">
            <w:r>
              <w:rPr>
                <w:sz w:val="16"/>
                <w:szCs w:val="16"/>
              </w:rPr>
              <w:t>5.3.5  5.3.6</w:t>
            </w:r>
          </w:p>
        </w:tc>
        <w:tc>
          <w:tcPr>
            <w:tcW w:w="998" w:type="dxa"/>
          </w:tcPr>
          <w:p w14:paraId="37F0942F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ABB2FFE" w14:textId="77777777" w:rsidTr="00585DDF">
        <w:tc>
          <w:tcPr>
            <w:tcW w:w="879" w:type="dxa"/>
          </w:tcPr>
          <w:p w14:paraId="586A41B3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F674E0F" w14:textId="77777777" w:rsidR="002D1841" w:rsidRDefault="002D1841" w:rsidP="00585DDF">
            <w:r>
              <w:rPr>
                <w:sz w:val="16"/>
                <w:szCs w:val="16"/>
              </w:rPr>
              <w:t>2620</w:t>
            </w:r>
          </w:p>
        </w:tc>
        <w:tc>
          <w:tcPr>
            <w:tcW w:w="517" w:type="dxa"/>
          </w:tcPr>
          <w:p w14:paraId="392A9414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7F9C3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986809" w14:textId="77777777" w:rsidR="002D1841" w:rsidRDefault="002D1841" w:rsidP="00585DDF">
            <w:r>
              <w:rPr>
                <w:sz w:val="16"/>
                <w:szCs w:val="16"/>
              </w:rPr>
              <w:t>Addition of asymmetric UL and DL channel bandwidth combinations of band n8 in 5.3.6</w:t>
            </w:r>
          </w:p>
        </w:tc>
        <w:tc>
          <w:tcPr>
            <w:tcW w:w="517" w:type="dxa"/>
          </w:tcPr>
          <w:p w14:paraId="7CDBDF6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5A2B2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0F565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66F1820" w14:textId="77777777" w:rsidR="002D1841" w:rsidRDefault="002D1841" w:rsidP="00585DDF">
            <w:r>
              <w:rPr>
                <w:sz w:val="16"/>
                <w:szCs w:val="16"/>
              </w:rPr>
              <w:t>R5-240273</w:t>
            </w:r>
          </w:p>
        </w:tc>
        <w:tc>
          <w:tcPr>
            <w:tcW w:w="1597" w:type="dxa"/>
          </w:tcPr>
          <w:p w14:paraId="0EFD4E08" w14:textId="77777777" w:rsidR="002D1841" w:rsidRDefault="002D1841" w:rsidP="00585DDF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6A74A8C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AE394D4" w14:textId="77777777" w:rsidR="002D1841" w:rsidRDefault="002D1841" w:rsidP="00585DDF">
            <w:r>
              <w:rPr>
                <w:sz w:val="16"/>
                <w:szCs w:val="16"/>
              </w:rPr>
              <w:t>5.3.6</w:t>
            </w:r>
          </w:p>
        </w:tc>
        <w:tc>
          <w:tcPr>
            <w:tcW w:w="998" w:type="dxa"/>
          </w:tcPr>
          <w:p w14:paraId="07D17D2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09944E4" w14:textId="77777777" w:rsidTr="00585DDF">
        <w:tc>
          <w:tcPr>
            <w:tcW w:w="879" w:type="dxa"/>
          </w:tcPr>
          <w:p w14:paraId="4A2CC930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332F0CD5" w14:textId="77777777" w:rsidR="002D1841" w:rsidRDefault="002D1841" w:rsidP="00585DDF">
            <w:r>
              <w:rPr>
                <w:sz w:val="16"/>
                <w:szCs w:val="16"/>
              </w:rPr>
              <w:t>2626</w:t>
            </w:r>
          </w:p>
        </w:tc>
        <w:tc>
          <w:tcPr>
            <w:tcW w:w="517" w:type="dxa"/>
          </w:tcPr>
          <w:p w14:paraId="2F0C0B6A" w14:textId="77777777" w:rsidR="002D1841" w:rsidRDefault="002D1841" w:rsidP="00585DDF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C1EB8A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9E9BA9" w14:textId="77777777" w:rsidR="002D1841" w:rsidRDefault="002D1841" w:rsidP="00585DDF">
            <w:r>
              <w:rPr>
                <w:sz w:val="16"/>
                <w:szCs w:val="16"/>
              </w:rPr>
              <w:t>Updating FR1 PC2 REFSENS exceptions testing</w:t>
            </w:r>
          </w:p>
        </w:tc>
        <w:tc>
          <w:tcPr>
            <w:tcW w:w="517" w:type="dxa"/>
          </w:tcPr>
          <w:p w14:paraId="7CC676D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C9E4C7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305A9C0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F1FB9EB" w14:textId="77777777" w:rsidR="002D1841" w:rsidRDefault="002D1841" w:rsidP="00585DDF">
            <w:r>
              <w:rPr>
                <w:sz w:val="16"/>
                <w:szCs w:val="16"/>
              </w:rPr>
              <w:t>R5-241870</w:t>
            </w:r>
          </w:p>
        </w:tc>
        <w:tc>
          <w:tcPr>
            <w:tcW w:w="1597" w:type="dxa"/>
          </w:tcPr>
          <w:p w14:paraId="1F2C20E6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F6D7B1" w14:textId="77777777" w:rsidR="002D1841" w:rsidRDefault="002D1841" w:rsidP="00585DDF">
            <w:r>
              <w:rPr>
                <w:sz w:val="16"/>
                <w:szCs w:val="16"/>
              </w:rPr>
              <w:t>NR_PC2_CA_R17_2BDL_2BUL-UEConTest, TEI17_Test</w:t>
            </w:r>
          </w:p>
        </w:tc>
        <w:tc>
          <w:tcPr>
            <w:tcW w:w="2323" w:type="dxa"/>
          </w:tcPr>
          <w:p w14:paraId="6ABD8DB8" w14:textId="77777777" w:rsidR="002D1841" w:rsidRDefault="002D1841" w:rsidP="00585DDF">
            <w:r>
              <w:rPr>
                <w:sz w:val="16"/>
                <w:szCs w:val="16"/>
              </w:rPr>
              <w:t>7.3A.1_1</w:t>
            </w:r>
          </w:p>
        </w:tc>
        <w:tc>
          <w:tcPr>
            <w:tcW w:w="998" w:type="dxa"/>
          </w:tcPr>
          <w:p w14:paraId="04F2C5C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38.508-2 CR 0573; TS/TR ... CR ... </w:t>
            </w:r>
          </w:p>
        </w:tc>
      </w:tr>
      <w:tr w:rsidR="002D1841" w14:paraId="107F1E55" w14:textId="77777777" w:rsidTr="00585DDF">
        <w:tc>
          <w:tcPr>
            <w:tcW w:w="879" w:type="dxa"/>
          </w:tcPr>
          <w:p w14:paraId="42F4DF7B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472E46E0" w14:textId="77777777" w:rsidR="002D1841" w:rsidRDefault="002D1841" w:rsidP="00585DDF">
            <w:r>
              <w:rPr>
                <w:sz w:val="16"/>
                <w:szCs w:val="16"/>
              </w:rPr>
              <w:t>2636</w:t>
            </w:r>
          </w:p>
        </w:tc>
        <w:tc>
          <w:tcPr>
            <w:tcW w:w="517" w:type="dxa"/>
          </w:tcPr>
          <w:p w14:paraId="5561ED5E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DC21D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0BF8A6" w14:textId="77777777" w:rsidR="002D1841" w:rsidRDefault="002D1841" w:rsidP="00585DDF">
            <w:r>
              <w:rPr>
                <w:sz w:val="16"/>
                <w:szCs w:val="16"/>
              </w:rPr>
              <w:t>Updating PC2 test requirements in MPR test case for band n1 and n3</w:t>
            </w:r>
          </w:p>
        </w:tc>
        <w:tc>
          <w:tcPr>
            <w:tcW w:w="517" w:type="dxa"/>
          </w:tcPr>
          <w:p w14:paraId="064EB83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FE13DD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24CBEC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53ED82B" w14:textId="77777777" w:rsidR="002D1841" w:rsidRDefault="002D1841" w:rsidP="00585DDF">
            <w:r>
              <w:rPr>
                <w:sz w:val="16"/>
                <w:szCs w:val="16"/>
              </w:rPr>
              <w:t>R5-240333</w:t>
            </w:r>
          </w:p>
        </w:tc>
        <w:tc>
          <w:tcPr>
            <w:tcW w:w="1597" w:type="dxa"/>
          </w:tcPr>
          <w:p w14:paraId="56F7AC62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9CFF5E" w14:textId="77777777" w:rsidR="002D1841" w:rsidRDefault="002D1841" w:rsidP="00585DDF">
            <w:r>
              <w:rPr>
                <w:sz w:val="16"/>
                <w:szCs w:val="16"/>
              </w:rPr>
              <w:t>TEI17_Test, NR_PC2_UE_FDD-UEConTest</w:t>
            </w:r>
          </w:p>
        </w:tc>
        <w:tc>
          <w:tcPr>
            <w:tcW w:w="2323" w:type="dxa"/>
          </w:tcPr>
          <w:p w14:paraId="7FFDBC32" w14:textId="77777777" w:rsidR="002D1841" w:rsidRDefault="002D1841" w:rsidP="00585DDF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4429BE8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2993D92" w14:textId="77777777" w:rsidTr="00585DDF">
        <w:tc>
          <w:tcPr>
            <w:tcW w:w="879" w:type="dxa"/>
          </w:tcPr>
          <w:p w14:paraId="77BB5BD2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9BE894A" w14:textId="77777777" w:rsidR="002D1841" w:rsidRDefault="002D1841" w:rsidP="00585DDF">
            <w:r>
              <w:rPr>
                <w:sz w:val="16"/>
                <w:szCs w:val="16"/>
              </w:rPr>
              <w:t>2638</w:t>
            </w:r>
          </w:p>
        </w:tc>
        <w:tc>
          <w:tcPr>
            <w:tcW w:w="517" w:type="dxa"/>
          </w:tcPr>
          <w:p w14:paraId="4DA5BB6A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3C20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083FD2" w14:textId="77777777" w:rsidR="002D1841" w:rsidRDefault="002D1841" w:rsidP="00585DDF">
            <w:r>
              <w:rPr>
                <w:sz w:val="16"/>
                <w:szCs w:val="16"/>
              </w:rPr>
              <w:t>Addition of new test case 6.3G.4.1 Absolute power tolerance for Tx Diversity</w:t>
            </w:r>
          </w:p>
        </w:tc>
        <w:tc>
          <w:tcPr>
            <w:tcW w:w="517" w:type="dxa"/>
          </w:tcPr>
          <w:p w14:paraId="3E851FA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1B09C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6C52EA2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EE230D" w14:textId="77777777" w:rsidR="002D1841" w:rsidRDefault="002D1841" w:rsidP="00585DDF">
            <w:r>
              <w:rPr>
                <w:sz w:val="16"/>
                <w:szCs w:val="16"/>
              </w:rPr>
              <w:t>R5-240336</w:t>
            </w:r>
          </w:p>
        </w:tc>
        <w:tc>
          <w:tcPr>
            <w:tcW w:w="1597" w:type="dxa"/>
          </w:tcPr>
          <w:p w14:paraId="21C382D1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7E3E47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5A280607" w14:textId="77777777" w:rsidR="002D1841" w:rsidRDefault="002D1841" w:rsidP="00585DDF">
            <w:r>
              <w:rPr>
                <w:sz w:val="16"/>
                <w:szCs w:val="16"/>
              </w:rPr>
              <w:t>6.3G.4.1</w:t>
            </w:r>
          </w:p>
        </w:tc>
        <w:tc>
          <w:tcPr>
            <w:tcW w:w="998" w:type="dxa"/>
          </w:tcPr>
          <w:p w14:paraId="4C7C2B6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AC99FCA" w14:textId="77777777" w:rsidTr="00585DDF">
        <w:tc>
          <w:tcPr>
            <w:tcW w:w="879" w:type="dxa"/>
          </w:tcPr>
          <w:p w14:paraId="5BDBE440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DD05FC4" w14:textId="77777777" w:rsidR="002D1841" w:rsidRDefault="002D1841" w:rsidP="00585DDF">
            <w:r>
              <w:rPr>
                <w:sz w:val="16"/>
                <w:szCs w:val="16"/>
              </w:rPr>
              <w:t>2639</w:t>
            </w:r>
          </w:p>
        </w:tc>
        <w:tc>
          <w:tcPr>
            <w:tcW w:w="517" w:type="dxa"/>
          </w:tcPr>
          <w:p w14:paraId="5DF6A6FC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71080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4D153C" w14:textId="77777777" w:rsidR="002D1841" w:rsidRDefault="002D1841" w:rsidP="00585DDF">
            <w:r>
              <w:rPr>
                <w:sz w:val="16"/>
                <w:szCs w:val="16"/>
              </w:rPr>
              <w:t>Removal of square brackets for Tx Diversity capability</w:t>
            </w:r>
          </w:p>
        </w:tc>
        <w:tc>
          <w:tcPr>
            <w:tcW w:w="517" w:type="dxa"/>
          </w:tcPr>
          <w:p w14:paraId="513476D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BFD9FD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F1AAE7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A469EB" w14:textId="77777777" w:rsidR="002D1841" w:rsidRDefault="002D1841" w:rsidP="00585DDF">
            <w:r>
              <w:rPr>
                <w:sz w:val="16"/>
                <w:szCs w:val="16"/>
              </w:rPr>
              <w:t>R5-241879</w:t>
            </w:r>
          </w:p>
        </w:tc>
        <w:tc>
          <w:tcPr>
            <w:tcW w:w="1597" w:type="dxa"/>
          </w:tcPr>
          <w:p w14:paraId="17802FEB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BB1227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42B43C75" w14:textId="77777777" w:rsidR="002D1841" w:rsidRDefault="002D1841" w:rsidP="00585DDF">
            <w:r>
              <w:rPr>
                <w:sz w:val="16"/>
                <w:szCs w:val="16"/>
              </w:rPr>
              <w:t>6.5G.2.1, 6.5G.2.2, 6.5G.2.3</w:t>
            </w:r>
          </w:p>
        </w:tc>
        <w:tc>
          <w:tcPr>
            <w:tcW w:w="998" w:type="dxa"/>
          </w:tcPr>
          <w:p w14:paraId="178029A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F0E233E" w14:textId="77777777" w:rsidTr="00585DDF">
        <w:tc>
          <w:tcPr>
            <w:tcW w:w="879" w:type="dxa"/>
          </w:tcPr>
          <w:p w14:paraId="1403D8D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72A3268B" w14:textId="77777777" w:rsidR="002D1841" w:rsidRDefault="002D1841" w:rsidP="00585DDF">
            <w:r>
              <w:rPr>
                <w:sz w:val="16"/>
                <w:szCs w:val="16"/>
              </w:rPr>
              <w:t>2648</w:t>
            </w:r>
          </w:p>
        </w:tc>
        <w:tc>
          <w:tcPr>
            <w:tcW w:w="517" w:type="dxa"/>
          </w:tcPr>
          <w:p w14:paraId="780A8C4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B5055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9BC530" w14:textId="77777777" w:rsidR="002D1841" w:rsidRDefault="002D1841" w:rsidP="00585DDF">
            <w:r>
              <w:rPr>
                <w:sz w:val="16"/>
                <w:szCs w:val="16"/>
              </w:rPr>
              <w:t>Addition of reference sensitivity channel bandwidths for n25 and n71</w:t>
            </w:r>
          </w:p>
        </w:tc>
        <w:tc>
          <w:tcPr>
            <w:tcW w:w="517" w:type="dxa"/>
          </w:tcPr>
          <w:p w14:paraId="20E8745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C40666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B3633E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971C4E9" w14:textId="77777777" w:rsidR="002D1841" w:rsidRDefault="002D1841" w:rsidP="00585DDF">
            <w:r>
              <w:rPr>
                <w:sz w:val="16"/>
                <w:szCs w:val="16"/>
              </w:rPr>
              <w:t>R5-240469</w:t>
            </w:r>
          </w:p>
        </w:tc>
        <w:tc>
          <w:tcPr>
            <w:tcW w:w="1597" w:type="dxa"/>
          </w:tcPr>
          <w:p w14:paraId="1C9C0DFE" w14:textId="77777777" w:rsidR="002D1841" w:rsidRDefault="002D1841" w:rsidP="00585DDF">
            <w:r>
              <w:rPr>
                <w:sz w:val="16"/>
                <w:szCs w:val="16"/>
              </w:rPr>
              <w:t>Nokia, T-Mobile USA, Keysight Technologies, Skyworks Solutions, Inc.</w:t>
            </w:r>
          </w:p>
        </w:tc>
        <w:tc>
          <w:tcPr>
            <w:tcW w:w="1122" w:type="dxa"/>
          </w:tcPr>
          <w:p w14:paraId="29D179C1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438A898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A8B3F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E26A6A1" w14:textId="77777777" w:rsidTr="00585DDF">
        <w:tc>
          <w:tcPr>
            <w:tcW w:w="879" w:type="dxa"/>
          </w:tcPr>
          <w:p w14:paraId="7C6AC0AF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66EFE80" w14:textId="77777777" w:rsidR="002D1841" w:rsidRDefault="002D1841" w:rsidP="00585DDF">
            <w:r>
              <w:rPr>
                <w:sz w:val="16"/>
                <w:szCs w:val="16"/>
              </w:rPr>
              <w:t>2649</w:t>
            </w:r>
          </w:p>
        </w:tc>
        <w:tc>
          <w:tcPr>
            <w:tcW w:w="517" w:type="dxa"/>
          </w:tcPr>
          <w:p w14:paraId="0B2630F8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3163F9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D5250B" w14:textId="77777777" w:rsidR="002D1841" w:rsidRDefault="002D1841" w:rsidP="00585DDF">
            <w:r>
              <w:rPr>
                <w:sz w:val="16"/>
                <w:szCs w:val="16"/>
              </w:rPr>
              <w:t>Addition of 35 MHz CBW for transmitter requirements</w:t>
            </w:r>
          </w:p>
        </w:tc>
        <w:tc>
          <w:tcPr>
            <w:tcW w:w="517" w:type="dxa"/>
          </w:tcPr>
          <w:p w14:paraId="13FAEBD1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357C15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4AE5EC3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1A42231" w14:textId="77777777" w:rsidR="002D1841" w:rsidRDefault="002D1841" w:rsidP="00585DDF">
            <w:r>
              <w:rPr>
                <w:sz w:val="16"/>
                <w:szCs w:val="16"/>
              </w:rPr>
              <w:t>R5-240470</w:t>
            </w:r>
          </w:p>
        </w:tc>
        <w:tc>
          <w:tcPr>
            <w:tcW w:w="1597" w:type="dxa"/>
          </w:tcPr>
          <w:p w14:paraId="40C0A9B0" w14:textId="77777777" w:rsidR="002D1841" w:rsidRDefault="002D1841" w:rsidP="00585DDF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A3A9064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73C222C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BDB71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2B40332" w14:textId="77777777" w:rsidTr="00585DDF">
        <w:tc>
          <w:tcPr>
            <w:tcW w:w="879" w:type="dxa"/>
          </w:tcPr>
          <w:p w14:paraId="2BD35943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6143308" w14:textId="77777777" w:rsidR="002D1841" w:rsidRDefault="002D1841" w:rsidP="00585DDF">
            <w:r>
              <w:rPr>
                <w:sz w:val="16"/>
                <w:szCs w:val="16"/>
              </w:rPr>
              <w:t>2656</w:t>
            </w:r>
          </w:p>
        </w:tc>
        <w:tc>
          <w:tcPr>
            <w:tcW w:w="517" w:type="dxa"/>
          </w:tcPr>
          <w:p w14:paraId="2FF6B5F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B07CF5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B698DF" w14:textId="77777777" w:rsidR="002D1841" w:rsidRDefault="002D1841" w:rsidP="00585DDF">
            <w:r>
              <w:rPr>
                <w:sz w:val="16"/>
                <w:szCs w:val="16"/>
              </w:rPr>
              <w:t>p-Max and p-NR-FR1 adjustment when higherPowerLimit-r17 applies</w:t>
            </w:r>
          </w:p>
        </w:tc>
        <w:tc>
          <w:tcPr>
            <w:tcW w:w="517" w:type="dxa"/>
          </w:tcPr>
          <w:p w14:paraId="0713830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953E44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282711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138AC7C" w14:textId="77777777" w:rsidR="002D1841" w:rsidRDefault="002D1841" w:rsidP="00585DDF">
            <w:r>
              <w:rPr>
                <w:sz w:val="16"/>
                <w:szCs w:val="16"/>
              </w:rPr>
              <w:t>R5-241766</w:t>
            </w:r>
          </w:p>
        </w:tc>
        <w:tc>
          <w:tcPr>
            <w:tcW w:w="1597" w:type="dxa"/>
          </w:tcPr>
          <w:p w14:paraId="563DEEEF" w14:textId="77777777" w:rsidR="002D1841" w:rsidRDefault="002D1841" w:rsidP="00585DDF">
            <w:r>
              <w:rPr>
                <w:sz w:val="16"/>
                <w:szCs w:val="16"/>
              </w:rPr>
              <w:t>Keysight Technologies UK Ltd, Mediatek</w:t>
            </w:r>
          </w:p>
        </w:tc>
        <w:tc>
          <w:tcPr>
            <w:tcW w:w="1122" w:type="dxa"/>
          </w:tcPr>
          <w:p w14:paraId="21042829" w14:textId="77777777" w:rsidR="002D1841" w:rsidRDefault="002D1841" w:rsidP="00585DDF">
            <w:r>
              <w:rPr>
                <w:sz w:val="16"/>
                <w:szCs w:val="16"/>
              </w:rPr>
              <w:t>TEI17_Test, Power_Limit_CA_DC-UEConTest</w:t>
            </w:r>
          </w:p>
        </w:tc>
        <w:tc>
          <w:tcPr>
            <w:tcW w:w="2323" w:type="dxa"/>
          </w:tcPr>
          <w:p w14:paraId="37855E7F" w14:textId="77777777" w:rsidR="002D1841" w:rsidRDefault="002D1841" w:rsidP="00585DDF">
            <w:r>
              <w:rPr>
                <w:sz w:val="16"/>
                <w:szCs w:val="16"/>
              </w:rPr>
              <w:t>6.2A.1.1</w:t>
            </w:r>
          </w:p>
        </w:tc>
        <w:tc>
          <w:tcPr>
            <w:tcW w:w="998" w:type="dxa"/>
          </w:tcPr>
          <w:p w14:paraId="1287116B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70FCF80" w14:textId="77777777" w:rsidTr="00585DDF">
        <w:tc>
          <w:tcPr>
            <w:tcW w:w="879" w:type="dxa"/>
          </w:tcPr>
          <w:p w14:paraId="2EEB8063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A92D09" w14:textId="77777777" w:rsidR="002D1841" w:rsidRDefault="002D1841" w:rsidP="00585DDF">
            <w:r>
              <w:rPr>
                <w:sz w:val="16"/>
                <w:szCs w:val="16"/>
              </w:rPr>
              <w:t>2711</w:t>
            </w:r>
          </w:p>
        </w:tc>
        <w:tc>
          <w:tcPr>
            <w:tcW w:w="517" w:type="dxa"/>
          </w:tcPr>
          <w:p w14:paraId="4431684B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7ADDAA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968320" w14:textId="77777777" w:rsidR="002D1841" w:rsidRDefault="002D1841" w:rsidP="00585DDF">
            <w:r>
              <w:rPr>
                <w:sz w:val="16"/>
                <w:szCs w:val="16"/>
              </w:rPr>
              <w:t>Addition of CBW 35 MHz and 45 MHz to OBW for inter-band CA</w:t>
            </w:r>
          </w:p>
        </w:tc>
        <w:tc>
          <w:tcPr>
            <w:tcW w:w="517" w:type="dxa"/>
          </w:tcPr>
          <w:p w14:paraId="0331173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54D32E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0A364DA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04DC424" w14:textId="77777777" w:rsidR="002D1841" w:rsidRDefault="002D1841" w:rsidP="00585DDF">
            <w:r>
              <w:rPr>
                <w:sz w:val="16"/>
                <w:szCs w:val="16"/>
              </w:rPr>
              <w:t>R5-241104</w:t>
            </w:r>
          </w:p>
        </w:tc>
        <w:tc>
          <w:tcPr>
            <w:tcW w:w="1597" w:type="dxa"/>
          </w:tcPr>
          <w:p w14:paraId="226A8AC6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6C5A9DE0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6B67934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8B1E2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9053C1E" w14:textId="77777777" w:rsidTr="00585DDF">
        <w:tc>
          <w:tcPr>
            <w:tcW w:w="879" w:type="dxa"/>
          </w:tcPr>
          <w:p w14:paraId="5498308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D8B5CE6" w14:textId="77777777" w:rsidR="002D1841" w:rsidRDefault="002D1841" w:rsidP="00585DDF">
            <w:r>
              <w:rPr>
                <w:sz w:val="16"/>
                <w:szCs w:val="16"/>
              </w:rPr>
              <w:t>2712</w:t>
            </w:r>
          </w:p>
        </w:tc>
        <w:tc>
          <w:tcPr>
            <w:tcW w:w="517" w:type="dxa"/>
          </w:tcPr>
          <w:p w14:paraId="1677CEEE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4A3F2E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667C75" w14:textId="77777777" w:rsidR="002D1841" w:rsidRDefault="002D1841" w:rsidP="00585DDF">
            <w:r>
              <w:rPr>
                <w:sz w:val="16"/>
                <w:szCs w:val="16"/>
              </w:rPr>
              <w:t>Addition of CBW 35 MHz, 45 MHz, 70 MHz to ACS for CA</w:t>
            </w:r>
          </w:p>
        </w:tc>
        <w:tc>
          <w:tcPr>
            <w:tcW w:w="517" w:type="dxa"/>
          </w:tcPr>
          <w:p w14:paraId="1AC18FE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BABDC8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D0F56D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083E80D" w14:textId="77777777" w:rsidR="002D1841" w:rsidRDefault="002D1841" w:rsidP="00585DDF">
            <w:r>
              <w:rPr>
                <w:sz w:val="16"/>
                <w:szCs w:val="16"/>
              </w:rPr>
              <w:t>R5-241105</w:t>
            </w:r>
          </w:p>
        </w:tc>
        <w:tc>
          <w:tcPr>
            <w:tcW w:w="1597" w:type="dxa"/>
          </w:tcPr>
          <w:p w14:paraId="1F6A020F" w14:textId="77777777" w:rsidR="002D1841" w:rsidRDefault="002D1841" w:rsidP="00585DDF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40DDA9EE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12CCD6F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5EC05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3FCA9585" w14:textId="77777777" w:rsidTr="00585DDF">
        <w:tc>
          <w:tcPr>
            <w:tcW w:w="879" w:type="dxa"/>
          </w:tcPr>
          <w:p w14:paraId="08E0306E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1BAEA429" w14:textId="77777777" w:rsidR="002D1841" w:rsidRDefault="002D1841" w:rsidP="00585DDF">
            <w:r>
              <w:rPr>
                <w:sz w:val="16"/>
                <w:szCs w:val="16"/>
              </w:rPr>
              <w:t>2713</w:t>
            </w:r>
          </w:p>
        </w:tc>
        <w:tc>
          <w:tcPr>
            <w:tcW w:w="517" w:type="dxa"/>
          </w:tcPr>
          <w:p w14:paraId="15DC753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897AEC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3D9590" w14:textId="77777777" w:rsidR="002D1841" w:rsidRDefault="002D1841" w:rsidP="00585DDF">
            <w:r>
              <w:rPr>
                <w:sz w:val="16"/>
                <w:szCs w:val="16"/>
              </w:rPr>
              <w:t>Addition of CBW 35 MHz, 45 MHz, 70 MHz to Narrow band blocking for inter-band CA</w:t>
            </w:r>
          </w:p>
        </w:tc>
        <w:tc>
          <w:tcPr>
            <w:tcW w:w="517" w:type="dxa"/>
          </w:tcPr>
          <w:p w14:paraId="439F896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646CC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0B6E3E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3525FC0" w14:textId="77777777" w:rsidR="002D1841" w:rsidRDefault="002D1841" w:rsidP="00585DDF">
            <w:r>
              <w:rPr>
                <w:sz w:val="16"/>
                <w:szCs w:val="16"/>
              </w:rPr>
              <w:t>R5-241773</w:t>
            </w:r>
          </w:p>
        </w:tc>
        <w:tc>
          <w:tcPr>
            <w:tcW w:w="1597" w:type="dxa"/>
          </w:tcPr>
          <w:p w14:paraId="2A301720" w14:textId="77777777" w:rsidR="002D1841" w:rsidRDefault="002D1841" w:rsidP="00585DDF">
            <w:r>
              <w:rPr>
                <w:sz w:val="16"/>
                <w:szCs w:val="16"/>
              </w:rPr>
              <w:t>Anritsu, Rohde&amp;Schwarz</w:t>
            </w:r>
          </w:p>
        </w:tc>
        <w:tc>
          <w:tcPr>
            <w:tcW w:w="1122" w:type="dxa"/>
          </w:tcPr>
          <w:p w14:paraId="11F40051" w14:textId="77777777" w:rsidR="002D1841" w:rsidRDefault="002D1841" w:rsidP="00585DDF">
            <w:r>
              <w:rPr>
                <w:sz w:val="16"/>
                <w:szCs w:val="16"/>
              </w:rPr>
              <w:t>NR_lic_bands_BW_R17-UEConTest, TEI17_Test</w:t>
            </w:r>
          </w:p>
        </w:tc>
        <w:tc>
          <w:tcPr>
            <w:tcW w:w="2323" w:type="dxa"/>
          </w:tcPr>
          <w:p w14:paraId="58BCE729" w14:textId="77777777" w:rsidR="002D1841" w:rsidRDefault="002D1841" w:rsidP="00585DDF">
            <w:r>
              <w:rPr>
                <w:sz w:val="16"/>
                <w:szCs w:val="16"/>
              </w:rPr>
              <w:t>7.6A.4.2, 7.6A.4.3</w:t>
            </w:r>
          </w:p>
        </w:tc>
        <w:tc>
          <w:tcPr>
            <w:tcW w:w="998" w:type="dxa"/>
          </w:tcPr>
          <w:p w14:paraId="61FCF18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225B75C" w14:textId="77777777" w:rsidTr="00585DDF">
        <w:tc>
          <w:tcPr>
            <w:tcW w:w="879" w:type="dxa"/>
          </w:tcPr>
          <w:p w14:paraId="59D6E21C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23AD415D" w14:textId="77777777" w:rsidR="002D1841" w:rsidRDefault="002D1841" w:rsidP="00585DDF">
            <w:r>
              <w:rPr>
                <w:sz w:val="16"/>
                <w:szCs w:val="16"/>
              </w:rPr>
              <w:t>2716</w:t>
            </w:r>
          </w:p>
        </w:tc>
        <w:tc>
          <w:tcPr>
            <w:tcW w:w="517" w:type="dxa"/>
          </w:tcPr>
          <w:p w14:paraId="48B1438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799652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88ABAA" w14:textId="77777777" w:rsidR="002D1841" w:rsidRDefault="002D1841" w:rsidP="00585DDF">
            <w:r>
              <w:rPr>
                <w:sz w:val="16"/>
                <w:szCs w:val="16"/>
              </w:rPr>
              <w:t>Editorial correction in FR1 test case 6.4G.2.1</w:t>
            </w:r>
          </w:p>
        </w:tc>
        <w:tc>
          <w:tcPr>
            <w:tcW w:w="517" w:type="dxa"/>
          </w:tcPr>
          <w:p w14:paraId="682E9DD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69BEA2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76C326E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7B8C596" w14:textId="77777777" w:rsidR="002D1841" w:rsidRDefault="002D1841" w:rsidP="00585DDF">
            <w:r>
              <w:rPr>
                <w:sz w:val="16"/>
                <w:szCs w:val="16"/>
              </w:rPr>
              <w:t>R5-241154</w:t>
            </w:r>
          </w:p>
        </w:tc>
        <w:tc>
          <w:tcPr>
            <w:tcW w:w="1597" w:type="dxa"/>
          </w:tcPr>
          <w:p w14:paraId="4680D898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8021589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63010C33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3DDBC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92F5304" w14:textId="77777777" w:rsidTr="00585DDF">
        <w:tc>
          <w:tcPr>
            <w:tcW w:w="879" w:type="dxa"/>
          </w:tcPr>
          <w:p w14:paraId="2BF8429A" w14:textId="77777777" w:rsidR="002D1841" w:rsidRDefault="002D1841" w:rsidP="00585DDF"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 w14:paraId="6E1FE349" w14:textId="77777777" w:rsidR="002D1841" w:rsidRDefault="002D1841" w:rsidP="00585DDF">
            <w:r>
              <w:rPr>
                <w:sz w:val="16"/>
                <w:szCs w:val="16"/>
              </w:rPr>
              <w:t>2735</w:t>
            </w:r>
          </w:p>
        </w:tc>
        <w:tc>
          <w:tcPr>
            <w:tcW w:w="517" w:type="dxa"/>
          </w:tcPr>
          <w:p w14:paraId="585F637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771D66" w14:textId="77777777" w:rsidR="002D1841" w:rsidRDefault="002D1841" w:rsidP="00585DD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AFBE1B" w14:textId="77777777" w:rsidR="002D1841" w:rsidRDefault="002D1841" w:rsidP="00585DDF">
            <w:r>
              <w:rPr>
                <w:sz w:val="16"/>
                <w:szCs w:val="16"/>
              </w:rPr>
              <w:t>Corrections for 6.3G.3.3</w:t>
            </w:r>
          </w:p>
        </w:tc>
        <w:tc>
          <w:tcPr>
            <w:tcW w:w="517" w:type="dxa"/>
          </w:tcPr>
          <w:p w14:paraId="631CC26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C181B" w14:textId="77777777" w:rsidR="002D1841" w:rsidRDefault="002D1841" w:rsidP="00585DDF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2515A05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9B53652" w14:textId="77777777" w:rsidR="002D1841" w:rsidRDefault="002D1841" w:rsidP="00585DDF">
            <w:r>
              <w:rPr>
                <w:sz w:val="16"/>
                <w:szCs w:val="16"/>
              </w:rPr>
              <w:t>R5-241779</w:t>
            </w:r>
          </w:p>
        </w:tc>
        <w:tc>
          <w:tcPr>
            <w:tcW w:w="1597" w:type="dxa"/>
          </w:tcPr>
          <w:p w14:paraId="47F1C646" w14:textId="77777777" w:rsidR="002D1841" w:rsidRDefault="002D1841" w:rsidP="00585DDF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21504725" w14:textId="77777777" w:rsidR="002D1841" w:rsidRDefault="002D1841" w:rsidP="00585DDF">
            <w:r>
              <w:rPr>
                <w:sz w:val="16"/>
                <w:szCs w:val="16"/>
              </w:rPr>
              <w:t>NR_RF_TxD-UEConTest, TEI17_Test</w:t>
            </w:r>
          </w:p>
        </w:tc>
        <w:tc>
          <w:tcPr>
            <w:tcW w:w="2323" w:type="dxa"/>
          </w:tcPr>
          <w:p w14:paraId="1FC6168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5A385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DBF1D76" w14:textId="77777777" w:rsidTr="00585DDF">
        <w:tc>
          <w:tcPr>
            <w:tcW w:w="879" w:type="dxa"/>
          </w:tcPr>
          <w:p w14:paraId="0790A742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536D4A8B" w14:textId="77777777" w:rsidR="002D1841" w:rsidRDefault="002D1841" w:rsidP="00585DDF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22D19FD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EE0A24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07FDC3" w14:textId="77777777" w:rsidR="002D1841" w:rsidRDefault="002D1841" w:rsidP="00585DDF">
            <w:r>
              <w:rPr>
                <w:sz w:val="16"/>
                <w:szCs w:val="16"/>
              </w:rPr>
              <w:t>Introduce Annex for maximum uncertainty of test system and test tolerance</w:t>
            </w:r>
          </w:p>
        </w:tc>
        <w:tc>
          <w:tcPr>
            <w:tcW w:w="517" w:type="dxa"/>
          </w:tcPr>
          <w:p w14:paraId="669F174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4BE45F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A84B61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04BCA82" w14:textId="77777777" w:rsidR="002D1841" w:rsidRDefault="002D1841" w:rsidP="00585DDF">
            <w:r>
              <w:rPr>
                <w:sz w:val="16"/>
                <w:szCs w:val="16"/>
              </w:rPr>
              <w:t>R5-241934</w:t>
            </w:r>
          </w:p>
        </w:tc>
        <w:tc>
          <w:tcPr>
            <w:tcW w:w="1597" w:type="dxa"/>
          </w:tcPr>
          <w:p w14:paraId="06A4C036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96E8911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208D4CE2" w14:textId="77777777" w:rsidR="002D1841" w:rsidRDefault="002D1841" w:rsidP="00585DDF">
            <w:r>
              <w:rPr>
                <w:sz w:val="16"/>
                <w:szCs w:val="16"/>
              </w:rPr>
              <w:t>Annex F, G</w:t>
            </w:r>
          </w:p>
        </w:tc>
        <w:tc>
          <w:tcPr>
            <w:tcW w:w="998" w:type="dxa"/>
          </w:tcPr>
          <w:p w14:paraId="67CB4FBE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928A1D4" w14:textId="77777777" w:rsidTr="00585DDF">
        <w:tc>
          <w:tcPr>
            <w:tcW w:w="879" w:type="dxa"/>
          </w:tcPr>
          <w:p w14:paraId="27DA3839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79AB9C06" w14:textId="77777777" w:rsidR="002D1841" w:rsidRDefault="002D1841" w:rsidP="00585DD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478D90A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F36E4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D95256" w14:textId="77777777" w:rsidR="002D1841" w:rsidRDefault="002D1841" w:rsidP="00585DDF">
            <w:r>
              <w:rPr>
                <w:sz w:val="16"/>
                <w:szCs w:val="16"/>
              </w:rPr>
              <w:t>Correction and alignment of Annex B title</w:t>
            </w:r>
          </w:p>
        </w:tc>
        <w:tc>
          <w:tcPr>
            <w:tcW w:w="517" w:type="dxa"/>
          </w:tcPr>
          <w:p w14:paraId="493872D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9AE539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586EE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5A2B043" w14:textId="77777777" w:rsidR="002D1841" w:rsidRDefault="002D1841" w:rsidP="00585DDF">
            <w:r>
              <w:rPr>
                <w:sz w:val="16"/>
                <w:szCs w:val="16"/>
              </w:rPr>
              <w:t>R5-240598</w:t>
            </w:r>
          </w:p>
        </w:tc>
        <w:tc>
          <w:tcPr>
            <w:tcW w:w="1597" w:type="dxa"/>
          </w:tcPr>
          <w:p w14:paraId="0D50E45E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3559E72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36AC7360" w14:textId="77777777" w:rsidR="002D1841" w:rsidRDefault="002D1841" w:rsidP="00585DDF">
            <w:r>
              <w:rPr>
                <w:sz w:val="16"/>
                <w:szCs w:val="16"/>
              </w:rPr>
              <w:t>Annex B, B.1</w:t>
            </w:r>
          </w:p>
        </w:tc>
        <w:tc>
          <w:tcPr>
            <w:tcW w:w="998" w:type="dxa"/>
          </w:tcPr>
          <w:p w14:paraId="10D2FC6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4647719" w14:textId="77777777" w:rsidTr="00585DDF">
        <w:tc>
          <w:tcPr>
            <w:tcW w:w="879" w:type="dxa"/>
          </w:tcPr>
          <w:p w14:paraId="76D5094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65D1924D" w14:textId="77777777" w:rsidR="002D1841" w:rsidRDefault="002D1841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33E68617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B2EC5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2159C3" w14:textId="77777777" w:rsidR="002D1841" w:rsidRDefault="002D1841" w:rsidP="00585DDF">
            <w:r>
              <w:rPr>
                <w:sz w:val="16"/>
                <w:szCs w:val="16"/>
              </w:rPr>
              <w:t>Further clarifications in Annex A such as MPAC description and coordinate system</w:t>
            </w:r>
          </w:p>
        </w:tc>
        <w:tc>
          <w:tcPr>
            <w:tcW w:w="517" w:type="dxa"/>
          </w:tcPr>
          <w:p w14:paraId="4E7D625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333911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7210C4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9DFF39B" w14:textId="77777777" w:rsidR="002D1841" w:rsidRDefault="002D1841" w:rsidP="00585DDF">
            <w:r>
              <w:rPr>
                <w:sz w:val="16"/>
                <w:szCs w:val="16"/>
              </w:rPr>
              <w:t>R5-240599</w:t>
            </w:r>
          </w:p>
        </w:tc>
        <w:tc>
          <w:tcPr>
            <w:tcW w:w="1597" w:type="dxa"/>
          </w:tcPr>
          <w:p w14:paraId="6F913A8D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31802ABC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1CF43D59" w14:textId="77777777" w:rsidR="002D1841" w:rsidRDefault="002D1841" w:rsidP="00585DDF">
            <w:r>
              <w:rPr>
                <w:sz w:val="16"/>
                <w:szCs w:val="16"/>
              </w:rPr>
              <w:t>2, A.1, A.2.1, A.3, A.4</w:t>
            </w:r>
          </w:p>
        </w:tc>
        <w:tc>
          <w:tcPr>
            <w:tcW w:w="998" w:type="dxa"/>
          </w:tcPr>
          <w:p w14:paraId="60E24B0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2EDD5C3A" w14:textId="77777777" w:rsidTr="00585DDF">
        <w:tc>
          <w:tcPr>
            <w:tcW w:w="879" w:type="dxa"/>
          </w:tcPr>
          <w:p w14:paraId="7D39DF1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30302323" w14:textId="77777777" w:rsidR="002D1841" w:rsidRDefault="002D1841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41C0CEF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CD04D4B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320A3D" w14:textId="77777777" w:rsidR="002D1841" w:rsidRDefault="002D1841" w:rsidP="00585DDF">
            <w:r>
              <w:rPr>
                <w:sz w:val="16"/>
                <w:szCs w:val="16"/>
              </w:rPr>
              <w:t>Align Test Case Structure to typical RAN5 spec</w:t>
            </w:r>
          </w:p>
        </w:tc>
        <w:tc>
          <w:tcPr>
            <w:tcW w:w="517" w:type="dxa"/>
          </w:tcPr>
          <w:p w14:paraId="60BFB7C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F928AD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29A4C3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46AABE0" w14:textId="77777777" w:rsidR="002D1841" w:rsidRDefault="002D1841" w:rsidP="00585DDF">
            <w:r>
              <w:rPr>
                <w:sz w:val="16"/>
                <w:szCs w:val="16"/>
              </w:rPr>
              <w:t>R5-241935</w:t>
            </w:r>
          </w:p>
        </w:tc>
        <w:tc>
          <w:tcPr>
            <w:tcW w:w="1597" w:type="dxa"/>
          </w:tcPr>
          <w:p w14:paraId="6B509EAB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0EE3EE5A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593B9948" w14:textId="77777777" w:rsidR="002D1841" w:rsidRDefault="002D1841" w:rsidP="00585DDF">
            <w:r>
              <w:rPr>
                <w:sz w:val="16"/>
                <w:szCs w:val="16"/>
              </w:rPr>
              <w:t>6.1.2, 6.2, A.2.3</w:t>
            </w:r>
          </w:p>
        </w:tc>
        <w:tc>
          <w:tcPr>
            <w:tcW w:w="998" w:type="dxa"/>
          </w:tcPr>
          <w:p w14:paraId="5E744DE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2298130" w14:textId="77777777" w:rsidTr="00585DDF">
        <w:tc>
          <w:tcPr>
            <w:tcW w:w="879" w:type="dxa"/>
          </w:tcPr>
          <w:p w14:paraId="7D27F79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0151F928" w14:textId="77777777" w:rsidR="002D1841" w:rsidRDefault="002D1841" w:rsidP="00585DDF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40D027E8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97C7D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DAA999" w14:textId="77777777" w:rsidR="002D1841" w:rsidRDefault="002D1841" w:rsidP="00585DDF">
            <w:r>
              <w:rPr>
                <w:sz w:val="16"/>
                <w:szCs w:val="16"/>
              </w:rPr>
              <w:t>Editorial update on Annex C</w:t>
            </w:r>
          </w:p>
        </w:tc>
        <w:tc>
          <w:tcPr>
            <w:tcW w:w="517" w:type="dxa"/>
          </w:tcPr>
          <w:p w14:paraId="20A91D4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D55708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D789BC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6FC30C0" w14:textId="77777777" w:rsidR="002D1841" w:rsidRDefault="002D1841" w:rsidP="00585DDF">
            <w:r>
              <w:rPr>
                <w:sz w:val="16"/>
                <w:szCs w:val="16"/>
              </w:rPr>
              <w:t>R5-241936</w:t>
            </w:r>
          </w:p>
        </w:tc>
        <w:tc>
          <w:tcPr>
            <w:tcW w:w="1597" w:type="dxa"/>
          </w:tcPr>
          <w:p w14:paraId="03E71656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535099E3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562C7F97" w14:textId="77777777" w:rsidR="002D1841" w:rsidRDefault="002D1841" w:rsidP="00585DDF">
            <w:r>
              <w:rPr>
                <w:sz w:val="16"/>
                <w:szCs w:val="16"/>
              </w:rPr>
              <w:t>C.4.4</w:t>
            </w:r>
          </w:p>
        </w:tc>
        <w:tc>
          <w:tcPr>
            <w:tcW w:w="998" w:type="dxa"/>
          </w:tcPr>
          <w:p w14:paraId="0427B3C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239F6AB8" w14:textId="77777777" w:rsidTr="00585DDF">
        <w:tc>
          <w:tcPr>
            <w:tcW w:w="879" w:type="dxa"/>
          </w:tcPr>
          <w:p w14:paraId="0D4DCD61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7CCCCBE4" w14:textId="77777777" w:rsidR="002D1841" w:rsidRDefault="002D1841" w:rsidP="00585DDF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57B6EFDD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1CE08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DF7750" w14:textId="77777777" w:rsidR="002D1841" w:rsidRDefault="002D1841" w:rsidP="00585DDF">
            <w:r>
              <w:rPr>
                <w:sz w:val="16"/>
                <w:szCs w:val="16"/>
              </w:rPr>
              <w:t>Editorial update on Annex E</w:t>
            </w:r>
          </w:p>
        </w:tc>
        <w:tc>
          <w:tcPr>
            <w:tcW w:w="517" w:type="dxa"/>
          </w:tcPr>
          <w:p w14:paraId="2DF0F5B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FCD38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409F5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2E40DF" w14:textId="77777777" w:rsidR="002D1841" w:rsidRDefault="002D1841" w:rsidP="00585DDF">
            <w:r>
              <w:rPr>
                <w:sz w:val="16"/>
                <w:szCs w:val="16"/>
              </w:rPr>
              <w:t>R5-241937</w:t>
            </w:r>
          </w:p>
        </w:tc>
        <w:tc>
          <w:tcPr>
            <w:tcW w:w="1597" w:type="dxa"/>
          </w:tcPr>
          <w:p w14:paraId="3C7B8A8C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6A7EE709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21723DBB" w14:textId="77777777" w:rsidR="002D1841" w:rsidRDefault="002D1841" w:rsidP="00585DDF">
            <w:r>
              <w:rPr>
                <w:sz w:val="16"/>
                <w:szCs w:val="16"/>
              </w:rPr>
              <w:t>E.3</w:t>
            </w:r>
          </w:p>
        </w:tc>
        <w:tc>
          <w:tcPr>
            <w:tcW w:w="998" w:type="dxa"/>
          </w:tcPr>
          <w:p w14:paraId="36B6F345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430DC4E1" w14:textId="77777777" w:rsidTr="00585DDF">
        <w:tc>
          <w:tcPr>
            <w:tcW w:w="879" w:type="dxa"/>
          </w:tcPr>
          <w:p w14:paraId="35CDE7B7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373F2D46" w14:textId="77777777" w:rsidR="002D1841" w:rsidRDefault="002D1841" w:rsidP="00585DDF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0DB8AF7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2F7A2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6E5741" w14:textId="77777777" w:rsidR="002D1841" w:rsidRDefault="002D1841" w:rsidP="00585DDF">
            <w:r>
              <w:rPr>
                <w:sz w:val="16"/>
                <w:szCs w:val="16"/>
              </w:rPr>
              <w:t>Editorial update on clause 3</w:t>
            </w:r>
          </w:p>
        </w:tc>
        <w:tc>
          <w:tcPr>
            <w:tcW w:w="517" w:type="dxa"/>
          </w:tcPr>
          <w:p w14:paraId="451622B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3EC478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042D0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401BB7" w14:textId="77777777" w:rsidR="002D1841" w:rsidRDefault="002D1841" w:rsidP="00585DDF">
            <w:r>
              <w:rPr>
                <w:sz w:val="16"/>
                <w:szCs w:val="16"/>
              </w:rPr>
              <w:t>R5-241938</w:t>
            </w:r>
          </w:p>
        </w:tc>
        <w:tc>
          <w:tcPr>
            <w:tcW w:w="1597" w:type="dxa"/>
          </w:tcPr>
          <w:p w14:paraId="717421E8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0F45A6D0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7E1D31D5" w14:textId="77777777" w:rsidR="002D1841" w:rsidRDefault="002D1841" w:rsidP="00585DDF">
            <w:r>
              <w:rPr>
                <w:sz w:val="16"/>
                <w:szCs w:val="16"/>
              </w:rPr>
              <w:t>3.1, 3.3</w:t>
            </w:r>
          </w:p>
        </w:tc>
        <w:tc>
          <w:tcPr>
            <w:tcW w:w="998" w:type="dxa"/>
          </w:tcPr>
          <w:p w14:paraId="410DA20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6680C98B" w14:textId="77777777" w:rsidTr="00585DDF">
        <w:tc>
          <w:tcPr>
            <w:tcW w:w="879" w:type="dxa"/>
          </w:tcPr>
          <w:p w14:paraId="0246B985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6E47C542" w14:textId="77777777" w:rsidR="002D1841" w:rsidRDefault="002D1841" w:rsidP="00585DDF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526759AF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E85DEC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680E49" w14:textId="77777777" w:rsidR="002D1841" w:rsidRDefault="002D1841" w:rsidP="00585DDF">
            <w:r>
              <w:rPr>
                <w:sz w:val="16"/>
                <w:szCs w:val="16"/>
              </w:rPr>
              <w:t>Editorial update on clause 4</w:t>
            </w:r>
          </w:p>
        </w:tc>
        <w:tc>
          <w:tcPr>
            <w:tcW w:w="517" w:type="dxa"/>
          </w:tcPr>
          <w:p w14:paraId="74F8E16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C3949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5E6B9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51E03C" w14:textId="77777777" w:rsidR="002D1841" w:rsidRDefault="002D1841" w:rsidP="00585DDF">
            <w:r>
              <w:rPr>
                <w:sz w:val="16"/>
                <w:szCs w:val="16"/>
              </w:rPr>
              <w:t>R5-241939</w:t>
            </w:r>
          </w:p>
        </w:tc>
        <w:tc>
          <w:tcPr>
            <w:tcW w:w="1597" w:type="dxa"/>
          </w:tcPr>
          <w:p w14:paraId="781444F8" w14:textId="77777777" w:rsidR="002D1841" w:rsidRDefault="002D1841" w:rsidP="00585DDF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3CA6E2F1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695D1356" w14:textId="77777777" w:rsidR="002D1841" w:rsidRDefault="002D1841" w:rsidP="00585DDF">
            <w:r>
              <w:rPr>
                <w:sz w:val="16"/>
                <w:szCs w:val="16"/>
              </w:rPr>
              <w:t>4.3</w:t>
            </w:r>
          </w:p>
        </w:tc>
        <w:tc>
          <w:tcPr>
            <w:tcW w:w="998" w:type="dxa"/>
          </w:tcPr>
          <w:p w14:paraId="32BBB7A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2D1841" w14:paraId="5532D77F" w14:textId="77777777" w:rsidTr="00585DDF">
        <w:tc>
          <w:tcPr>
            <w:tcW w:w="879" w:type="dxa"/>
          </w:tcPr>
          <w:p w14:paraId="75C0D7D2" w14:textId="77777777" w:rsidR="002D1841" w:rsidRDefault="002D1841" w:rsidP="00585DDF">
            <w:r>
              <w:rPr>
                <w:sz w:val="16"/>
                <w:szCs w:val="16"/>
              </w:rPr>
              <w:t>38.551</w:t>
            </w:r>
          </w:p>
        </w:tc>
        <w:tc>
          <w:tcPr>
            <w:tcW w:w="637" w:type="dxa"/>
          </w:tcPr>
          <w:p w14:paraId="02249CF0" w14:textId="77777777" w:rsidR="002D1841" w:rsidRDefault="002D1841" w:rsidP="00585DDF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51A54A3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1D5EE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CE8780" w14:textId="77777777" w:rsidR="002D1841" w:rsidRDefault="002D1841" w:rsidP="00585DDF">
            <w:r>
              <w:rPr>
                <w:sz w:val="16"/>
                <w:szCs w:val="16"/>
              </w:rPr>
              <w:t>Add missing abbreviations</w:t>
            </w:r>
          </w:p>
        </w:tc>
        <w:tc>
          <w:tcPr>
            <w:tcW w:w="517" w:type="dxa"/>
          </w:tcPr>
          <w:p w14:paraId="6031338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93CABE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2D5B409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0B68B562" w14:textId="77777777" w:rsidR="002D1841" w:rsidRDefault="002D1841" w:rsidP="00585DDF">
            <w:r>
              <w:rPr>
                <w:sz w:val="16"/>
                <w:szCs w:val="16"/>
              </w:rPr>
              <w:t>R5-241416</w:t>
            </w:r>
          </w:p>
        </w:tc>
        <w:tc>
          <w:tcPr>
            <w:tcW w:w="1597" w:type="dxa"/>
          </w:tcPr>
          <w:p w14:paraId="4B032AAC" w14:textId="77777777" w:rsidR="002D1841" w:rsidRDefault="002D1841" w:rsidP="00585DDF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388D98E" w14:textId="77777777" w:rsidR="002D1841" w:rsidRDefault="002D1841" w:rsidP="00585DDF">
            <w:r>
              <w:rPr>
                <w:sz w:val="16"/>
                <w:szCs w:val="16"/>
              </w:rPr>
              <w:t>TEI17_Test, NR_MIMO_OTA-UEConTest</w:t>
            </w:r>
          </w:p>
        </w:tc>
        <w:tc>
          <w:tcPr>
            <w:tcW w:w="2323" w:type="dxa"/>
          </w:tcPr>
          <w:p w14:paraId="440F0AF5" w14:textId="77777777" w:rsidR="002D1841" w:rsidRDefault="002D1841" w:rsidP="00585DDF">
            <w:r>
              <w:rPr>
                <w:sz w:val="16"/>
                <w:szCs w:val="16"/>
              </w:rPr>
              <w:t>3.3</w:t>
            </w:r>
          </w:p>
        </w:tc>
        <w:tc>
          <w:tcPr>
            <w:tcW w:w="998" w:type="dxa"/>
          </w:tcPr>
          <w:p w14:paraId="102421D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B497A0E" w14:textId="77777777" w:rsidTr="00585DDF">
        <w:tc>
          <w:tcPr>
            <w:tcW w:w="879" w:type="dxa"/>
          </w:tcPr>
          <w:p w14:paraId="1A820B4A" w14:textId="77777777" w:rsidR="002D1841" w:rsidRDefault="002D1841" w:rsidP="00585DDF"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 w14:paraId="09F7DBCB" w14:textId="77777777" w:rsidR="002D1841" w:rsidRDefault="002D1841" w:rsidP="00585DDF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04B7C04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585337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7D1C48" w14:textId="77777777" w:rsidR="002D1841" w:rsidRDefault="002D1841" w:rsidP="00585DDF">
            <w:r>
              <w:rPr>
                <w:sz w:val="16"/>
                <w:szCs w:val="16"/>
              </w:rPr>
              <w:t>CR on EIS search interpolation</w:t>
            </w:r>
          </w:p>
        </w:tc>
        <w:tc>
          <w:tcPr>
            <w:tcW w:w="517" w:type="dxa"/>
          </w:tcPr>
          <w:p w14:paraId="4DB2AB9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6D3A29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B5D183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D77410A" w14:textId="77777777" w:rsidR="002D1841" w:rsidRDefault="002D1841" w:rsidP="00585DDF">
            <w:r>
              <w:rPr>
                <w:sz w:val="16"/>
                <w:szCs w:val="16"/>
              </w:rPr>
              <w:t>R5-241929</w:t>
            </w:r>
          </w:p>
        </w:tc>
        <w:tc>
          <w:tcPr>
            <w:tcW w:w="1597" w:type="dxa"/>
          </w:tcPr>
          <w:p w14:paraId="5306D98C" w14:textId="77777777" w:rsidR="002D1841" w:rsidRDefault="002D1841" w:rsidP="00585DD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8D4C38C" w14:textId="77777777" w:rsidR="002D1841" w:rsidRDefault="002D1841" w:rsidP="00585DDF">
            <w:r>
              <w:rPr>
                <w:sz w:val="16"/>
                <w:szCs w:val="16"/>
              </w:rPr>
              <w:t>TEI17_Test, NR_FR1_TRP_TRS-UEConTest</w:t>
            </w:r>
          </w:p>
        </w:tc>
        <w:tc>
          <w:tcPr>
            <w:tcW w:w="2323" w:type="dxa"/>
          </w:tcPr>
          <w:p w14:paraId="255EBD15" w14:textId="77777777" w:rsidR="002D1841" w:rsidRDefault="002D1841" w:rsidP="00585DDF">
            <w:r>
              <w:rPr>
                <w:sz w:val="16"/>
                <w:szCs w:val="16"/>
              </w:rPr>
              <w:t>7.2.1.1.1.4.2, A.3.3.3, A.4.2.6</w:t>
            </w:r>
          </w:p>
        </w:tc>
        <w:tc>
          <w:tcPr>
            <w:tcW w:w="998" w:type="dxa"/>
          </w:tcPr>
          <w:p w14:paraId="3E88A5B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4629D545" w14:textId="77777777" w:rsidTr="00585DDF">
        <w:tc>
          <w:tcPr>
            <w:tcW w:w="879" w:type="dxa"/>
          </w:tcPr>
          <w:p w14:paraId="6CDC1D23" w14:textId="77777777" w:rsidR="002D1841" w:rsidRDefault="002D1841" w:rsidP="00585DDF"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 w14:paraId="5356AE71" w14:textId="77777777" w:rsidR="002D1841" w:rsidRDefault="002D1841" w:rsidP="00585DDF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3F6F001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63406F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ABA025" w14:textId="77777777" w:rsidR="002D1841" w:rsidRDefault="002D1841" w:rsidP="00585DDF">
            <w:r>
              <w:rPr>
                <w:sz w:val="16"/>
                <w:szCs w:val="16"/>
              </w:rPr>
              <w:t>Updates across TS 38.561 V17.0.0</w:t>
            </w:r>
          </w:p>
        </w:tc>
        <w:tc>
          <w:tcPr>
            <w:tcW w:w="517" w:type="dxa"/>
          </w:tcPr>
          <w:p w14:paraId="452B594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D98BE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3A98C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A832EFB" w14:textId="77777777" w:rsidR="002D1841" w:rsidRDefault="002D1841" w:rsidP="00585DDF">
            <w:r>
              <w:rPr>
                <w:sz w:val="16"/>
                <w:szCs w:val="16"/>
              </w:rPr>
              <w:t>R5-241932</w:t>
            </w:r>
          </w:p>
        </w:tc>
        <w:tc>
          <w:tcPr>
            <w:tcW w:w="1597" w:type="dxa"/>
          </w:tcPr>
          <w:p w14:paraId="75AE40E0" w14:textId="77777777" w:rsidR="002D1841" w:rsidRDefault="002D1841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8FBCE95" w14:textId="77777777" w:rsidR="002D1841" w:rsidRDefault="002D1841" w:rsidP="00585DDF">
            <w:r>
              <w:rPr>
                <w:sz w:val="16"/>
                <w:szCs w:val="16"/>
              </w:rPr>
              <w:t>TEI17_Test, NR_FR1_TRP_TRS-UEConTest</w:t>
            </w:r>
          </w:p>
        </w:tc>
        <w:tc>
          <w:tcPr>
            <w:tcW w:w="2323" w:type="dxa"/>
          </w:tcPr>
          <w:p w14:paraId="2F30F1B0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B4B253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5DA8672" w14:textId="77777777" w:rsidTr="00585DDF">
        <w:tc>
          <w:tcPr>
            <w:tcW w:w="879" w:type="dxa"/>
          </w:tcPr>
          <w:p w14:paraId="4DE79DF8" w14:textId="77777777" w:rsidR="002D1841" w:rsidRDefault="002D1841" w:rsidP="00585DDF">
            <w:r>
              <w:rPr>
                <w:sz w:val="16"/>
                <w:szCs w:val="16"/>
              </w:rPr>
              <w:t>38.561</w:t>
            </w:r>
          </w:p>
        </w:tc>
        <w:tc>
          <w:tcPr>
            <w:tcW w:w="637" w:type="dxa"/>
          </w:tcPr>
          <w:p w14:paraId="49A40E22" w14:textId="77777777" w:rsidR="002D1841" w:rsidRDefault="002D1841" w:rsidP="00585DDF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35BEFC6E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E6C5C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3E3784" w14:textId="77777777" w:rsidR="002D1841" w:rsidRDefault="002D1841" w:rsidP="00585DDF">
            <w:r>
              <w:rPr>
                <w:sz w:val="16"/>
                <w:szCs w:val="16"/>
              </w:rPr>
              <w:t>Update of TT within TRP and TRS tests</w:t>
            </w:r>
          </w:p>
        </w:tc>
        <w:tc>
          <w:tcPr>
            <w:tcW w:w="517" w:type="dxa"/>
          </w:tcPr>
          <w:p w14:paraId="27E47CBA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91A0C7" w14:textId="77777777" w:rsidR="002D1841" w:rsidRDefault="002D1841" w:rsidP="00585DDF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4D1951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504513" w14:textId="77777777" w:rsidR="002D1841" w:rsidRDefault="002D1841" w:rsidP="00585DDF">
            <w:r>
              <w:rPr>
                <w:sz w:val="16"/>
                <w:szCs w:val="16"/>
              </w:rPr>
              <w:t>R5-241931</w:t>
            </w:r>
          </w:p>
        </w:tc>
        <w:tc>
          <w:tcPr>
            <w:tcW w:w="1597" w:type="dxa"/>
          </w:tcPr>
          <w:p w14:paraId="5D76E7EE" w14:textId="77777777" w:rsidR="002D1841" w:rsidRDefault="002D1841" w:rsidP="00585DDF">
            <w:r>
              <w:rPr>
                <w:sz w:val="16"/>
                <w:szCs w:val="16"/>
              </w:rPr>
              <w:t>Apple Benelux B.V.</w:t>
            </w:r>
          </w:p>
        </w:tc>
        <w:tc>
          <w:tcPr>
            <w:tcW w:w="1122" w:type="dxa"/>
          </w:tcPr>
          <w:p w14:paraId="35AC8362" w14:textId="77777777" w:rsidR="002D1841" w:rsidRDefault="002D1841" w:rsidP="00585DDF">
            <w:r>
              <w:rPr>
                <w:sz w:val="16"/>
                <w:szCs w:val="16"/>
              </w:rPr>
              <w:t>TEI17_Test, NR_FR1_TRP_TRS-UEConTest</w:t>
            </w:r>
          </w:p>
        </w:tc>
        <w:tc>
          <w:tcPr>
            <w:tcW w:w="2323" w:type="dxa"/>
          </w:tcPr>
          <w:p w14:paraId="36390BF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8DA407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</w:tbl>
    <w:p w14:paraId="0B649E75" w14:textId="77777777" w:rsidR="002D1841" w:rsidRDefault="002D1841" w:rsidP="002D1841"/>
    <w:p w14:paraId="2E1F9638" w14:textId="77777777" w:rsidR="002D1841" w:rsidRDefault="002D1841" w:rsidP="002D1841"/>
    <w:p w14:paraId="70B65B4B" w14:textId="77777777" w:rsidR="002D1841" w:rsidRPr="00917427" w:rsidRDefault="002D1841" w:rsidP="002D184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RP-240236</w:t>
      </w:r>
      <w:r>
        <w:rPr>
          <w:b/>
          <w:i/>
          <w:noProof/>
          <w:sz w:val="28"/>
        </w:rPr>
        <w:fldChar w:fldCharType="end"/>
      </w:r>
    </w:p>
    <w:p w14:paraId="1ED93FDD" w14:textId="77777777" w:rsidR="002D1841" w:rsidRPr="00784730" w:rsidRDefault="002D1841" w:rsidP="002D1841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Maastricht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NETHERLANDS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Mar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21st Mar 2024</w:t>
      </w:r>
      <w:r w:rsidRPr="00784730">
        <w:rPr>
          <w:b/>
          <w:noProof/>
          <w:sz w:val="24"/>
        </w:rPr>
        <w:fldChar w:fldCharType="end"/>
      </w:r>
    </w:p>
    <w:p w14:paraId="0F73BF41" w14:textId="77777777" w:rsidR="002D1841" w:rsidRPr="00050554" w:rsidRDefault="002D1841" w:rsidP="002D1841">
      <w:pPr>
        <w:rPr>
          <w:rFonts w:ascii="Arial" w:hAnsi="Arial" w:cs="Arial"/>
          <w:b/>
          <w:bCs/>
          <w:lang w:val="en-US"/>
        </w:rPr>
      </w:pPr>
    </w:p>
    <w:p w14:paraId="667CDC67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</w:t>
      </w:r>
      <w:r>
        <w:rPr>
          <w:rFonts w:ascii="Arial" w:hAnsi="Arial" w:cs="Arial"/>
          <w:b/>
          <w:bCs/>
        </w:rPr>
        <w:fldChar w:fldCharType="end"/>
      </w:r>
    </w:p>
    <w:p w14:paraId="5F2059AC" w14:textId="77777777" w:rsidR="002D1841" w:rsidRPr="00E145B1" w:rsidRDefault="002D1841" w:rsidP="002D18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Maintenance for closed WIs/SIs for REL-17 (batch 3)</w:t>
      </w:r>
      <w:r>
        <w:rPr>
          <w:rFonts w:ascii="Arial" w:hAnsi="Arial" w:cs="Arial"/>
          <w:b/>
          <w:bCs/>
        </w:rPr>
        <w:fldChar w:fldCharType="end"/>
      </w:r>
    </w:p>
    <w:p w14:paraId="771CF7CB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14</w:t>
      </w:r>
      <w:r>
        <w:rPr>
          <w:rFonts w:ascii="Arial" w:hAnsi="Arial" w:cs="Arial"/>
          <w:b/>
          <w:bCs/>
        </w:rPr>
        <w:fldChar w:fldCharType="end"/>
      </w:r>
    </w:p>
    <w:p w14:paraId="2D5B1E8F" w14:textId="77777777" w:rsidR="002D1841" w:rsidRDefault="002D1841" w:rsidP="002D184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BB01883" w14:textId="77777777" w:rsidR="002D1841" w:rsidRDefault="002D1841" w:rsidP="002D18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DA914C8" w14:textId="77777777" w:rsidR="002D1841" w:rsidRPr="004E535C" w:rsidRDefault="002D1841" w:rsidP="002D18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RAN5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RAN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1841" w:rsidRPr="004E535C" w14:paraId="4A4920BC" w14:textId="77777777" w:rsidTr="00585DD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8F298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38F6F7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6709D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F0779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28751B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216EE3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A7F1C0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F2332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A26326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C270CF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6EA465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A57F72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172091" w14:textId="77777777" w:rsidR="002D1841" w:rsidRPr="00BF1EB6" w:rsidRDefault="002D1841" w:rsidP="00585DD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1841" w14:paraId="5B849C45" w14:textId="77777777" w:rsidTr="00585DDF">
        <w:tc>
          <w:tcPr>
            <w:tcW w:w="879" w:type="dxa"/>
          </w:tcPr>
          <w:p w14:paraId="72799FC4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3EF30961" w14:textId="77777777" w:rsidR="002D1841" w:rsidRDefault="002D1841" w:rsidP="00585DDF">
            <w:r>
              <w:rPr>
                <w:sz w:val="16"/>
                <w:szCs w:val="16"/>
              </w:rPr>
              <w:t>4159</w:t>
            </w:r>
          </w:p>
        </w:tc>
        <w:tc>
          <w:tcPr>
            <w:tcW w:w="517" w:type="dxa"/>
          </w:tcPr>
          <w:p w14:paraId="0CBBACB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DE10EC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3BEDCC" w14:textId="77777777" w:rsidR="002D1841" w:rsidRDefault="002D1841" w:rsidP="00585DDF">
            <w:r>
              <w:rPr>
                <w:sz w:val="16"/>
                <w:szCs w:val="16"/>
              </w:rPr>
              <w:t>Correctin to MUSIM test case 8.1.5.10.3</w:t>
            </w:r>
          </w:p>
        </w:tc>
        <w:tc>
          <w:tcPr>
            <w:tcW w:w="517" w:type="dxa"/>
          </w:tcPr>
          <w:p w14:paraId="761E908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9CBBE8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0E173C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4241BA5" w14:textId="77777777" w:rsidR="002D1841" w:rsidRDefault="002D1841" w:rsidP="00585DDF">
            <w:r>
              <w:rPr>
                <w:sz w:val="16"/>
                <w:szCs w:val="16"/>
              </w:rPr>
              <w:t>R5-241517</w:t>
            </w:r>
          </w:p>
        </w:tc>
        <w:tc>
          <w:tcPr>
            <w:tcW w:w="1597" w:type="dxa"/>
          </w:tcPr>
          <w:p w14:paraId="28456E2C" w14:textId="77777777" w:rsidR="002D1841" w:rsidRDefault="002D1841" w:rsidP="00585DDF">
            <w:r>
              <w:rPr>
                <w:sz w:val="16"/>
                <w:szCs w:val="16"/>
              </w:rPr>
              <w:t>CICT Mobile, TDIA</w:t>
            </w:r>
          </w:p>
        </w:tc>
        <w:tc>
          <w:tcPr>
            <w:tcW w:w="1122" w:type="dxa"/>
          </w:tcPr>
          <w:p w14:paraId="0AA050C0" w14:textId="77777777" w:rsidR="002D1841" w:rsidRDefault="002D1841" w:rsidP="00585DDF">
            <w:r>
              <w:rPr>
                <w:sz w:val="16"/>
                <w:szCs w:val="16"/>
              </w:rPr>
              <w:t>LTE_NR_MUSIM_plus_CT1-UEConTest, TEI17_Test</w:t>
            </w:r>
          </w:p>
        </w:tc>
        <w:tc>
          <w:tcPr>
            <w:tcW w:w="2323" w:type="dxa"/>
          </w:tcPr>
          <w:p w14:paraId="43468328" w14:textId="77777777" w:rsidR="002D1841" w:rsidRDefault="002D1841" w:rsidP="00585DDF">
            <w:r>
              <w:rPr>
                <w:sz w:val="16"/>
                <w:szCs w:val="16"/>
              </w:rPr>
              <w:t>8.1.5.10.3</w:t>
            </w:r>
          </w:p>
        </w:tc>
        <w:tc>
          <w:tcPr>
            <w:tcW w:w="998" w:type="dxa"/>
          </w:tcPr>
          <w:p w14:paraId="03227239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202FC0E" w14:textId="77777777" w:rsidTr="00585DDF">
        <w:tc>
          <w:tcPr>
            <w:tcW w:w="879" w:type="dxa"/>
          </w:tcPr>
          <w:p w14:paraId="096BD951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97C9F2B" w14:textId="77777777" w:rsidR="002D1841" w:rsidRDefault="002D1841" w:rsidP="00585DDF">
            <w:r>
              <w:rPr>
                <w:sz w:val="16"/>
                <w:szCs w:val="16"/>
              </w:rPr>
              <w:t>4161</w:t>
            </w:r>
          </w:p>
        </w:tc>
        <w:tc>
          <w:tcPr>
            <w:tcW w:w="517" w:type="dxa"/>
          </w:tcPr>
          <w:p w14:paraId="0CF2E494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37BED5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A0CCA4" w14:textId="77777777" w:rsidR="002D1841" w:rsidRDefault="002D1841" w:rsidP="00585DDF">
            <w:r>
              <w:rPr>
                <w:sz w:val="16"/>
                <w:szCs w:val="16"/>
              </w:rPr>
              <w:t>Update of test case 8.1.6.1.2.14 for SON_MDT</w:t>
            </w:r>
          </w:p>
        </w:tc>
        <w:tc>
          <w:tcPr>
            <w:tcW w:w="517" w:type="dxa"/>
          </w:tcPr>
          <w:p w14:paraId="39D7928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1E4FC4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BE6E78D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44DBB6E" w14:textId="77777777" w:rsidR="002D1841" w:rsidRDefault="002D1841" w:rsidP="00585DDF">
            <w:r>
              <w:rPr>
                <w:sz w:val="16"/>
                <w:szCs w:val="16"/>
              </w:rPr>
              <w:t>R5-241635</w:t>
            </w:r>
          </w:p>
        </w:tc>
        <w:tc>
          <w:tcPr>
            <w:tcW w:w="1597" w:type="dxa"/>
          </w:tcPr>
          <w:p w14:paraId="251C2F13" w14:textId="77777777" w:rsidR="002D1841" w:rsidRDefault="002D1841" w:rsidP="00585DDF">
            <w:r>
              <w:rPr>
                <w:sz w:val="16"/>
                <w:szCs w:val="16"/>
              </w:rPr>
              <w:t>CMCC, CATT</w:t>
            </w:r>
          </w:p>
        </w:tc>
        <w:tc>
          <w:tcPr>
            <w:tcW w:w="1122" w:type="dxa"/>
          </w:tcPr>
          <w:p w14:paraId="4546A3A6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4200F68A" w14:textId="77777777" w:rsidR="002D1841" w:rsidRDefault="002D1841" w:rsidP="00585DDF">
            <w:r>
              <w:rPr>
                <w:sz w:val="16"/>
                <w:szCs w:val="16"/>
              </w:rPr>
              <w:t>8.1.6.1.2.14</w:t>
            </w:r>
          </w:p>
        </w:tc>
        <w:tc>
          <w:tcPr>
            <w:tcW w:w="998" w:type="dxa"/>
          </w:tcPr>
          <w:p w14:paraId="39FEE0CD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3E5832A6" w14:textId="77777777" w:rsidTr="00585DDF">
        <w:tc>
          <w:tcPr>
            <w:tcW w:w="879" w:type="dxa"/>
          </w:tcPr>
          <w:p w14:paraId="478C67EC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07BA379" w14:textId="77777777" w:rsidR="002D1841" w:rsidRDefault="002D1841" w:rsidP="00585DDF">
            <w:r>
              <w:rPr>
                <w:sz w:val="16"/>
                <w:szCs w:val="16"/>
              </w:rPr>
              <w:t>4182</w:t>
            </w:r>
          </w:p>
        </w:tc>
        <w:tc>
          <w:tcPr>
            <w:tcW w:w="517" w:type="dxa"/>
          </w:tcPr>
          <w:p w14:paraId="523B4886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5A285A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CADF35" w14:textId="77777777" w:rsidR="002D1841" w:rsidRDefault="002D1841" w:rsidP="00585DDF">
            <w:r>
              <w:rPr>
                <w:sz w:val="16"/>
                <w:szCs w:val="16"/>
              </w:rPr>
              <w:t>Correction to eNS NSAC TC 9.1.12.3</w:t>
            </w:r>
          </w:p>
        </w:tc>
        <w:tc>
          <w:tcPr>
            <w:tcW w:w="517" w:type="dxa"/>
          </w:tcPr>
          <w:p w14:paraId="49E1DE47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192474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4986E1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6C4ADF0" w14:textId="77777777" w:rsidR="002D1841" w:rsidRDefault="002D1841" w:rsidP="00585DDF">
            <w:r>
              <w:rPr>
                <w:sz w:val="16"/>
                <w:szCs w:val="16"/>
              </w:rPr>
              <w:t>R5-240187</w:t>
            </w:r>
          </w:p>
        </w:tc>
        <w:tc>
          <w:tcPr>
            <w:tcW w:w="1597" w:type="dxa"/>
          </w:tcPr>
          <w:p w14:paraId="7251CFDD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7A03EE8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699A1A3A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ED1C01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693E28F7" w14:textId="77777777" w:rsidTr="00585DDF">
        <w:tc>
          <w:tcPr>
            <w:tcW w:w="879" w:type="dxa"/>
          </w:tcPr>
          <w:p w14:paraId="589BCD70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C25384C" w14:textId="77777777" w:rsidR="002D1841" w:rsidRDefault="002D1841" w:rsidP="00585DDF">
            <w:r>
              <w:rPr>
                <w:sz w:val="16"/>
                <w:szCs w:val="16"/>
              </w:rPr>
              <w:t>4183</w:t>
            </w:r>
          </w:p>
        </w:tc>
        <w:tc>
          <w:tcPr>
            <w:tcW w:w="517" w:type="dxa"/>
          </w:tcPr>
          <w:p w14:paraId="6AEDAA0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A1AB0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2B4AEA" w14:textId="77777777" w:rsidR="002D1841" w:rsidRDefault="002D1841" w:rsidP="00585DDF">
            <w:r>
              <w:rPr>
                <w:sz w:val="16"/>
                <w:szCs w:val="16"/>
              </w:rPr>
              <w:t>Correction to MBS TC 14.1.1.1</w:t>
            </w:r>
          </w:p>
        </w:tc>
        <w:tc>
          <w:tcPr>
            <w:tcW w:w="517" w:type="dxa"/>
          </w:tcPr>
          <w:p w14:paraId="02E5DA43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F2FB5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2A1A2AE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DEAEF23" w14:textId="77777777" w:rsidR="002D1841" w:rsidRDefault="002D1841" w:rsidP="00585DDF">
            <w:r>
              <w:rPr>
                <w:sz w:val="16"/>
                <w:szCs w:val="16"/>
              </w:rPr>
              <w:t>R5-240188</w:t>
            </w:r>
          </w:p>
        </w:tc>
        <w:tc>
          <w:tcPr>
            <w:tcW w:w="1597" w:type="dxa"/>
          </w:tcPr>
          <w:p w14:paraId="78E4EA5A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0FF7A55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6404B743" w14:textId="77777777" w:rsidR="002D1841" w:rsidRDefault="002D1841" w:rsidP="00585DDF">
            <w:r>
              <w:rPr>
                <w:sz w:val="16"/>
                <w:szCs w:val="16"/>
              </w:rPr>
              <w:t>14.1.1.1</w:t>
            </w:r>
          </w:p>
        </w:tc>
        <w:tc>
          <w:tcPr>
            <w:tcW w:w="998" w:type="dxa"/>
          </w:tcPr>
          <w:p w14:paraId="23F781E0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8FAB71D" w14:textId="77777777" w:rsidTr="00585DDF">
        <w:tc>
          <w:tcPr>
            <w:tcW w:w="879" w:type="dxa"/>
          </w:tcPr>
          <w:p w14:paraId="10B68D9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6625EA7" w14:textId="77777777" w:rsidR="002D1841" w:rsidRDefault="002D1841" w:rsidP="00585DDF">
            <w:r>
              <w:rPr>
                <w:sz w:val="16"/>
                <w:szCs w:val="16"/>
              </w:rPr>
              <w:t>4184</w:t>
            </w:r>
          </w:p>
        </w:tc>
        <w:tc>
          <w:tcPr>
            <w:tcW w:w="517" w:type="dxa"/>
          </w:tcPr>
          <w:p w14:paraId="46D5F81F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C93BB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DC37F0" w14:textId="77777777" w:rsidR="002D1841" w:rsidRDefault="002D1841" w:rsidP="00585DDF">
            <w:r>
              <w:rPr>
                <w:sz w:val="16"/>
                <w:szCs w:val="16"/>
              </w:rPr>
              <w:t>Correction to MBS TC 14.1.1.2</w:t>
            </w:r>
          </w:p>
        </w:tc>
        <w:tc>
          <w:tcPr>
            <w:tcW w:w="517" w:type="dxa"/>
          </w:tcPr>
          <w:p w14:paraId="695AC53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C65F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FF1455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5FD2D49" w14:textId="77777777" w:rsidR="002D1841" w:rsidRDefault="002D1841" w:rsidP="00585DDF">
            <w:r>
              <w:rPr>
                <w:sz w:val="16"/>
                <w:szCs w:val="16"/>
              </w:rPr>
              <w:t>R5-240189</w:t>
            </w:r>
          </w:p>
        </w:tc>
        <w:tc>
          <w:tcPr>
            <w:tcW w:w="1597" w:type="dxa"/>
          </w:tcPr>
          <w:p w14:paraId="7CBF22D5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BA83300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0EB956F4" w14:textId="77777777" w:rsidR="002D1841" w:rsidRDefault="002D1841" w:rsidP="00585DDF">
            <w:r>
              <w:rPr>
                <w:sz w:val="16"/>
                <w:szCs w:val="16"/>
              </w:rPr>
              <w:t>14.1.1.2</w:t>
            </w:r>
          </w:p>
        </w:tc>
        <w:tc>
          <w:tcPr>
            <w:tcW w:w="998" w:type="dxa"/>
          </w:tcPr>
          <w:p w14:paraId="77497AD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4EC8B7A" w14:textId="77777777" w:rsidTr="00585DDF">
        <w:tc>
          <w:tcPr>
            <w:tcW w:w="879" w:type="dxa"/>
          </w:tcPr>
          <w:p w14:paraId="254FBD1C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F16B263" w14:textId="77777777" w:rsidR="002D1841" w:rsidRDefault="002D1841" w:rsidP="00585DDF">
            <w:r>
              <w:rPr>
                <w:sz w:val="16"/>
                <w:szCs w:val="16"/>
              </w:rPr>
              <w:t>4185</w:t>
            </w:r>
          </w:p>
        </w:tc>
        <w:tc>
          <w:tcPr>
            <w:tcW w:w="517" w:type="dxa"/>
          </w:tcPr>
          <w:p w14:paraId="24C66A4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8692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6056E" w14:textId="77777777" w:rsidR="002D1841" w:rsidRDefault="002D1841" w:rsidP="00585DDF">
            <w:r>
              <w:rPr>
                <w:sz w:val="16"/>
                <w:szCs w:val="16"/>
              </w:rPr>
              <w:t>Correction to MBS TC 14.1.1.3</w:t>
            </w:r>
          </w:p>
        </w:tc>
        <w:tc>
          <w:tcPr>
            <w:tcW w:w="517" w:type="dxa"/>
          </w:tcPr>
          <w:p w14:paraId="74DB434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0A714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6066B3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3F4C7C6B" w14:textId="77777777" w:rsidR="002D1841" w:rsidRDefault="002D1841" w:rsidP="00585DDF">
            <w:r>
              <w:rPr>
                <w:sz w:val="16"/>
                <w:szCs w:val="16"/>
              </w:rPr>
              <w:t>R5-241532</w:t>
            </w:r>
          </w:p>
        </w:tc>
        <w:tc>
          <w:tcPr>
            <w:tcW w:w="1597" w:type="dxa"/>
          </w:tcPr>
          <w:p w14:paraId="744DE15F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ACBE4CF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B15B73C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235122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0D5F70CC" w14:textId="77777777" w:rsidTr="00585DDF">
        <w:tc>
          <w:tcPr>
            <w:tcW w:w="879" w:type="dxa"/>
          </w:tcPr>
          <w:p w14:paraId="51AF8031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4D5AC78" w14:textId="77777777" w:rsidR="002D1841" w:rsidRDefault="002D1841" w:rsidP="00585DDF">
            <w:r>
              <w:rPr>
                <w:sz w:val="16"/>
                <w:szCs w:val="16"/>
              </w:rPr>
              <w:t>4186</w:t>
            </w:r>
          </w:p>
        </w:tc>
        <w:tc>
          <w:tcPr>
            <w:tcW w:w="517" w:type="dxa"/>
          </w:tcPr>
          <w:p w14:paraId="24465B2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24902F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C35D0" w14:textId="77777777" w:rsidR="002D1841" w:rsidRDefault="002D1841" w:rsidP="00585DDF">
            <w:r>
              <w:rPr>
                <w:sz w:val="16"/>
                <w:szCs w:val="16"/>
              </w:rPr>
              <w:t>Correction to MBS TC 14.1.1.4.1</w:t>
            </w:r>
          </w:p>
        </w:tc>
        <w:tc>
          <w:tcPr>
            <w:tcW w:w="517" w:type="dxa"/>
          </w:tcPr>
          <w:p w14:paraId="7A69452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DD14A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2A2D6AD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C12A00A" w14:textId="77777777" w:rsidR="002D1841" w:rsidRDefault="002D1841" w:rsidP="00585DDF">
            <w:r>
              <w:rPr>
                <w:sz w:val="16"/>
                <w:szCs w:val="16"/>
              </w:rPr>
              <w:t>R5-240191</w:t>
            </w:r>
          </w:p>
        </w:tc>
        <w:tc>
          <w:tcPr>
            <w:tcW w:w="1597" w:type="dxa"/>
          </w:tcPr>
          <w:p w14:paraId="11925669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609A528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B11AD0D" w14:textId="77777777" w:rsidR="002D1841" w:rsidRDefault="002D1841" w:rsidP="00585DDF">
            <w:r>
              <w:rPr>
                <w:sz w:val="16"/>
                <w:szCs w:val="16"/>
              </w:rPr>
              <w:t>14.1.1.4.1.3</w:t>
            </w:r>
          </w:p>
        </w:tc>
        <w:tc>
          <w:tcPr>
            <w:tcW w:w="998" w:type="dxa"/>
          </w:tcPr>
          <w:p w14:paraId="60288411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A432E01" w14:textId="77777777" w:rsidTr="00585DDF">
        <w:tc>
          <w:tcPr>
            <w:tcW w:w="879" w:type="dxa"/>
          </w:tcPr>
          <w:p w14:paraId="2176F5D0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BC0ECC6" w14:textId="77777777" w:rsidR="002D1841" w:rsidRDefault="002D1841" w:rsidP="00585DDF">
            <w:r>
              <w:rPr>
                <w:sz w:val="16"/>
                <w:szCs w:val="16"/>
              </w:rPr>
              <w:t>4187</w:t>
            </w:r>
          </w:p>
        </w:tc>
        <w:tc>
          <w:tcPr>
            <w:tcW w:w="517" w:type="dxa"/>
          </w:tcPr>
          <w:p w14:paraId="63485B51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E42823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E4AE43" w14:textId="77777777" w:rsidR="002D1841" w:rsidRDefault="002D1841" w:rsidP="00585DDF">
            <w:r>
              <w:rPr>
                <w:sz w:val="16"/>
                <w:szCs w:val="16"/>
              </w:rPr>
              <w:t>Correction to MBS TC 14.1.2.1</w:t>
            </w:r>
          </w:p>
        </w:tc>
        <w:tc>
          <w:tcPr>
            <w:tcW w:w="517" w:type="dxa"/>
          </w:tcPr>
          <w:p w14:paraId="0FFE4198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27246F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0AD835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1B94E30C" w14:textId="77777777" w:rsidR="002D1841" w:rsidRDefault="002D1841" w:rsidP="00585DDF">
            <w:r>
              <w:rPr>
                <w:sz w:val="16"/>
                <w:szCs w:val="16"/>
              </w:rPr>
              <w:t>R5-241533</w:t>
            </w:r>
          </w:p>
        </w:tc>
        <w:tc>
          <w:tcPr>
            <w:tcW w:w="1597" w:type="dxa"/>
          </w:tcPr>
          <w:p w14:paraId="39D7048D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8D65541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191471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608109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77B95161" w14:textId="77777777" w:rsidTr="00585DDF">
        <w:tc>
          <w:tcPr>
            <w:tcW w:w="879" w:type="dxa"/>
          </w:tcPr>
          <w:p w14:paraId="5E48C03E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803E93C" w14:textId="77777777" w:rsidR="002D1841" w:rsidRDefault="002D1841" w:rsidP="00585DDF">
            <w:r>
              <w:rPr>
                <w:sz w:val="16"/>
                <w:szCs w:val="16"/>
              </w:rPr>
              <w:t>4188</w:t>
            </w:r>
          </w:p>
        </w:tc>
        <w:tc>
          <w:tcPr>
            <w:tcW w:w="517" w:type="dxa"/>
          </w:tcPr>
          <w:p w14:paraId="39176D0D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BF65C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B0B699" w14:textId="77777777" w:rsidR="002D1841" w:rsidRDefault="002D1841" w:rsidP="00585DDF">
            <w:r>
              <w:rPr>
                <w:sz w:val="16"/>
                <w:szCs w:val="16"/>
              </w:rPr>
              <w:t>Correction to MBS TC 14.2.4.2.1</w:t>
            </w:r>
          </w:p>
        </w:tc>
        <w:tc>
          <w:tcPr>
            <w:tcW w:w="517" w:type="dxa"/>
          </w:tcPr>
          <w:p w14:paraId="7D59D89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D7A805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E55AF7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83863FB" w14:textId="77777777" w:rsidR="002D1841" w:rsidRDefault="002D1841" w:rsidP="00585DDF">
            <w:r>
              <w:rPr>
                <w:sz w:val="16"/>
                <w:szCs w:val="16"/>
              </w:rPr>
              <w:t>R5-240193</w:t>
            </w:r>
          </w:p>
        </w:tc>
        <w:tc>
          <w:tcPr>
            <w:tcW w:w="1597" w:type="dxa"/>
          </w:tcPr>
          <w:p w14:paraId="26607D89" w14:textId="77777777" w:rsidR="002D1841" w:rsidRDefault="002D1841" w:rsidP="00585DD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EBCB33B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0834BCB2" w14:textId="77777777" w:rsidR="002D1841" w:rsidRDefault="002D1841" w:rsidP="00585DDF">
            <w:r>
              <w:rPr>
                <w:sz w:val="16"/>
                <w:szCs w:val="16"/>
              </w:rPr>
              <w:t>14.2.4.2.1</w:t>
            </w:r>
          </w:p>
        </w:tc>
        <w:tc>
          <w:tcPr>
            <w:tcW w:w="998" w:type="dxa"/>
          </w:tcPr>
          <w:p w14:paraId="6A37BF7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64AA5CE" w14:textId="77777777" w:rsidTr="00585DDF">
        <w:tc>
          <w:tcPr>
            <w:tcW w:w="879" w:type="dxa"/>
          </w:tcPr>
          <w:p w14:paraId="1B7400EF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C548CB1" w14:textId="77777777" w:rsidR="002D1841" w:rsidRDefault="002D1841" w:rsidP="00585DDF">
            <w:r>
              <w:rPr>
                <w:sz w:val="16"/>
                <w:szCs w:val="16"/>
              </w:rPr>
              <w:t>4206</w:t>
            </w:r>
          </w:p>
        </w:tc>
        <w:tc>
          <w:tcPr>
            <w:tcW w:w="517" w:type="dxa"/>
          </w:tcPr>
          <w:p w14:paraId="62A64129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1E9A16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0A0FD0" w14:textId="77777777" w:rsidR="002D1841" w:rsidRDefault="002D1841" w:rsidP="00585DDF">
            <w:r>
              <w:rPr>
                <w:sz w:val="16"/>
                <w:szCs w:val="16"/>
              </w:rPr>
              <w:t>Correction to NR slice TC 6.1.2.25</w:t>
            </w:r>
          </w:p>
        </w:tc>
        <w:tc>
          <w:tcPr>
            <w:tcW w:w="517" w:type="dxa"/>
          </w:tcPr>
          <w:p w14:paraId="410D85E4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D641E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CAA74EF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54DBFF" w14:textId="77777777" w:rsidR="002D1841" w:rsidRDefault="002D1841" w:rsidP="00585DDF">
            <w:r>
              <w:rPr>
                <w:sz w:val="16"/>
                <w:szCs w:val="16"/>
              </w:rPr>
              <w:t>R5-240289</w:t>
            </w:r>
          </w:p>
        </w:tc>
        <w:tc>
          <w:tcPr>
            <w:tcW w:w="1597" w:type="dxa"/>
          </w:tcPr>
          <w:p w14:paraId="3C88CA69" w14:textId="77777777" w:rsidR="002D1841" w:rsidRDefault="002D1841" w:rsidP="00585DDF">
            <w:r>
              <w:rPr>
                <w:sz w:val="16"/>
                <w:szCs w:val="16"/>
              </w:rPr>
              <w:t>MediaTek Inc.,Anritsu</w:t>
            </w:r>
          </w:p>
        </w:tc>
        <w:tc>
          <w:tcPr>
            <w:tcW w:w="1122" w:type="dxa"/>
          </w:tcPr>
          <w:p w14:paraId="66C9F2E3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6C77D903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CD2D2B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55DFE145" w14:textId="77777777" w:rsidTr="00585DDF">
        <w:tc>
          <w:tcPr>
            <w:tcW w:w="879" w:type="dxa"/>
          </w:tcPr>
          <w:p w14:paraId="28C7D237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4D83D8F" w14:textId="77777777" w:rsidR="002D1841" w:rsidRDefault="002D1841" w:rsidP="00585DDF">
            <w:r>
              <w:rPr>
                <w:sz w:val="16"/>
                <w:szCs w:val="16"/>
              </w:rPr>
              <w:t>4225</w:t>
            </w:r>
          </w:p>
        </w:tc>
        <w:tc>
          <w:tcPr>
            <w:tcW w:w="517" w:type="dxa"/>
          </w:tcPr>
          <w:p w14:paraId="46BE458E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7F31AE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A19291" w14:textId="77777777" w:rsidR="002D1841" w:rsidRDefault="002D1841" w:rsidP="00585DDF">
            <w:r>
              <w:rPr>
                <w:sz w:val="16"/>
                <w:szCs w:val="16"/>
              </w:rPr>
              <w:t>Correction of MUSIM TC 8.1.2.1.6-MUSIM gap configuration</w:t>
            </w:r>
          </w:p>
        </w:tc>
        <w:tc>
          <w:tcPr>
            <w:tcW w:w="517" w:type="dxa"/>
          </w:tcPr>
          <w:p w14:paraId="7F807A8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EA3DB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B4DEB25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742D2AA" w14:textId="77777777" w:rsidR="002D1841" w:rsidRDefault="002D1841" w:rsidP="00585DDF">
            <w:r>
              <w:rPr>
                <w:sz w:val="16"/>
                <w:szCs w:val="16"/>
              </w:rPr>
              <w:t>R5-241640</w:t>
            </w:r>
          </w:p>
        </w:tc>
        <w:tc>
          <w:tcPr>
            <w:tcW w:w="1597" w:type="dxa"/>
          </w:tcPr>
          <w:p w14:paraId="5998B712" w14:textId="77777777" w:rsidR="002D1841" w:rsidRDefault="002D1841" w:rsidP="00585DDF">
            <w:r>
              <w:rPr>
                <w:sz w:val="16"/>
                <w:szCs w:val="16"/>
              </w:rPr>
              <w:t>Huawei, HiSilicon,China Telecom</w:t>
            </w:r>
          </w:p>
        </w:tc>
        <w:tc>
          <w:tcPr>
            <w:tcW w:w="1122" w:type="dxa"/>
          </w:tcPr>
          <w:p w14:paraId="52B41C5B" w14:textId="77777777" w:rsidR="002D1841" w:rsidRDefault="002D1841" w:rsidP="00585DDF">
            <w:r>
              <w:rPr>
                <w:sz w:val="16"/>
                <w:szCs w:val="16"/>
              </w:rPr>
              <w:t>LTE_NR_MUSIM_plus_CT1-UEConTest, TEI17_Test</w:t>
            </w:r>
          </w:p>
        </w:tc>
        <w:tc>
          <w:tcPr>
            <w:tcW w:w="2323" w:type="dxa"/>
          </w:tcPr>
          <w:p w14:paraId="62B0C1B2" w14:textId="77777777" w:rsidR="002D1841" w:rsidRDefault="002D1841" w:rsidP="00585DDF">
            <w:r>
              <w:rPr>
                <w:sz w:val="16"/>
                <w:szCs w:val="16"/>
              </w:rPr>
              <w:t>8.1.2.1.6</w:t>
            </w:r>
          </w:p>
        </w:tc>
        <w:tc>
          <w:tcPr>
            <w:tcW w:w="998" w:type="dxa"/>
          </w:tcPr>
          <w:p w14:paraId="3203C66C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 38.523-3 CR 3373; TS/TR ... CR ... </w:t>
            </w:r>
          </w:p>
        </w:tc>
      </w:tr>
      <w:tr w:rsidR="002D1841" w14:paraId="1229ABD1" w14:textId="77777777" w:rsidTr="00585DDF">
        <w:tc>
          <w:tcPr>
            <w:tcW w:w="879" w:type="dxa"/>
          </w:tcPr>
          <w:p w14:paraId="08D1EB3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839339B" w14:textId="77777777" w:rsidR="002D1841" w:rsidRDefault="002D1841" w:rsidP="00585DDF">
            <w:r>
              <w:rPr>
                <w:sz w:val="16"/>
                <w:szCs w:val="16"/>
              </w:rPr>
              <w:t>4227</w:t>
            </w:r>
          </w:p>
        </w:tc>
        <w:tc>
          <w:tcPr>
            <w:tcW w:w="517" w:type="dxa"/>
          </w:tcPr>
          <w:p w14:paraId="457DBBF7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A0D9E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D477B1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14.1.1.1-Test Loop Mode C</w:t>
            </w:r>
          </w:p>
        </w:tc>
        <w:tc>
          <w:tcPr>
            <w:tcW w:w="517" w:type="dxa"/>
          </w:tcPr>
          <w:p w14:paraId="0E00960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890E8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FFFCF92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3CB1584" w14:textId="77777777" w:rsidR="002D1841" w:rsidRDefault="002D1841" w:rsidP="00585DDF">
            <w:r>
              <w:rPr>
                <w:sz w:val="16"/>
                <w:szCs w:val="16"/>
              </w:rPr>
              <w:t>R5-241534</w:t>
            </w:r>
          </w:p>
        </w:tc>
        <w:tc>
          <w:tcPr>
            <w:tcW w:w="1597" w:type="dxa"/>
          </w:tcPr>
          <w:p w14:paraId="61053DFF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283FB2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0206443" w14:textId="77777777" w:rsidR="002D1841" w:rsidRDefault="002D1841" w:rsidP="00585DDF">
            <w:r>
              <w:rPr>
                <w:sz w:val="16"/>
                <w:szCs w:val="16"/>
              </w:rPr>
              <w:t>14.1.1.1</w:t>
            </w:r>
          </w:p>
        </w:tc>
        <w:tc>
          <w:tcPr>
            <w:tcW w:w="998" w:type="dxa"/>
          </w:tcPr>
          <w:p w14:paraId="15B31497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6416394C" w14:textId="77777777" w:rsidTr="00585DDF">
        <w:tc>
          <w:tcPr>
            <w:tcW w:w="879" w:type="dxa"/>
          </w:tcPr>
          <w:p w14:paraId="63B124ED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DE27430" w14:textId="77777777" w:rsidR="002D1841" w:rsidRDefault="002D1841" w:rsidP="00585DDF">
            <w:r>
              <w:rPr>
                <w:sz w:val="16"/>
                <w:szCs w:val="16"/>
              </w:rPr>
              <w:t>4228</w:t>
            </w:r>
          </w:p>
        </w:tc>
        <w:tc>
          <w:tcPr>
            <w:tcW w:w="517" w:type="dxa"/>
          </w:tcPr>
          <w:p w14:paraId="139011FC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0E9B0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5E5B5E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14.1.1.3-Test Loop Mode C</w:t>
            </w:r>
          </w:p>
        </w:tc>
        <w:tc>
          <w:tcPr>
            <w:tcW w:w="517" w:type="dxa"/>
          </w:tcPr>
          <w:p w14:paraId="1EE420B5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7876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71A1AD50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282D9C9" w14:textId="77777777" w:rsidR="002D1841" w:rsidRDefault="002D1841" w:rsidP="00585DDF">
            <w:r>
              <w:rPr>
                <w:sz w:val="16"/>
                <w:szCs w:val="16"/>
              </w:rPr>
              <w:t>R5-241535</w:t>
            </w:r>
          </w:p>
        </w:tc>
        <w:tc>
          <w:tcPr>
            <w:tcW w:w="1597" w:type="dxa"/>
          </w:tcPr>
          <w:p w14:paraId="50E9DA72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66E2CDE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3BBC183D" w14:textId="77777777" w:rsidR="002D1841" w:rsidRDefault="002D1841" w:rsidP="00585DDF">
            <w:r>
              <w:rPr>
                <w:sz w:val="16"/>
                <w:szCs w:val="16"/>
              </w:rPr>
              <w:t>14.1.1.3</w:t>
            </w:r>
          </w:p>
        </w:tc>
        <w:tc>
          <w:tcPr>
            <w:tcW w:w="998" w:type="dxa"/>
          </w:tcPr>
          <w:p w14:paraId="39FAC2F6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5F7C61EF" w14:textId="77777777" w:rsidTr="00585DDF">
        <w:tc>
          <w:tcPr>
            <w:tcW w:w="879" w:type="dxa"/>
          </w:tcPr>
          <w:p w14:paraId="43A101F5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2D4FCAF" w14:textId="77777777" w:rsidR="002D1841" w:rsidRDefault="002D1841" w:rsidP="00585DDF">
            <w:r>
              <w:rPr>
                <w:sz w:val="16"/>
                <w:szCs w:val="16"/>
              </w:rPr>
              <w:t>4229</w:t>
            </w:r>
          </w:p>
        </w:tc>
        <w:tc>
          <w:tcPr>
            <w:tcW w:w="517" w:type="dxa"/>
          </w:tcPr>
          <w:p w14:paraId="0FEE6F8A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39A9D2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34A8F7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14.1.2.1-Test Loop Mode C</w:t>
            </w:r>
          </w:p>
        </w:tc>
        <w:tc>
          <w:tcPr>
            <w:tcW w:w="517" w:type="dxa"/>
          </w:tcPr>
          <w:p w14:paraId="3342F71B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0E8573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72260EB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CED16E7" w14:textId="77777777" w:rsidR="002D1841" w:rsidRDefault="002D1841" w:rsidP="00585DDF">
            <w:r>
              <w:rPr>
                <w:sz w:val="16"/>
                <w:szCs w:val="16"/>
              </w:rPr>
              <w:t>R5-241536</w:t>
            </w:r>
          </w:p>
        </w:tc>
        <w:tc>
          <w:tcPr>
            <w:tcW w:w="1597" w:type="dxa"/>
          </w:tcPr>
          <w:p w14:paraId="1E94553E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96DD47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25B3B7A6" w14:textId="77777777" w:rsidR="002D1841" w:rsidRDefault="002D1841" w:rsidP="00585DDF">
            <w:r>
              <w:rPr>
                <w:sz w:val="16"/>
                <w:szCs w:val="16"/>
              </w:rPr>
              <w:t>14.1.2.1</w:t>
            </w:r>
          </w:p>
        </w:tc>
        <w:tc>
          <w:tcPr>
            <w:tcW w:w="998" w:type="dxa"/>
          </w:tcPr>
          <w:p w14:paraId="7A99206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77861AE6" w14:textId="77777777" w:rsidTr="00585DDF">
        <w:tc>
          <w:tcPr>
            <w:tcW w:w="879" w:type="dxa"/>
          </w:tcPr>
          <w:p w14:paraId="41C60449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649F4506" w14:textId="77777777" w:rsidR="002D1841" w:rsidRDefault="002D1841" w:rsidP="00585DDF">
            <w:r>
              <w:rPr>
                <w:sz w:val="16"/>
                <w:szCs w:val="16"/>
              </w:rPr>
              <w:t>4232</w:t>
            </w:r>
          </w:p>
        </w:tc>
        <w:tc>
          <w:tcPr>
            <w:tcW w:w="517" w:type="dxa"/>
          </w:tcPr>
          <w:p w14:paraId="4D27F595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053F6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5D3572" w14:textId="77777777" w:rsidR="002D1841" w:rsidRDefault="002D1841" w:rsidP="00585DDF">
            <w:r>
              <w:rPr>
                <w:sz w:val="16"/>
                <w:szCs w:val="16"/>
              </w:rPr>
              <w:t>Correction of  MBS broadcast TC 14.1.3.1-Test Loop Mode C</w:t>
            </w:r>
          </w:p>
        </w:tc>
        <w:tc>
          <w:tcPr>
            <w:tcW w:w="517" w:type="dxa"/>
          </w:tcPr>
          <w:p w14:paraId="3FD81BA6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982D9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620DACFA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1B1CD1C" w14:textId="77777777" w:rsidR="002D1841" w:rsidRDefault="002D1841" w:rsidP="00585DDF">
            <w:r>
              <w:rPr>
                <w:sz w:val="16"/>
                <w:szCs w:val="16"/>
              </w:rPr>
              <w:t>R5-241537</w:t>
            </w:r>
          </w:p>
        </w:tc>
        <w:tc>
          <w:tcPr>
            <w:tcW w:w="1597" w:type="dxa"/>
          </w:tcPr>
          <w:p w14:paraId="5D16804A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447DE9" w14:textId="77777777" w:rsidR="002D1841" w:rsidRDefault="002D1841" w:rsidP="00585DDF">
            <w:r>
              <w:rPr>
                <w:sz w:val="16"/>
                <w:szCs w:val="16"/>
              </w:rPr>
              <w:t>NR_MBS_5MBS_5MBUSA-UEConTest, TEI17_Test</w:t>
            </w:r>
          </w:p>
        </w:tc>
        <w:tc>
          <w:tcPr>
            <w:tcW w:w="2323" w:type="dxa"/>
          </w:tcPr>
          <w:p w14:paraId="359F241E" w14:textId="77777777" w:rsidR="002D1841" w:rsidRDefault="002D1841" w:rsidP="00585DDF">
            <w:r>
              <w:rPr>
                <w:sz w:val="16"/>
                <w:szCs w:val="16"/>
              </w:rPr>
              <w:t>14.1.3.1</w:t>
            </w:r>
          </w:p>
        </w:tc>
        <w:tc>
          <w:tcPr>
            <w:tcW w:w="998" w:type="dxa"/>
          </w:tcPr>
          <w:p w14:paraId="35396FE3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2D1841" w14:paraId="208A15D1" w14:textId="77777777" w:rsidTr="00585DDF">
        <w:tc>
          <w:tcPr>
            <w:tcW w:w="879" w:type="dxa"/>
          </w:tcPr>
          <w:p w14:paraId="6EC2D5AC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438C2BE2" w14:textId="77777777" w:rsidR="002D1841" w:rsidRDefault="002D1841" w:rsidP="00585DDF">
            <w:r>
              <w:rPr>
                <w:sz w:val="16"/>
                <w:szCs w:val="16"/>
              </w:rPr>
              <w:t>4262</w:t>
            </w:r>
          </w:p>
        </w:tc>
        <w:tc>
          <w:tcPr>
            <w:tcW w:w="517" w:type="dxa"/>
          </w:tcPr>
          <w:p w14:paraId="737C5570" w14:textId="77777777" w:rsidR="002D1841" w:rsidRDefault="002D1841" w:rsidP="00585DD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E6AFD0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F3776F" w14:textId="77777777" w:rsidR="002D1841" w:rsidRDefault="002D1841" w:rsidP="00585DDF">
            <w:r>
              <w:rPr>
                <w:sz w:val="16"/>
                <w:szCs w:val="16"/>
              </w:rPr>
              <w:t>Correction to SM NSAC Testcase  10.1.8.4</w:t>
            </w:r>
          </w:p>
        </w:tc>
        <w:tc>
          <w:tcPr>
            <w:tcW w:w="517" w:type="dxa"/>
          </w:tcPr>
          <w:p w14:paraId="6E39B1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6E40D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EBAD47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75E14D" w14:textId="77777777" w:rsidR="002D1841" w:rsidRDefault="002D1841" w:rsidP="00585DDF">
            <w:r>
              <w:rPr>
                <w:sz w:val="16"/>
                <w:szCs w:val="16"/>
              </w:rPr>
              <w:t>R5-240644</w:t>
            </w:r>
          </w:p>
        </w:tc>
        <w:tc>
          <w:tcPr>
            <w:tcW w:w="1597" w:type="dxa"/>
          </w:tcPr>
          <w:p w14:paraId="65511B6A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395A68B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4F23180F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5ED124" w14:textId="77777777" w:rsidR="002D1841" w:rsidRDefault="002D1841" w:rsidP="00585DDF">
            <w:pPr>
              <w:rPr>
                <w:sz w:val="16"/>
                <w:szCs w:val="16"/>
              </w:rPr>
            </w:pPr>
          </w:p>
        </w:tc>
      </w:tr>
      <w:tr w:rsidR="002D1841" w14:paraId="17DA9CA1" w14:textId="77777777" w:rsidTr="00585DDF">
        <w:tc>
          <w:tcPr>
            <w:tcW w:w="879" w:type="dxa"/>
          </w:tcPr>
          <w:p w14:paraId="6C73AE31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CEE81A4" w14:textId="77777777" w:rsidR="002D1841" w:rsidRDefault="002D1841" w:rsidP="00585DDF">
            <w:r>
              <w:rPr>
                <w:sz w:val="16"/>
                <w:szCs w:val="16"/>
              </w:rPr>
              <w:t>4263</w:t>
            </w:r>
          </w:p>
        </w:tc>
        <w:tc>
          <w:tcPr>
            <w:tcW w:w="517" w:type="dxa"/>
          </w:tcPr>
          <w:p w14:paraId="54F04386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5B487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F6EBF1" w14:textId="77777777" w:rsidR="002D1841" w:rsidRDefault="002D1841" w:rsidP="00585DDF">
            <w:r>
              <w:rPr>
                <w:sz w:val="16"/>
                <w:szCs w:val="16"/>
              </w:rPr>
              <w:t>Correction to NR RRC Idle mode test case 6.4.2.3</w:t>
            </w:r>
          </w:p>
        </w:tc>
        <w:tc>
          <w:tcPr>
            <w:tcW w:w="517" w:type="dxa"/>
          </w:tcPr>
          <w:p w14:paraId="63C67509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84B71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317162AC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65E32E7C" w14:textId="77777777" w:rsidR="002D1841" w:rsidRDefault="002D1841" w:rsidP="00585DDF">
            <w:r>
              <w:rPr>
                <w:sz w:val="16"/>
                <w:szCs w:val="16"/>
              </w:rPr>
              <w:t>R5-241496</w:t>
            </w:r>
          </w:p>
        </w:tc>
        <w:tc>
          <w:tcPr>
            <w:tcW w:w="1597" w:type="dxa"/>
          </w:tcPr>
          <w:p w14:paraId="577B2842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2AC44452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467DB72F" w14:textId="77777777" w:rsidR="002D1841" w:rsidRDefault="002D1841" w:rsidP="00585DDF">
            <w:r>
              <w:rPr>
                <w:sz w:val="16"/>
                <w:szCs w:val="16"/>
              </w:rPr>
              <w:t>6.4.2.3</w:t>
            </w:r>
          </w:p>
        </w:tc>
        <w:tc>
          <w:tcPr>
            <w:tcW w:w="998" w:type="dxa"/>
          </w:tcPr>
          <w:p w14:paraId="5FE96528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03EC7552" w14:textId="77777777" w:rsidTr="00585DDF">
        <w:tc>
          <w:tcPr>
            <w:tcW w:w="879" w:type="dxa"/>
          </w:tcPr>
          <w:p w14:paraId="38B791F3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7566D95C" w14:textId="77777777" w:rsidR="002D1841" w:rsidRDefault="002D1841" w:rsidP="00585DDF">
            <w:r>
              <w:rPr>
                <w:sz w:val="16"/>
                <w:szCs w:val="16"/>
              </w:rPr>
              <w:t>4264</w:t>
            </w:r>
          </w:p>
        </w:tc>
        <w:tc>
          <w:tcPr>
            <w:tcW w:w="517" w:type="dxa"/>
          </w:tcPr>
          <w:p w14:paraId="05ADA692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DBE429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CCF0C8" w14:textId="77777777" w:rsidR="002D1841" w:rsidRDefault="002D1841" w:rsidP="00585DDF">
            <w:r>
              <w:rPr>
                <w:sz w:val="16"/>
                <w:szCs w:val="16"/>
              </w:rPr>
              <w:t>Correction to NR RRC Idle mode test case 6.1.2.24</w:t>
            </w:r>
          </w:p>
        </w:tc>
        <w:tc>
          <w:tcPr>
            <w:tcW w:w="517" w:type="dxa"/>
          </w:tcPr>
          <w:p w14:paraId="203DF41C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CAACA5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14DDA96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72C75926" w14:textId="77777777" w:rsidR="002D1841" w:rsidRDefault="002D1841" w:rsidP="00585DDF">
            <w:r>
              <w:rPr>
                <w:sz w:val="16"/>
                <w:szCs w:val="16"/>
              </w:rPr>
              <w:t>R5-241497</w:t>
            </w:r>
          </w:p>
        </w:tc>
        <w:tc>
          <w:tcPr>
            <w:tcW w:w="1597" w:type="dxa"/>
          </w:tcPr>
          <w:p w14:paraId="64B3EA88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65395A9D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645638DC" w14:textId="77777777" w:rsidR="002D1841" w:rsidRDefault="002D1841" w:rsidP="00585DDF">
            <w:r>
              <w:rPr>
                <w:sz w:val="16"/>
                <w:szCs w:val="16"/>
              </w:rPr>
              <w:t>6.1.2.24</w:t>
            </w:r>
          </w:p>
        </w:tc>
        <w:tc>
          <w:tcPr>
            <w:tcW w:w="998" w:type="dxa"/>
          </w:tcPr>
          <w:p w14:paraId="5AD04B7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5146DB9A" w14:textId="77777777" w:rsidTr="00585DDF">
        <w:tc>
          <w:tcPr>
            <w:tcW w:w="879" w:type="dxa"/>
          </w:tcPr>
          <w:p w14:paraId="215D70C8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18BC5FA8" w14:textId="77777777" w:rsidR="002D1841" w:rsidRDefault="002D1841" w:rsidP="00585DDF">
            <w:r>
              <w:rPr>
                <w:sz w:val="16"/>
                <w:szCs w:val="16"/>
              </w:rPr>
              <w:t>4275</w:t>
            </w:r>
          </w:p>
        </w:tc>
        <w:tc>
          <w:tcPr>
            <w:tcW w:w="517" w:type="dxa"/>
          </w:tcPr>
          <w:p w14:paraId="0DAE6FF3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8096E6D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DE51CC" w14:textId="77777777" w:rsidR="002D1841" w:rsidRDefault="002D1841" w:rsidP="00585DDF">
            <w:r>
              <w:rPr>
                <w:sz w:val="16"/>
                <w:szCs w:val="16"/>
              </w:rPr>
              <w:t>Correction to NR TC 8.1.6.1.3.8</w:t>
            </w:r>
          </w:p>
        </w:tc>
        <w:tc>
          <w:tcPr>
            <w:tcW w:w="517" w:type="dxa"/>
          </w:tcPr>
          <w:p w14:paraId="17F4BEE0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4B60F5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1DD358B8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4FFF49C8" w14:textId="77777777" w:rsidR="002D1841" w:rsidRDefault="002D1841" w:rsidP="00585DDF">
            <w:r>
              <w:rPr>
                <w:sz w:val="16"/>
                <w:szCs w:val="16"/>
              </w:rPr>
              <w:t>R5-241641</w:t>
            </w:r>
          </w:p>
        </w:tc>
        <w:tc>
          <w:tcPr>
            <w:tcW w:w="1597" w:type="dxa"/>
          </w:tcPr>
          <w:p w14:paraId="0FBE6DAD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824E88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7D0B7239" w14:textId="77777777" w:rsidR="002D1841" w:rsidRDefault="002D1841" w:rsidP="00585DDF">
            <w:r>
              <w:rPr>
                <w:sz w:val="16"/>
                <w:szCs w:val="16"/>
              </w:rPr>
              <w:t>8.1.6.1.3.8</w:t>
            </w:r>
          </w:p>
        </w:tc>
        <w:tc>
          <w:tcPr>
            <w:tcW w:w="998" w:type="dxa"/>
          </w:tcPr>
          <w:p w14:paraId="3B29E51A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10F4F3A6" w14:textId="77777777" w:rsidTr="00585DDF">
        <w:tc>
          <w:tcPr>
            <w:tcW w:w="879" w:type="dxa"/>
          </w:tcPr>
          <w:p w14:paraId="266395E3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5579F15E" w14:textId="77777777" w:rsidR="002D1841" w:rsidRDefault="002D1841" w:rsidP="00585DDF">
            <w:r>
              <w:rPr>
                <w:sz w:val="16"/>
                <w:szCs w:val="16"/>
              </w:rPr>
              <w:t>4276</w:t>
            </w:r>
          </w:p>
        </w:tc>
        <w:tc>
          <w:tcPr>
            <w:tcW w:w="517" w:type="dxa"/>
          </w:tcPr>
          <w:p w14:paraId="422D7D10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23A773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DBE26A" w14:textId="77777777" w:rsidR="002D1841" w:rsidRDefault="002D1841" w:rsidP="00585DDF">
            <w:r>
              <w:rPr>
                <w:sz w:val="16"/>
                <w:szCs w:val="16"/>
              </w:rPr>
              <w:t>Correction to NR TC 8.1.6.1.3.9</w:t>
            </w:r>
          </w:p>
        </w:tc>
        <w:tc>
          <w:tcPr>
            <w:tcW w:w="517" w:type="dxa"/>
          </w:tcPr>
          <w:p w14:paraId="0E89A4BF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81FB9E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029EC5A4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010C94C" w14:textId="77777777" w:rsidR="002D1841" w:rsidRDefault="002D1841" w:rsidP="00585DDF">
            <w:r>
              <w:rPr>
                <w:sz w:val="16"/>
                <w:szCs w:val="16"/>
              </w:rPr>
              <w:t>R5-241642</w:t>
            </w:r>
          </w:p>
        </w:tc>
        <w:tc>
          <w:tcPr>
            <w:tcW w:w="1597" w:type="dxa"/>
          </w:tcPr>
          <w:p w14:paraId="3F071C3D" w14:textId="77777777" w:rsidR="002D1841" w:rsidRDefault="002D1841" w:rsidP="00585DD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D32069" w14:textId="77777777" w:rsidR="002D1841" w:rsidRDefault="002D1841" w:rsidP="00585DDF">
            <w:r>
              <w:rPr>
                <w:sz w:val="16"/>
                <w:szCs w:val="16"/>
              </w:rPr>
              <w:t>NR_ENDC_SON_MDT_enh-UEConTest, TEI17_Test</w:t>
            </w:r>
          </w:p>
        </w:tc>
        <w:tc>
          <w:tcPr>
            <w:tcW w:w="2323" w:type="dxa"/>
          </w:tcPr>
          <w:p w14:paraId="548F243A" w14:textId="77777777" w:rsidR="002D1841" w:rsidRDefault="002D1841" w:rsidP="00585DDF">
            <w:r>
              <w:rPr>
                <w:sz w:val="16"/>
                <w:szCs w:val="16"/>
              </w:rPr>
              <w:t>8.1.6.1.3.9</w:t>
            </w:r>
          </w:p>
        </w:tc>
        <w:tc>
          <w:tcPr>
            <w:tcW w:w="998" w:type="dxa"/>
          </w:tcPr>
          <w:p w14:paraId="126D94DF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7E1B10EE" w14:textId="77777777" w:rsidTr="00585DDF">
        <w:tc>
          <w:tcPr>
            <w:tcW w:w="879" w:type="dxa"/>
          </w:tcPr>
          <w:p w14:paraId="2033E978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029062FC" w14:textId="77777777" w:rsidR="002D1841" w:rsidRDefault="002D1841" w:rsidP="00585DDF">
            <w:r>
              <w:rPr>
                <w:sz w:val="16"/>
                <w:szCs w:val="16"/>
              </w:rPr>
              <w:t>4297</w:t>
            </w:r>
          </w:p>
        </w:tc>
        <w:tc>
          <w:tcPr>
            <w:tcW w:w="517" w:type="dxa"/>
          </w:tcPr>
          <w:p w14:paraId="78320E79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62294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D55F61" w14:textId="77777777" w:rsidR="002D1841" w:rsidRDefault="002D1841" w:rsidP="00585DDF">
            <w:r>
              <w:rPr>
                <w:sz w:val="16"/>
                <w:szCs w:val="16"/>
              </w:rPr>
              <w:t>Correction to NSAC Test case 10.1.8.3</w:t>
            </w:r>
          </w:p>
        </w:tc>
        <w:tc>
          <w:tcPr>
            <w:tcW w:w="517" w:type="dxa"/>
          </w:tcPr>
          <w:p w14:paraId="2FB8F1FE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286A5F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A85BB31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576B2A3B" w14:textId="77777777" w:rsidR="002D1841" w:rsidRDefault="002D1841" w:rsidP="00585DDF">
            <w:r>
              <w:rPr>
                <w:sz w:val="16"/>
                <w:szCs w:val="16"/>
              </w:rPr>
              <w:t>R5-241523</w:t>
            </w:r>
          </w:p>
        </w:tc>
        <w:tc>
          <w:tcPr>
            <w:tcW w:w="1597" w:type="dxa"/>
          </w:tcPr>
          <w:p w14:paraId="453FF4B2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419B33A5" w14:textId="77777777" w:rsidR="002D1841" w:rsidRDefault="002D1841" w:rsidP="00585DDF">
            <w:r>
              <w:rPr>
                <w:sz w:val="16"/>
                <w:szCs w:val="16"/>
              </w:rPr>
              <w:t>eNS_Ph2-UEConTest, TEI17_Test</w:t>
            </w:r>
          </w:p>
        </w:tc>
        <w:tc>
          <w:tcPr>
            <w:tcW w:w="2323" w:type="dxa"/>
          </w:tcPr>
          <w:p w14:paraId="7A1918C1" w14:textId="77777777" w:rsidR="002D1841" w:rsidRDefault="002D1841" w:rsidP="00585DDF">
            <w:r>
              <w:rPr>
                <w:sz w:val="16"/>
                <w:szCs w:val="16"/>
              </w:rPr>
              <w:t xml:space="preserve">10.1.8.3 </w:t>
            </w:r>
          </w:p>
        </w:tc>
        <w:tc>
          <w:tcPr>
            <w:tcW w:w="998" w:type="dxa"/>
          </w:tcPr>
          <w:p w14:paraId="2FD79FD2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1841" w14:paraId="6ED7B91A" w14:textId="77777777" w:rsidTr="00585DDF">
        <w:tc>
          <w:tcPr>
            <w:tcW w:w="879" w:type="dxa"/>
          </w:tcPr>
          <w:p w14:paraId="6F656BE6" w14:textId="77777777" w:rsidR="002D1841" w:rsidRDefault="002D1841" w:rsidP="00585DDF"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 w14:paraId="20E9570F" w14:textId="77777777" w:rsidR="002D1841" w:rsidRDefault="002D1841" w:rsidP="00585DDF">
            <w:r>
              <w:rPr>
                <w:sz w:val="16"/>
                <w:szCs w:val="16"/>
              </w:rPr>
              <w:t>4298</w:t>
            </w:r>
          </w:p>
        </w:tc>
        <w:tc>
          <w:tcPr>
            <w:tcW w:w="517" w:type="dxa"/>
          </w:tcPr>
          <w:p w14:paraId="32BDA1B5" w14:textId="77777777" w:rsidR="002D1841" w:rsidRDefault="002D1841" w:rsidP="00585DD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F16CA1" w14:textId="77777777" w:rsidR="002D1841" w:rsidRDefault="002D1841" w:rsidP="00585DD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E12817" w14:textId="77777777" w:rsidR="002D1841" w:rsidRDefault="002D1841" w:rsidP="00585DDF">
            <w:r>
              <w:rPr>
                <w:sz w:val="16"/>
                <w:szCs w:val="16"/>
              </w:rPr>
              <w:t>Correction to NR Slice test case 8.1.1.3.9</w:t>
            </w:r>
          </w:p>
        </w:tc>
        <w:tc>
          <w:tcPr>
            <w:tcW w:w="517" w:type="dxa"/>
          </w:tcPr>
          <w:p w14:paraId="67CBDEC2" w14:textId="77777777" w:rsidR="002D1841" w:rsidRDefault="002D1841" w:rsidP="00585DD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2DA19B" w14:textId="77777777" w:rsidR="002D1841" w:rsidRDefault="002D1841" w:rsidP="00585DDF">
            <w:r>
              <w:rPr>
                <w:sz w:val="16"/>
                <w:szCs w:val="16"/>
              </w:rPr>
              <w:t>17.5.1</w:t>
            </w:r>
          </w:p>
        </w:tc>
        <w:tc>
          <w:tcPr>
            <w:tcW w:w="758" w:type="dxa"/>
          </w:tcPr>
          <w:p w14:paraId="589D64B7" w14:textId="77777777" w:rsidR="002D1841" w:rsidRDefault="002D1841" w:rsidP="00585DDF">
            <w:r>
              <w:rPr>
                <w:sz w:val="16"/>
                <w:szCs w:val="16"/>
              </w:rPr>
              <w:t>RAN5#102</w:t>
            </w:r>
          </w:p>
        </w:tc>
        <w:tc>
          <w:tcPr>
            <w:tcW w:w="1119" w:type="dxa"/>
          </w:tcPr>
          <w:p w14:paraId="292D9D2B" w14:textId="77777777" w:rsidR="002D1841" w:rsidRDefault="002D1841" w:rsidP="00585DDF">
            <w:r>
              <w:rPr>
                <w:sz w:val="16"/>
                <w:szCs w:val="16"/>
              </w:rPr>
              <w:t>R5-241512</w:t>
            </w:r>
          </w:p>
        </w:tc>
        <w:tc>
          <w:tcPr>
            <w:tcW w:w="1597" w:type="dxa"/>
          </w:tcPr>
          <w:p w14:paraId="55F3488C" w14:textId="77777777" w:rsidR="002D1841" w:rsidRDefault="002D1841" w:rsidP="00585DDF"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 w14:paraId="7132F919" w14:textId="77777777" w:rsidR="002D1841" w:rsidRDefault="002D1841" w:rsidP="00585DDF">
            <w:r>
              <w:rPr>
                <w:sz w:val="16"/>
                <w:szCs w:val="16"/>
              </w:rPr>
              <w:t>TEI17_Test, NR_slice-UEConTest</w:t>
            </w:r>
          </w:p>
        </w:tc>
        <w:tc>
          <w:tcPr>
            <w:tcW w:w="2323" w:type="dxa"/>
          </w:tcPr>
          <w:p w14:paraId="4B8B36E8" w14:textId="77777777" w:rsidR="002D1841" w:rsidRDefault="002D1841" w:rsidP="00585DDF">
            <w:r>
              <w:rPr>
                <w:sz w:val="16"/>
                <w:szCs w:val="16"/>
              </w:rPr>
              <w:t>8.1.1.3.9</w:t>
            </w:r>
          </w:p>
        </w:tc>
        <w:tc>
          <w:tcPr>
            <w:tcW w:w="998" w:type="dxa"/>
          </w:tcPr>
          <w:p w14:paraId="36C641D1" w14:textId="77777777" w:rsidR="002D1841" w:rsidRDefault="002D1841" w:rsidP="00585DD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3396FB1" w14:textId="77777777" w:rsidR="002D1841" w:rsidRDefault="002D1841" w:rsidP="002D1841"/>
    <w:sectPr w:rsidR="002D1841" w:rsidSect="00C54407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3D066" w14:textId="77777777" w:rsidR="00C54407" w:rsidRDefault="00C54407">
      <w:r>
        <w:separator/>
      </w:r>
    </w:p>
  </w:endnote>
  <w:endnote w:type="continuationSeparator" w:id="0">
    <w:p w14:paraId="100BEDEB" w14:textId="77777777" w:rsidR="00C54407" w:rsidRDefault="00C54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F75E6" w14:textId="77777777" w:rsidR="00C54407" w:rsidRDefault="00C54407">
      <w:r>
        <w:separator/>
      </w:r>
    </w:p>
  </w:footnote>
  <w:footnote w:type="continuationSeparator" w:id="0">
    <w:p w14:paraId="228E259C" w14:textId="77777777" w:rsidR="00C54407" w:rsidRDefault="00C54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2271"/>
    <w:rsid w:val="002422A3"/>
    <w:rsid w:val="002422C1"/>
    <w:rsid w:val="00242859"/>
    <w:rsid w:val="00242899"/>
    <w:rsid w:val="00242D7E"/>
    <w:rsid w:val="00242ED1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57BA"/>
    <w:rsid w:val="003A58AB"/>
    <w:rsid w:val="003A5CA3"/>
    <w:rsid w:val="003A69F6"/>
    <w:rsid w:val="003A7B74"/>
    <w:rsid w:val="003B01AD"/>
    <w:rsid w:val="003B0EBC"/>
    <w:rsid w:val="003B118F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DC6"/>
    <w:rsid w:val="006A6F61"/>
    <w:rsid w:val="006A70E0"/>
    <w:rsid w:val="006A72B3"/>
    <w:rsid w:val="006A7371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E83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860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675F0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2CC"/>
    <w:rsid w:val="00AA245B"/>
    <w:rsid w:val="00AA2C64"/>
    <w:rsid w:val="00AA3924"/>
    <w:rsid w:val="00AA3930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19E"/>
    <w:rsid w:val="00CF32BE"/>
    <w:rsid w:val="00CF3D57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744"/>
    <w:rsid w:val="00E07866"/>
    <w:rsid w:val="00E07BFD"/>
    <w:rsid w:val="00E1057C"/>
    <w:rsid w:val="00E10B56"/>
    <w:rsid w:val="00E10FEA"/>
    <w:rsid w:val="00E1134A"/>
    <w:rsid w:val="00E11393"/>
    <w:rsid w:val="00E114DB"/>
    <w:rsid w:val="00E11834"/>
    <w:rsid w:val="00E12CEB"/>
    <w:rsid w:val="00E13227"/>
    <w:rsid w:val="00E13275"/>
    <w:rsid w:val="00E1389A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DA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49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A749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749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749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749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749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7490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7490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7490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7490F"/>
    <w:pPr>
      <w:outlineLvl w:val="8"/>
    </w:pPr>
  </w:style>
  <w:style w:type="character" w:default="1" w:styleId="DefaultParagraphFont">
    <w:name w:val="Default Paragraph Font"/>
    <w:semiHidden/>
    <w:rsid w:val="00A749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490F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A7490F"/>
    <w:pPr>
      <w:ind w:left="1985" w:hanging="1985"/>
    </w:pPr>
  </w:style>
  <w:style w:type="paragraph" w:styleId="TOC5">
    <w:name w:val="toc 5"/>
    <w:basedOn w:val="TOC4"/>
    <w:semiHidden/>
    <w:rsid w:val="00A7490F"/>
    <w:pPr>
      <w:ind w:left="1701" w:hanging="1701"/>
    </w:pPr>
  </w:style>
  <w:style w:type="paragraph" w:styleId="Footer">
    <w:name w:val="footer"/>
    <w:basedOn w:val="Header"/>
    <w:link w:val="FooterChar"/>
    <w:rsid w:val="00A7490F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A749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A7490F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lang w:val="en-US" w:eastAsia="ko-KR"/>
    </w:rPr>
  </w:style>
  <w:style w:type="paragraph" w:customStyle="1" w:styleId="TAL">
    <w:name w:val="TAL"/>
    <w:basedOn w:val="Normal"/>
    <w:link w:val="TAL0"/>
    <w:rsid w:val="00A7490F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A7490F"/>
    <w:pPr>
      <w:jc w:val="center"/>
    </w:pPr>
  </w:style>
  <w:style w:type="paragraph" w:styleId="TOC2">
    <w:name w:val="toc 2"/>
    <w:basedOn w:val="TOC1"/>
    <w:semiHidden/>
    <w:rsid w:val="00A7490F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A749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A7490F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A749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A7490F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A7490F"/>
    <w:pPr>
      <w:spacing w:before="180"/>
      <w:ind w:left="2693" w:hanging="2693"/>
    </w:pPr>
    <w:rPr>
      <w:b/>
    </w:rPr>
  </w:style>
  <w:style w:type="paragraph" w:customStyle="1" w:styleId="ZT">
    <w:name w:val="ZT"/>
    <w:rsid w:val="00A749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A7490F"/>
    <w:pPr>
      <w:ind w:left="1418" w:hanging="1418"/>
    </w:pPr>
  </w:style>
  <w:style w:type="paragraph" w:styleId="TOC3">
    <w:name w:val="toc 3"/>
    <w:basedOn w:val="TOC2"/>
    <w:rsid w:val="00A7490F"/>
    <w:pPr>
      <w:ind w:left="1134" w:hanging="1134"/>
    </w:pPr>
  </w:style>
  <w:style w:type="paragraph" w:styleId="Index2">
    <w:name w:val="index 2"/>
    <w:basedOn w:val="Index1"/>
    <w:rsid w:val="00A7490F"/>
    <w:pPr>
      <w:ind w:left="284"/>
    </w:pPr>
  </w:style>
  <w:style w:type="paragraph" w:styleId="Index1">
    <w:name w:val="index 1"/>
    <w:basedOn w:val="Normal"/>
    <w:rsid w:val="00A7490F"/>
    <w:pPr>
      <w:keepLines/>
      <w:spacing w:after="0"/>
    </w:pPr>
  </w:style>
  <w:style w:type="paragraph" w:customStyle="1" w:styleId="ZH">
    <w:name w:val="ZH"/>
    <w:rsid w:val="00A749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A7490F"/>
    <w:pPr>
      <w:ind w:left="851"/>
    </w:pPr>
  </w:style>
  <w:style w:type="paragraph" w:customStyle="1" w:styleId="TF">
    <w:name w:val="TF"/>
    <w:basedOn w:val="TH"/>
    <w:rsid w:val="00A7490F"/>
    <w:pPr>
      <w:keepNext w:val="0"/>
      <w:spacing w:before="0" w:after="240"/>
    </w:pPr>
  </w:style>
  <w:style w:type="paragraph" w:customStyle="1" w:styleId="NO">
    <w:name w:val="NO"/>
    <w:basedOn w:val="Normal"/>
    <w:rsid w:val="00A7490F"/>
    <w:pPr>
      <w:keepLines/>
      <w:ind w:left="1135" w:hanging="851"/>
    </w:pPr>
  </w:style>
  <w:style w:type="paragraph" w:styleId="TOC9">
    <w:name w:val="toc 9"/>
    <w:basedOn w:val="TOC8"/>
    <w:rsid w:val="00A7490F"/>
    <w:pPr>
      <w:ind w:left="1418" w:hanging="1418"/>
    </w:pPr>
  </w:style>
  <w:style w:type="paragraph" w:customStyle="1" w:styleId="EX">
    <w:name w:val="EX"/>
    <w:basedOn w:val="Normal"/>
    <w:rsid w:val="00A7490F"/>
    <w:pPr>
      <w:keepLines/>
      <w:ind w:left="1702" w:hanging="1418"/>
    </w:pPr>
  </w:style>
  <w:style w:type="paragraph" w:customStyle="1" w:styleId="FP">
    <w:name w:val="FP"/>
    <w:basedOn w:val="Normal"/>
    <w:rsid w:val="00A7490F"/>
    <w:pPr>
      <w:spacing w:after="0"/>
    </w:pPr>
  </w:style>
  <w:style w:type="paragraph" w:customStyle="1" w:styleId="LD">
    <w:name w:val="LD"/>
    <w:rsid w:val="00A749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7490F"/>
    <w:pPr>
      <w:spacing w:after="0"/>
    </w:pPr>
  </w:style>
  <w:style w:type="paragraph" w:customStyle="1" w:styleId="EW">
    <w:name w:val="EW"/>
    <w:basedOn w:val="EX"/>
    <w:rsid w:val="00A7490F"/>
    <w:pPr>
      <w:spacing w:after="0"/>
    </w:pPr>
  </w:style>
  <w:style w:type="paragraph" w:styleId="TOC7">
    <w:name w:val="toc 7"/>
    <w:basedOn w:val="TOC6"/>
    <w:next w:val="Normal"/>
    <w:rsid w:val="00A7490F"/>
    <w:pPr>
      <w:ind w:left="2268" w:hanging="2268"/>
    </w:pPr>
  </w:style>
  <w:style w:type="paragraph" w:styleId="ListBullet2">
    <w:name w:val="List Bullet 2"/>
    <w:basedOn w:val="ListBullet"/>
    <w:rsid w:val="00A7490F"/>
    <w:pPr>
      <w:ind w:left="851"/>
    </w:pPr>
  </w:style>
  <w:style w:type="paragraph" w:styleId="ListBullet3">
    <w:name w:val="List Bullet 3"/>
    <w:basedOn w:val="ListBullet2"/>
    <w:rsid w:val="00A7490F"/>
    <w:pPr>
      <w:ind w:left="1135"/>
    </w:pPr>
  </w:style>
  <w:style w:type="paragraph" w:styleId="ListNumber">
    <w:name w:val="List Number"/>
    <w:basedOn w:val="List"/>
    <w:rsid w:val="00A7490F"/>
  </w:style>
  <w:style w:type="paragraph" w:customStyle="1" w:styleId="EQ">
    <w:name w:val="EQ"/>
    <w:basedOn w:val="Normal"/>
    <w:next w:val="Normal"/>
    <w:rsid w:val="00A749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49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49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49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7490F"/>
    <w:pPr>
      <w:jc w:val="right"/>
    </w:pPr>
  </w:style>
  <w:style w:type="paragraph" w:customStyle="1" w:styleId="H6">
    <w:name w:val="H6"/>
    <w:basedOn w:val="Heading5"/>
    <w:next w:val="Normal"/>
    <w:rsid w:val="00A749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490F"/>
    <w:pPr>
      <w:ind w:left="851" w:hanging="851"/>
    </w:pPr>
  </w:style>
  <w:style w:type="paragraph" w:customStyle="1" w:styleId="ZA">
    <w:name w:val="ZA"/>
    <w:rsid w:val="00A749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749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749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749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7490F"/>
    <w:pPr>
      <w:framePr w:wrap="notBeside" w:y="16161"/>
    </w:pPr>
  </w:style>
  <w:style w:type="character" w:customStyle="1" w:styleId="ZGSM">
    <w:name w:val="ZGSM"/>
    <w:rsid w:val="00A7490F"/>
  </w:style>
  <w:style w:type="paragraph" w:styleId="List2">
    <w:name w:val="List 2"/>
    <w:basedOn w:val="List"/>
    <w:rsid w:val="00A7490F"/>
    <w:pPr>
      <w:ind w:left="851"/>
    </w:pPr>
  </w:style>
  <w:style w:type="paragraph" w:customStyle="1" w:styleId="ZG">
    <w:name w:val="ZG"/>
    <w:rsid w:val="00A749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7490F"/>
    <w:pPr>
      <w:ind w:left="1135"/>
    </w:pPr>
  </w:style>
  <w:style w:type="paragraph" w:styleId="List4">
    <w:name w:val="List 4"/>
    <w:basedOn w:val="List3"/>
    <w:rsid w:val="00A7490F"/>
    <w:pPr>
      <w:ind w:left="1418"/>
    </w:pPr>
  </w:style>
  <w:style w:type="paragraph" w:styleId="List5">
    <w:name w:val="List 5"/>
    <w:basedOn w:val="List4"/>
    <w:rsid w:val="00A7490F"/>
    <w:pPr>
      <w:ind w:left="1702"/>
    </w:pPr>
  </w:style>
  <w:style w:type="paragraph" w:customStyle="1" w:styleId="EditorsNote">
    <w:name w:val="Editor's Note"/>
    <w:basedOn w:val="NO"/>
    <w:rsid w:val="00A7490F"/>
    <w:rPr>
      <w:color w:val="FF0000"/>
    </w:rPr>
  </w:style>
  <w:style w:type="paragraph" w:styleId="List">
    <w:name w:val="List"/>
    <w:basedOn w:val="Normal"/>
    <w:rsid w:val="00A7490F"/>
    <w:pPr>
      <w:ind w:left="568" w:hanging="284"/>
    </w:pPr>
  </w:style>
  <w:style w:type="paragraph" w:styleId="ListBullet">
    <w:name w:val="List Bullet"/>
    <w:basedOn w:val="List"/>
    <w:rsid w:val="00A7490F"/>
  </w:style>
  <w:style w:type="paragraph" w:styleId="ListBullet4">
    <w:name w:val="List Bullet 4"/>
    <w:basedOn w:val="ListBullet3"/>
    <w:rsid w:val="00A7490F"/>
    <w:pPr>
      <w:ind w:left="1418"/>
    </w:pPr>
  </w:style>
  <w:style w:type="paragraph" w:styleId="ListBullet5">
    <w:name w:val="List Bullet 5"/>
    <w:basedOn w:val="ListBullet4"/>
    <w:rsid w:val="00A7490F"/>
    <w:pPr>
      <w:ind w:left="1702"/>
    </w:pPr>
  </w:style>
  <w:style w:type="paragraph" w:customStyle="1" w:styleId="B1">
    <w:name w:val="B1"/>
    <w:basedOn w:val="List"/>
    <w:rsid w:val="00A7490F"/>
  </w:style>
  <w:style w:type="paragraph" w:customStyle="1" w:styleId="B2">
    <w:name w:val="B2"/>
    <w:basedOn w:val="List2"/>
    <w:rsid w:val="00A7490F"/>
  </w:style>
  <w:style w:type="paragraph" w:customStyle="1" w:styleId="B3">
    <w:name w:val="B3"/>
    <w:basedOn w:val="List3"/>
    <w:rsid w:val="00A7490F"/>
  </w:style>
  <w:style w:type="paragraph" w:customStyle="1" w:styleId="B4">
    <w:name w:val="B4"/>
    <w:basedOn w:val="List4"/>
    <w:rsid w:val="00A7490F"/>
  </w:style>
  <w:style w:type="paragraph" w:customStyle="1" w:styleId="B5">
    <w:name w:val="B5"/>
    <w:basedOn w:val="List5"/>
    <w:rsid w:val="00A7490F"/>
  </w:style>
  <w:style w:type="paragraph" w:customStyle="1" w:styleId="ZTD">
    <w:name w:val="ZTD"/>
    <w:basedOn w:val="ZB"/>
    <w:rsid w:val="00A7490F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335</TotalTime>
  <Pages>16</Pages>
  <Words>44623</Words>
  <Characters>254354</Characters>
  <Application>Microsoft Office Word</Application>
  <DocSecurity>0</DocSecurity>
  <Lines>2119</Lines>
  <Paragraphs>596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298381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IS</cp:lastModifiedBy>
  <cp:revision>14</cp:revision>
  <dcterms:created xsi:type="dcterms:W3CDTF">2024-03-12T15:18:00Z</dcterms:created>
  <dcterms:modified xsi:type="dcterms:W3CDTF">2024-03-13T14:36:00Z</dcterms:modified>
</cp:coreProperties>
</file>